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51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40"/>
        <w:gridCol w:w="240"/>
        <w:gridCol w:w="2400"/>
        <w:gridCol w:w="3120"/>
        <w:gridCol w:w="772"/>
        <w:gridCol w:w="698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758"/>
      </w:tblGrid>
      <w:tr w:rsidR="00AC2EAF" w14:paraId="61737FEE" w14:textId="77777777" w:rsidTr="006E1662">
        <w:trPr>
          <w:cantSplit/>
          <w:trHeight w:val="270"/>
          <w:tblHeader/>
        </w:trPr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BEF0B" w14:textId="77777777" w:rsidR="00AC2EAF" w:rsidRDefault="00AC2EAF" w:rsidP="00EE7ED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E58FB" w14:textId="77777777" w:rsidR="00AC2EAF" w:rsidRDefault="00AC2EAF" w:rsidP="00EE7ED6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38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62CF" w14:textId="0B174471" w:rsidR="00AC2EAF" w:rsidRDefault="00AC2EAF" w:rsidP="00EE7ED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D75704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C2EAF" w14:paraId="20A6DC04" w14:textId="77777777" w:rsidTr="006E1662">
        <w:trPr>
          <w:cantSplit/>
          <w:trHeight w:val="270"/>
          <w:tblHeader/>
        </w:trPr>
        <w:tc>
          <w:tcPr>
            <w:tcW w:w="600" w:type="dxa"/>
            <w:gridSpan w:val="3"/>
            <w:tcBorders>
              <w:top w:val="nil"/>
              <w:left w:val="nil"/>
              <w:right w:val="nil"/>
            </w:tcBorders>
          </w:tcPr>
          <w:p w14:paraId="26FFBA7C" w14:textId="77777777" w:rsidR="00AC2EAF" w:rsidRDefault="00AC2EAF" w:rsidP="00EE7ED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3BA1E58A" w14:textId="77777777" w:rsidR="00AC2EAF" w:rsidRDefault="00AC2EAF" w:rsidP="00EE7ED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386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4CEFA557" w14:textId="77777777" w:rsidR="00AC2EAF" w:rsidRDefault="00AC2EAF" w:rsidP="00EE7ED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BC2A3A" w14:paraId="2F24370E" w14:textId="77777777" w:rsidTr="006E1662">
        <w:trPr>
          <w:cantSplit/>
          <w:tblHeader/>
        </w:trPr>
        <w:tc>
          <w:tcPr>
            <w:tcW w:w="3240" w:type="dxa"/>
            <w:gridSpan w:val="5"/>
            <w:vMerge w:val="restart"/>
            <w:tcBorders>
              <w:left w:val="nil"/>
            </w:tcBorders>
            <w:vAlign w:val="center"/>
          </w:tcPr>
          <w:p w14:paraId="3C533E06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14:paraId="607F4B56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9"/>
            <w:tcBorders>
              <w:right w:val="single" w:sz="12" w:space="0" w:color="auto"/>
            </w:tcBorders>
          </w:tcPr>
          <w:p w14:paraId="0E7A164F" w14:textId="77777777" w:rsidR="00BC2A3A" w:rsidRDefault="00BC2A3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CB69609" w14:textId="7A29E20C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  <w:r w:rsidR="00D75704">
              <w:rPr>
                <w:rFonts w:ascii="標楷體" w:eastAsia="標楷體" w:hAnsi="標楷體" w:hint="eastAsia"/>
                <w:sz w:val="20"/>
              </w:rPr>
              <w:t>市</w:t>
            </w:r>
            <w:r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758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03A6C019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 w14:paraId="06B8D907" w14:textId="77777777" w:rsidTr="006E1662">
        <w:trPr>
          <w:cantSplit/>
          <w:tblHeader/>
        </w:trPr>
        <w:tc>
          <w:tcPr>
            <w:tcW w:w="3240" w:type="dxa"/>
            <w:gridSpan w:val="5"/>
            <w:vMerge/>
            <w:tcBorders>
              <w:left w:val="nil"/>
            </w:tcBorders>
          </w:tcPr>
          <w:p w14:paraId="1B60E1DD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14:paraId="6EC5A397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3"/>
          </w:tcPr>
          <w:p w14:paraId="2F21BC8F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3C4B9896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14:paraId="3B2975C7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14:paraId="4098317A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9AEFB86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58" w:type="dxa"/>
            <w:vMerge/>
            <w:tcBorders>
              <w:left w:val="single" w:sz="12" w:space="0" w:color="auto"/>
              <w:right w:val="nil"/>
            </w:tcBorders>
          </w:tcPr>
          <w:p w14:paraId="38F4143A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14:paraId="3A65D736" w14:textId="77777777" w:rsidTr="006E1662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14:paraId="7C6AA0DB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14:paraId="21A9DE0F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  <w:gridSpan w:val="2"/>
          </w:tcPr>
          <w:p w14:paraId="0CB89987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20E68CBD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14:paraId="47B1E715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0EFAE1DB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49B73E23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15D7ABAB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0DE188A1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2043433C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4F7717DB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26DB1C34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3ED5C318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29AA3F25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0345369A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758" w:type="dxa"/>
            <w:vMerge/>
            <w:tcBorders>
              <w:left w:val="single" w:sz="12" w:space="0" w:color="auto"/>
              <w:right w:val="nil"/>
            </w:tcBorders>
          </w:tcPr>
          <w:p w14:paraId="114C625A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D75704" w:rsidRPr="0056336D" w14:paraId="5F6CD8FE" w14:textId="77777777" w:rsidTr="006E1662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C9704C3" w14:textId="77777777" w:rsidR="00D75704" w:rsidRPr="0056336D" w:rsidRDefault="00D75704" w:rsidP="002D428D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189E6F9B" w14:textId="77777777" w:rsidR="00D75704" w:rsidRPr="0056336D" w:rsidRDefault="00D75704" w:rsidP="002D428D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12C3AB8" w14:textId="77777777" w:rsidR="00D75704" w:rsidRPr="0056336D" w:rsidRDefault="00D75704" w:rsidP="002D428D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68D55B2A" w14:textId="77777777" w:rsidR="00D75704" w:rsidRPr="0056336D" w:rsidRDefault="00D75704" w:rsidP="002D428D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6336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14:paraId="5C174E8C" w14:textId="77777777" w:rsidR="00D75704" w:rsidRPr="0056336D" w:rsidRDefault="00D75704" w:rsidP="002D428D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52D271B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3041ECE8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/>
                <w:b/>
                <w:bCs/>
                <w:noProof/>
                <w:spacing w:val="8"/>
                <w:sz w:val="20"/>
              </w:rPr>
              <w:t>260,163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6C2A5FAA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30A4DF5D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4019CE20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39056536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/>
                <w:b/>
                <w:bCs/>
                <w:noProof/>
                <w:spacing w:val="8"/>
                <w:sz w:val="20"/>
              </w:rPr>
              <w:t>17,329,629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1F089C50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8617EC8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/>
                <w:b/>
                <w:bCs/>
                <w:noProof/>
                <w:spacing w:val="8"/>
                <w:sz w:val="20"/>
              </w:rPr>
              <w:t>17,589,792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F4990B4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4411F43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/>
                <w:b/>
                <w:bCs/>
                <w:noProof/>
                <w:spacing w:val="8"/>
                <w:sz w:val="20"/>
              </w:rPr>
              <w:t>17,589,792</w:t>
            </w:r>
          </w:p>
        </w:tc>
        <w:tc>
          <w:tcPr>
            <w:tcW w:w="758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5906F5" w14:textId="77777777" w:rsidR="00D75704" w:rsidRPr="0056336D" w:rsidRDefault="00D75704" w:rsidP="002D428D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D75704" w:rsidRPr="0056336D" w14:paraId="01DDD6D4" w14:textId="77777777" w:rsidTr="006E166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CD6901" w14:textId="77777777" w:rsidR="00D75704" w:rsidRPr="0056336D" w:rsidRDefault="00D75704" w:rsidP="002D428D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56336D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42384E" w14:textId="77777777" w:rsidR="00D75704" w:rsidRPr="0056336D" w:rsidRDefault="00D75704" w:rsidP="002D428D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770CBD" w14:textId="77777777" w:rsidR="00D75704" w:rsidRPr="0056336D" w:rsidRDefault="00D75704" w:rsidP="002D428D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3060A3" w14:textId="03CB0DB5" w:rsidR="00D75704" w:rsidRPr="0056336D" w:rsidRDefault="00D75704" w:rsidP="002D428D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6336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市政府主管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F82CF9" w14:textId="77777777" w:rsidR="00D75704" w:rsidRPr="0056336D" w:rsidRDefault="00D75704" w:rsidP="002D428D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E22B8A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AD3A3B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/>
                <w:b/>
                <w:bCs/>
                <w:noProof/>
                <w:spacing w:val="8"/>
                <w:sz w:val="20"/>
              </w:rPr>
              <w:t>260,163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FAEE5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054947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D90A93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79047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6DCC4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B03767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/>
                <w:b/>
                <w:bCs/>
                <w:noProof/>
                <w:spacing w:val="8"/>
                <w:sz w:val="20"/>
              </w:rPr>
              <w:t>260,163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F4A28FB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1318B9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/>
                <w:b/>
                <w:bCs/>
                <w:noProof/>
                <w:spacing w:val="8"/>
                <w:sz w:val="20"/>
              </w:rPr>
              <w:t>260,163</w:t>
            </w:r>
          </w:p>
        </w:tc>
        <w:tc>
          <w:tcPr>
            <w:tcW w:w="75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A84EA5" w14:textId="77777777" w:rsidR="00D75704" w:rsidRPr="0056336D" w:rsidRDefault="00D75704" w:rsidP="002D428D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D75704" w14:paraId="0D7D4DAD" w14:textId="77777777" w:rsidTr="006E166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87300C" w14:textId="77777777" w:rsidR="00D75704" w:rsidRDefault="00D75704" w:rsidP="002D428D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B1C91" w14:textId="77777777" w:rsidR="00D75704" w:rsidRDefault="00D75704" w:rsidP="002D428D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F22A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3E037" w14:textId="77777777" w:rsidR="00D75704" w:rsidRDefault="00D75704" w:rsidP="002D428D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0D4312" w14:textId="0DDE4341" w:rsidR="00D75704" w:rsidRDefault="00D75704" w:rsidP="002D428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22A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市政府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D2E001" w14:textId="77777777" w:rsidR="00D75704" w:rsidRDefault="00D75704" w:rsidP="002D428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E877BB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461408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/>
                <w:noProof/>
                <w:spacing w:val="8"/>
                <w:sz w:val="20"/>
              </w:rPr>
              <w:t>260,163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7B3B3E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9C862C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D43F38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8A1D4A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926078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8BCB76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/>
                <w:noProof/>
                <w:spacing w:val="8"/>
                <w:sz w:val="20"/>
              </w:rPr>
              <w:t>260,163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D094EF9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9278FE2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/>
                <w:noProof/>
                <w:spacing w:val="8"/>
                <w:sz w:val="20"/>
              </w:rPr>
              <w:t>260,163</w:t>
            </w:r>
          </w:p>
        </w:tc>
        <w:tc>
          <w:tcPr>
            <w:tcW w:w="75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C79A75" w14:textId="77777777" w:rsidR="00D75704" w:rsidRDefault="00D75704" w:rsidP="002D428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D75704" w14:paraId="56461FEE" w14:textId="77777777" w:rsidTr="006E166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19B127" w14:textId="77777777" w:rsidR="00D75704" w:rsidRDefault="00D75704" w:rsidP="002D428D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ADEDB3" w14:textId="77777777" w:rsidR="00D75704" w:rsidRDefault="00D75704" w:rsidP="002D428D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84BF47" w14:textId="77777777" w:rsidR="00D75704" w:rsidRDefault="00D75704" w:rsidP="002D428D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F22AA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AAB2B4" w14:textId="77777777" w:rsidR="00D75704" w:rsidRDefault="00D75704" w:rsidP="002D428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22A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交通管理業務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9667CD" w14:textId="2F01557F" w:rsidR="00D75704" w:rsidRDefault="00D75704" w:rsidP="002D428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8F22A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減列經懲戒法院判決確定應收回停職人員薪俸</w:t>
            </w:r>
            <w:r w:rsidR="002A4DE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190E18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3E9AC4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/>
                <w:noProof/>
                <w:spacing w:val="8"/>
                <w:sz w:val="20"/>
              </w:rPr>
              <w:t>260,163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42858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4C9B53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EF9373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F86384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0E9664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5AC798F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/>
                <w:noProof/>
                <w:spacing w:val="8"/>
                <w:sz w:val="20"/>
              </w:rPr>
              <w:t>260,163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4C026C3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A9BC913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/>
                <w:noProof/>
                <w:spacing w:val="8"/>
                <w:sz w:val="20"/>
              </w:rPr>
              <w:t>260,163</w:t>
            </w:r>
          </w:p>
        </w:tc>
        <w:tc>
          <w:tcPr>
            <w:tcW w:w="75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7DCD9F" w14:textId="463FA8C1" w:rsidR="00D75704" w:rsidRDefault="00D75704" w:rsidP="002D428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D75704" w:rsidRPr="0056336D" w14:paraId="37D85377" w14:textId="77777777" w:rsidTr="006E166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43DF20" w14:textId="77777777" w:rsidR="00D75704" w:rsidRPr="0056336D" w:rsidRDefault="00D75704" w:rsidP="002D428D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56336D">
              <w:rPr>
                <w:rFonts w:ascii="新細明體" w:hAnsi="新細明體"/>
                <w:b/>
                <w:noProof/>
                <w:spacing w:val="-10"/>
                <w:sz w:val="20"/>
              </w:rPr>
              <w:t>10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3BD85" w14:textId="77777777" w:rsidR="00D75704" w:rsidRPr="0056336D" w:rsidRDefault="00D75704" w:rsidP="002D428D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A6A90" w14:textId="77777777" w:rsidR="00D75704" w:rsidRPr="0056336D" w:rsidRDefault="00D75704" w:rsidP="002D428D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76E896" w14:textId="77777777" w:rsidR="00D75704" w:rsidRPr="0056336D" w:rsidRDefault="00D75704" w:rsidP="002D428D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6336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環境保護局主管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586E6" w14:textId="77777777" w:rsidR="00D75704" w:rsidRPr="0056336D" w:rsidRDefault="00D75704" w:rsidP="002D428D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51F8A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27BFE1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91744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FE87B5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A91C45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AE6407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/>
                <w:b/>
                <w:bCs/>
                <w:noProof/>
                <w:spacing w:val="8"/>
                <w:sz w:val="20"/>
              </w:rPr>
              <w:t>17,329,629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4015AC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E8C12A4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/>
                <w:b/>
                <w:bCs/>
                <w:noProof/>
                <w:spacing w:val="8"/>
                <w:sz w:val="20"/>
              </w:rPr>
              <w:t>17,329,629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EB40F66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BF6C3C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b/>
                <w:bCs/>
                <w:spacing w:val="8"/>
                <w:sz w:val="20"/>
              </w:rPr>
            </w:pPr>
            <w:r w:rsidRPr="00F15D8D">
              <w:rPr>
                <w:rFonts w:ascii="新細明體" w:hAnsi="新細明體"/>
                <w:b/>
                <w:bCs/>
                <w:noProof/>
                <w:spacing w:val="8"/>
                <w:sz w:val="20"/>
              </w:rPr>
              <w:t>17,329,629</w:t>
            </w:r>
          </w:p>
        </w:tc>
        <w:tc>
          <w:tcPr>
            <w:tcW w:w="75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A80BC5" w14:textId="77777777" w:rsidR="00D75704" w:rsidRPr="0056336D" w:rsidRDefault="00D75704" w:rsidP="002D428D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D75704" w14:paraId="59A8CDA3" w14:textId="77777777" w:rsidTr="006E166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06E057" w14:textId="77777777" w:rsidR="00D75704" w:rsidRDefault="00D75704" w:rsidP="002D428D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D9107D" w14:textId="77777777" w:rsidR="00D75704" w:rsidRDefault="00D75704" w:rsidP="002D428D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F22A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5A9607" w14:textId="77777777" w:rsidR="00D75704" w:rsidRDefault="00D75704" w:rsidP="002D428D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3A7145" w14:textId="77777777" w:rsidR="00D75704" w:rsidRDefault="00D75704" w:rsidP="002D428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22A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183F08" w14:textId="77777777" w:rsidR="00D75704" w:rsidRDefault="00D75704" w:rsidP="002D428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6DD03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C9A464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4642D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73CFA5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F19062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3CD638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/>
                <w:noProof/>
                <w:spacing w:val="8"/>
                <w:sz w:val="20"/>
              </w:rPr>
              <w:t>17,329,629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2FB49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C9EEA4C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/>
                <w:noProof/>
                <w:spacing w:val="8"/>
                <w:sz w:val="20"/>
              </w:rPr>
              <w:t>17,329,629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78F4A17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F1A1E17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/>
                <w:noProof/>
                <w:spacing w:val="8"/>
                <w:sz w:val="20"/>
              </w:rPr>
              <w:t>17,329,629</w:t>
            </w:r>
          </w:p>
        </w:tc>
        <w:tc>
          <w:tcPr>
            <w:tcW w:w="75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0101A3" w14:textId="77777777" w:rsidR="00D75704" w:rsidRDefault="00D75704" w:rsidP="002D428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D75704" w14:paraId="0F8A2B9E" w14:textId="77777777" w:rsidTr="006E166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BE5D722" w14:textId="77777777" w:rsidR="00D75704" w:rsidRDefault="00D75704" w:rsidP="002D428D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7B7B02EC" w14:textId="77777777" w:rsidR="00D75704" w:rsidRDefault="00D75704" w:rsidP="002D428D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92C1431" w14:textId="77777777" w:rsidR="00D75704" w:rsidRDefault="00D75704" w:rsidP="002D428D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F22AA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6B0F6A66" w14:textId="77777777" w:rsidR="00D75704" w:rsidRDefault="00D75704" w:rsidP="002D428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22A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環保業務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  <w:vAlign w:val="center"/>
          </w:tcPr>
          <w:p w14:paraId="4971B9A6" w14:textId="77777777" w:rsidR="00D75704" w:rsidRDefault="00D75704" w:rsidP="002D428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8F22A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減列補助基隆市公益青年就業電動機車賸餘款。</w:t>
            </w:r>
          </w:p>
        </w:tc>
        <w:tc>
          <w:tcPr>
            <w:tcW w:w="147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AEBF30B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38D7A964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448A243D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029D19DF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5FF62E17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02531D66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/>
                <w:noProof/>
                <w:spacing w:val="8"/>
                <w:sz w:val="20"/>
              </w:rPr>
              <w:t>17,329,629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499B91E5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7038CEBD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/>
                <w:noProof/>
                <w:spacing w:val="8"/>
                <w:sz w:val="20"/>
              </w:rPr>
              <w:t>17,329,629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60239E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4115" w14:textId="77777777" w:rsidR="00D75704" w:rsidRPr="00F15D8D" w:rsidRDefault="00D75704" w:rsidP="002D428D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15D8D">
              <w:rPr>
                <w:rFonts w:ascii="新細明體" w:hAnsi="新細明體"/>
                <w:noProof/>
                <w:spacing w:val="8"/>
                <w:sz w:val="20"/>
              </w:rPr>
              <w:t>17,329,629</w:t>
            </w:r>
          </w:p>
        </w:tc>
        <w:tc>
          <w:tcPr>
            <w:tcW w:w="758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0424B6EC" w14:textId="1339CD81" w:rsidR="00D75704" w:rsidRDefault="00D75704" w:rsidP="002D428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</w:tbl>
    <w:p w14:paraId="111BAB3A" w14:textId="77777777" w:rsidR="00BC2A3A" w:rsidRDefault="00BC2A3A" w:rsidP="006910DB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BC2A3A" w:rsidSect="006E16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992" w:bottom="1418" w:left="992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221DB" w14:textId="77777777" w:rsidR="00D75704" w:rsidRDefault="00D75704">
      <w:r>
        <w:separator/>
      </w:r>
    </w:p>
  </w:endnote>
  <w:endnote w:type="continuationSeparator" w:id="0">
    <w:p w14:paraId="5FB4693F" w14:textId="77777777" w:rsidR="00D75704" w:rsidRDefault="00D75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EB679" w14:textId="77777777" w:rsidR="00C75A21" w:rsidRDefault="00C75A2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9E05A" w14:textId="77777777" w:rsidR="00C75A21" w:rsidRDefault="00C75A2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83E8A" w14:textId="77777777" w:rsidR="00C75A21" w:rsidRDefault="00C75A2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849B4C" w14:textId="77777777" w:rsidR="00D75704" w:rsidRDefault="00D75704">
      <w:r>
        <w:separator/>
      </w:r>
    </w:p>
  </w:footnote>
  <w:footnote w:type="continuationSeparator" w:id="0">
    <w:p w14:paraId="16A35137" w14:textId="77777777" w:rsidR="00D75704" w:rsidRDefault="00D75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4B71D" w14:textId="77777777" w:rsidR="00C75A21" w:rsidRDefault="00C75A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8ED89" w14:textId="22A4B7C5" w:rsidR="00BC2A3A" w:rsidRDefault="00C75A21">
    <w:pPr>
      <w:pStyle w:val="a3"/>
      <w:jc w:val="center"/>
    </w:pPr>
    <w:r w:rsidRPr="00C75A21">
      <w:rPr>
        <w:rFonts w:ascii="標楷體" w:eastAsia="標楷體" w:hAnsi="標楷體" w:hint="eastAsia"/>
        <w:b/>
        <w:color w:val="000000"/>
        <w:sz w:val="32"/>
        <w:szCs w:val="36"/>
        <w:u w:val="single"/>
      </w:rPr>
      <w:t>拾壹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75A2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75A21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C75A21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D4000" w14:textId="02B28CC0" w:rsidR="00BC2A3A" w:rsidRDefault="00C75A21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z w:val="32"/>
        <w:szCs w:val="36"/>
        <w:u w:val="single"/>
      </w:rPr>
      <w:t>二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C75A21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年度</w:t>
    </w:r>
    <w:r w:rsidRPr="00C75A21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BC2A3A">
      <w:rPr>
        <w:rFonts w:ascii="標楷體" w:eastAsia="標楷體" w:hint="eastAsia"/>
        <w:b/>
        <w:spacing w:val="60"/>
        <w:sz w:val="32"/>
        <w:u w:val="single"/>
      </w:rPr>
      <w:t>總決算歲</w:t>
    </w:r>
    <w:r w:rsidR="00BC2A3A">
      <w:rPr>
        <w:rFonts w:eastAsia="標楷體" w:hint="eastAsia"/>
        <w:b/>
        <w:spacing w:val="60"/>
        <w:sz w:val="32"/>
        <w:u w:val="single"/>
      </w:rPr>
      <w:t>出</w:t>
    </w:r>
    <w:r w:rsidR="00BC2A3A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BC2A3A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704"/>
    <w:rsid w:val="000D26B0"/>
    <w:rsid w:val="00100A30"/>
    <w:rsid w:val="0013159C"/>
    <w:rsid w:val="001E5C26"/>
    <w:rsid w:val="002140B6"/>
    <w:rsid w:val="00283C41"/>
    <w:rsid w:val="002A4DE8"/>
    <w:rsid w:val="00406E4A"/>
    <w:rsid w:val="006910DB"/>
    <w:rsid w:val="006E1662"/>
    <w:rsid w:val="00AC2EAF"/>
    <w:rsid w:val="00AE487A"/>
    <w:rsid w:val="00BC2A3A"/>
    <w:rsid w:val="00C75A21"/>
    <w:rsid w:val="00D75704"/>
    <w:rsid w:val="00EE7ED6"/>
    <w:rsid w:val="00F1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BC87824"/>
  <w15:chartTrackingRefBased/>
  <w15:docId w15:val="{D6698844-710A-48BA-AD5B-CCCBF377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hi0PCOrHUzCqn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shi0PCOrHUzCqn歲出決算修正數明細表.dot</Template>
  <TotalTime>12</TotalTime>
  <Pages>1</Pages>
  <Words>211</Words>
  <Characters>330</Characters>
  <Application>Microsoft Office Word</Application>
  <DocSecurity>0</DocSecurity>
  <Lines>2</Lines>
  <Paragraphs>1</Paragraphs>
  <ScaleCrop>false</ScaleCrop>
  <Company>N.A.O.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劉雅評</dc:creator>
  <cp:keywords/>
  <cp:lastModifiedBy>孫宇樓</cp:lastModifiedBy>
  <cp:revision>7</cp:revision>
  <cp:lastPrinted>2026-05-25T09:03:00Z</cp:lastPrinted>
  <dcterms:created xsi:type="dcterms:W3CDTF">2026-05-25T07:03:00Z</dcterms:created>
  <dcterms:modified xsi:type="dcterms:W3CDTF">2026-07-01T07:36:00Z</dcterms:modified>
</cp:coreProperties>
</file>