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151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6"/>
        <w:gridCol w:w="294"/>
        <w:gridCol w:w="396"/>
        <w:gridCol w:w="302"/>
        <w:gridCol w:w="1702"/>
        <w:gridCol w:w="3117"/>
        <w:gridCol w:w="1015"/>
        <w:gridCol w:w="1016"/>
        <w:gridCol w:w="1016"/>
        <w:gridCol w:w="1016"/>
        <w:gridCol w:w="1016"/>
        <w:gridCol w:w="1016"/>
        <w:gridCol w:w="1016"/>
        <w:gridCol w:w="1016"/>
        <w:gridCol w:w="1016"/>
        <w:gridCol w:w="1016"/>
        <w:gridCol w:w="1016"/>
        <w:gridCol w:w="1016"/>
        <w:gridCol w:w="665"/>
        <w:gridCol w:w="398"/>
        <w:gridCol w:w="1063"/>
        <w:gridCol w:w="964"/>
      </w:tblGrid>
      <w:tr w:rsidR="0081258B" w:rsidTr="007F0CD8">
        <w:trPr>
          <w:cantSplit/>
          <w:tblHeader/>
        </w:trPr>
        <w:tc>
          <w:tcPr>
            <w:tcW w:w="31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4"/>
              <w:gridCol w:w="722"/>
            </w:tblGrid>
            <w:tr w:rsidR="0081258B">
              <w:tc>
                <w:tcPr>
                  <w:tcW w:w="534" w:type="dxa"/>
                  <w:hideMark/>
                </w:tcPr>
                <w:p w:rsidR="0081258B" w:rsidRDefault="0081258B">
                  <w:pPr>
                    <w:snapToGrid w:val="0"/>
                    <w:spacing w:line="200" w:lineRule="atLeast"/>
                    <w:ind w:rightChars="-50" w:right="-120"/>
                    <w:jc w:val="right"/>
                    <w:rPr>
                      <w:rFonts w:ascii="標楷體" w:eastAsia="標楷體" w:hAnsi="標楷體"/>
                      <w:sz w:val="20"/>
                    </w:rPr>
                  </w:pPr>
                  <w:bookmarkStart w:id="0" w:name="_GoBack"/>
                  <w:bookmarkEnd w:id="0"/>
                  <w:r>
                    <w:rPr>
                      <w:rFonts w:ascii="標楷體" w:eastAsia="標楷體" w:hAnsi="標楷體" w:hint="eastAsia"/>
                      <w:sz w:val="20"/>
                    </w:rPr>
                    <w:t>經常</w:t>
                  </w:r>
                </w:p>
              </w:tc>
              <w:tc>
                <w:tcPr>
                  <w:tcW w:w="722" w:type="dxa"/>
                  <w:vMerge w:val="restart"/>
                  <w:vAlign w:val="center"/>
                  <w:hideMark/>
                </w:tcPr>
                <w:p w:rsidR="0081258B" w:rsidRDefault="0081258B">
                  <w:pPr>
                    <w:snapToGrid w:val="0"/>
                    <w:spacing w:line="200" w:lineRule="atLeast"/>
                    <w:ind w:leftChars="-50" w:left="-120"/>
                    <w:jc w:val="both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門</w:t>
                  </w:r>
                  <w:proofErr w:type="gramStart"/>
                  <w:r>
                    <w:rPr>
                      <w:rFonts w:ascii="標楷體" w:eastAsia="標楷體" w:hAnsi="標楷體" w:hint="eastAsia"/>
                      <w:sz w:val="20"/>
                    </w:rPr>
                    <w:t>併</w:t>
                  </w:r>
                  <w:proofErr w:type="gramEnd"/>
                  <w:r>
                    <w:rPr>
                      <w:rFonts w:ascii="標楷體" w:eastAsia="標楷體" w:hAnsi="標楷體" w:hint="eastAsia"/>
                      <w:sz w:val="20"/>
                    </w:rPr>
                    <w:t>計</w:t>
                  </w:r>
                </w:p>
              </w:tc>
            </w:tr>
            <w:tr w:rsidR="0081258B">
              <w:tc>
                <w:tcPr>
                  <w:tcW w:w="534" w:type="dxa"/>
                  <w:hideMark/>
                </w:tcPr>
                <w:p w:rsidR="0081258B" w:rsidRDefault="0081258B">
                  <w:pPr>
                    <w:snapToGrid w:val="0"/>
                    <w:spacing w:line="200" w:lineRule="atLeast"/>
                    <w:ind w:rightChars="-50" w:right="-120"/>
                    <w:jc w:val="right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資本</w:t>
                  </w:r>
                </w:p>
              </w:tc>
              <w:tc>
                <w:tcPr>
                  <w:tcW w:w="722" w:type="dxa"/>
                  <w:vMerge/>
                  <w:vAlign w:val="center"/>
                  <w:hideMark/>
                </w:tcPr>
                <w:p w:rsidR="0081258B" w:rsidRDefault="0081258B">
                  <w:pPr>
                    <w:widowControl/>
                    <w:rPr>
                      <w:rFonts w:ascii="標楷體" w:eastAsia="標楷體" w:hAnsi="標楷體"/>
                      <w:sz w:val="20"/>
                    </w:rPr>
                  </w:pPr>
                </w:p>
              </w:tc>
            </w:tr>
          </w:tbl>
          <w:p w:rsidR="0081258B" w:rsidRDefault="0081258B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973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1258B" w:rsidRDefault="0081258B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4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1258B" w:rsidRDefault="0081258B">
            <w:pPr>
              <w:ind w:leftChars="32" w:left="77" w:right="79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DD56D3" w:rsidRPr="00DD56D3" w:rsidTr="007F0CD8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3120" w:type="dxa"/>
            <w:gridSpan w:val="5"/>
            <w:vMerge w:val="restart"/>
            <w:tcBorders>
              <w:left w:val="nil"/>
            </w:tcBorders>
            <w:vAlign w:val="center"/>
          </w:tcPr>
          <w:p w:rsidR="009971FA" w:rsidRPr="00DD56D3" w:rsidRDefault="009971F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 w:rsidRPr="00DD56D3"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3117" w:type="dxa"/>
            <w:vMerge w:val="restart"/>
            <w:vAlign w:val="center"/>
          </w:tcPr>
          <w:p w:rsidR="009971FA" w:rsidRPr="00DD56D3" w:rsidRDefault="009971F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 w:rsidRPr="00DD56D3">
              <w:rPr>
                <w:rFonts w:ascii="標楷體" w:eastAsia="標楷體" w:hAnsi="標楷體" w:hint="eastAsia"/>
                <w:sz w:val="20"/>
              </w:rPr>
              <w:t>修正內容</w:t>
            </w:r>
          </w:p>
        </w:tc>
        <w:tc>
          <w:tcPr>
            <w:tcW w:w="12191" w:type="dxa"/>
            <w:gridSpan w:val="12"/>
            <w:tcBorders>
              <w:right w:val="single" w:sz="12" w:space="0" w:color="auto"/>
            </w:tcBorders>
          </w:tcPr>
          <w:p w:rsidR="009971FA" w:rsidRPr="00DD56D3" w:rsidRDefault="009971F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 w:rsidRPr="00DD56D3"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2126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971FA" w:rsidRPr="00DD56D3" w:rsidRDefault="009971F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 w:rsidRPr="00DD56D3">
              <w:rPr>
                <w:rFonts w:ascii="標楷體" w:eastAsia="標楷體" w:hAnsi="標楷體" w:hint="eastAsia"/>
                <w:sz w:val="20"/>
              </w:rPr>
              <w:t>應繳回</w:t>
            </w:r>
          </w:p>
          <w:p w:rsidR="009971FA" w:rsidRPr="00DD56D3" w:rsidRDefault="003A6217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 w:rsidRPr="00DD56D3">
              <w:rPr>
                <w:rFonts w:ascii="標楷體" w:eastAsia="標楷體" w:hAnsi="標楷體" w:hint="eastAsia"/>
                <w:sz w:val="20"/>
              </w:rPr>
              <w:t>市</w:t>
            </w:r>
            <w:r w:rsidR="009971FA" w:rsidRPr="00DD56D3">
              <w:rPr>
                <w:rFonts w:ascii="標楷體" w:eastAsia="標楷體" w:hAnsi="標楷體" w:hint="eastAsia"/>
                <w:sz w:val="20"/>
              </w:rPr>
              <w:t>庫數</w:t>
            </w:r>
          </w:p>
        </w:tc>
        <w:tc>
          <w:tcPr>
            <w:tcW w:w="964" w:type="dxa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:rsidR="009971FA" w:rsidRPr="00DD56D3" w:rsidRDefault="009971F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 w:rsidRPr="00DD56D3">
              <w:rPr>
                <w:rFonts w:ascii="標楷體" w:eastAsia="標楷體" w:hAnsi="標楷體" w:hint="eastAsia"/>
                <w:sz w:val="20"/>
              </w:rPr>
              <w:t>備註</w:t>
            </w:r>
          </w:p>
        </w:tc>
      </w:tr>
      <w:tr w:rsidR="00DD56D3" w:rsidRPr="00DD56D3" w:rsidTr="007F0CD8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3120" w:type="dxa"/>
            <w:gridSpan w:val="5"/>
            <w:vMerge/>
            <w:tcBorders>
              <w:left w:val="nil"/>
            </w:tcBorders>
          </w:tcPr>
          <w:p w:rsidR="009971FA" w:rsidRPr="00DD56D3" w:rsidRDefault="009971F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117" w:type="dxa"/>
            <w:vMerge/>
          </w:tcPr>
          <w:p w:rsidR="009971FA" w:rsidRPr="00DD56D3" w:rsidRDefault="009971F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063" w:type="dxa"/>
            <w:gridSpan w:val="4"/>
          </w:tcPr>
          <w:p w:rsidR="009971FA" w:rsidRPr="00DD56D3" w:rsidRDefault="009971F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 w:rsidRPr="00DD56D3">
              <w:rPr>
                <w:rFonts w:ascii="標楷體" w:eastAsia="標楷體" w:hAnsi="標楷體" w:hint="eastAsia"/>
                <w:sz w:val="20"/>
              </w:rPr>
              <w:t>減免</w:t>
            </w:r>
            <w:r w:rsidR="00954A58" w:rsidRPr="00DD56D3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 w:rsidRPr="00DD56D3"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4064" w:type="dxa"/>
            <w:gridSpan w:val="4"/>
          </w:tcPr>
          <w:p w:rsidR="009971FA" w:rsidRPr="00DD56D3" w:rsidRDefault="009971F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 w:rsidRPr="00DD56D3"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4064" w:type="dxa"/>
            <w:gridSpan w:val="4"/>
            <w:tcBorders>
              <w:right w:val="single" w:sz="12" w:space="0" w:color="auto"/>
            </w:tcBorders>
          </w:tcPr>
          <w:p w:rsidR="009971FA" w:rsidRPr="00DD56D3" w:rsidRDefault="009971F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 w:rsidRPr="00DD56D3"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 w:rsidRPr="00DD56D3"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2126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971FA" w:rsidRPr="00DD56D3" w:rsidRDefault="009971F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64" w:type="dxa"/>
            <w:vMerge/>
            <w:tcBorders>
              <w:left w:val="single" w:sz="12" w:space="0" w:color="auto"/>
              <w:right w:val="nil"/>
            </w:tcBorders>
          </w:tcPr>
          <w:p w:rsidR="009971FA" w:rsidRPr="00DD56D3" w:rsidRDefault="009971F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</w:tr>
      <w:tr w:rsidR="00DD56D3" w:rsidRPr="00DD56D3" w:rsidTr="007F0CD8">
        <w:tblPrEx>
          <w:tblLook w:val="0000" w:firstRow="0" w:lastRow="0" w:firstColumn="0" w:lastColumn="0" w:noHBand="0" w:noVBand="0"/>
        </w:tblPrEx>
        <w:trPr>
          <w:cantSplit/>
          <w:trHeight w:val="128"/>
          <w:tblHeader/>
        </w:trPr>
        <w:tc>
          <w:tcPr>
            <w:tcW w:w="426" w:type="dxa"/>
            <w:vMerge w:val="restart"/>
            <w:tcBorders>
              <w:left w:val="nil"/>
            </w:tcBorders>
            <w:vAlign w:val="center"/>
          </w:tcPr>
          <w:p w:rsidR="009971FA" w:rsidRPr="00DD56D3" w:rsidRDefault="009971FA" w:rsidP="003B1282">
            <w:pPr>
              <w:jc w:val="center"/>
              <w:rPr>
                <w:rFonts w:ascii="標楷體" w:eastAsia="標楷體" w:hAnsi="標楷體"/>
                <w:spacing w:val="-20"/>
                <w:sz w:val="20"/>
              </w:rPr>
            </w:pPr>
            <w:r w:rsidRPr="00DD56D3">
              <w:rPr>
                <w:rFonts w:ascii="標楷體" w:eastAsia="標楷體" w:hAnsi="標楷體" w:hint="eastAsia"/>
                <w:spacing w:val="-20"/>
                <w:sz w:val="20"/>
              </w:rPr>
              <w:t>年度</w:t>
            </w:r>
          </w:p>
        </w:tc>
        <w:tc>
          <w:tcPr>
            <w:tcW w:w="294" w:type="dxa"/>
            <w:vMerge w:val="restart"/>
            <w:tcBorders>
              <w:left w:val="nil"/>
            </w:tcBorders>
            <w:vAlign w:val="center"/>
          </w:tcPr>
          <w:p w:rsidR="009971FA" w:rsidRPr="00DD56D3" w:rsidRDefault="009971FA" w:rsidP="003B128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DD56D3"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396" w:type="dxa"/>
            <w:vMerge w:val="restart"/>
            <w:vAlign w:val="center"/>
          </w:tcPr>
          <w:p w:rsidR="009971FA" w:rsidRPr="00DD56D3" w:rsidRDefault="009971FA" w:rsidP="003B128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DD56D3">
              <w:rPr>
                <w:rFonts w:ascii="標楷體" w:eastAsia="標楷體" w:hAnsi="標楷體" w:hint="eastAsia"/>
                <w:sz w:val="20"/>
              </w:rPr>
              <w:t>項</w:t>
            </w:r>
          </w:p>
        </w:tc>
        <w:tc>
          <w:tcPr>
            <w:tcW w:w="302" w:type="dxa"/>
            <w:vMerge w:val="restart"/>
            <w:vAlign w:val="center"/>
          </w:tcPr>
          <w:p w:rsidR="009971FA" w:rsidRPr="00DD56D3" w:rsidRDefault="009971FA" w:rsidP="003B128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DD56D3">
              <w:rPr>
                <w:rFonts w:ascii="標楷體" w:eastAsia="標楷體" w:hAnsi="標楷體" w:hint="eastAsia"/>
                <w:sz w:val="20"/>
              </w:rPr>
              <w:t>目</w:t>
            </w:r>
          </w:p>
        </w:tc>
        <w:tc>
          <w:tcPr>
            <w:tcW w:w="1702" w:type="dxa"/>
            <w:vMerge w:val="restart"/>
            <w:vAlign w:val="center"/>
          </w:tcPr>
          <w:p w:rsidR="009971FA" w:rsidRPr="00DD56D3" w:rsidRDefault="009971FA" w:rsidP="003B1282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 w:rsidRPr="00DD56D3"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3117" w:type="dxa"/>
            <w:vMerge/>
          </w:tcPr>
          <w:p w:rsidR="009971FA" w:rsidRPr="00DD56D3" w:rsidRDefault="009971FA">
            <w:pPr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031" w:type="dxa"/>
            <w:gridSpan w:val="2"/>
            <w:vAlign w:val="center"/>
          </w:tcPr>
          <w:p w:rsidR="009971FA" w:rsidRPr="00DD56D3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 w:rsidRPr="00DD56D3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2032" w:type="dxa"/>
            <w:gridSpan w:val="2"/>
          </w:tcPr>
          <w:p w:rsidR="009971FA" w:rsidRPr="00DD56D3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 w:rsidRPr="00DD56D3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2032" w:type="dxa"/>
            <w:gridSpan w:val="2"/>
            <w:vAlign w:val="center"/>
          </w:tcPr>
          <w:p w:rsidR="009971FA" w:rsidRPr="00DD56D3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 w:rsidRPr="00DD56D3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2032" w:type="dxa"/>
            <w:gridSpan w:val="2"/>
          </w:tcPr>
          <w:p w:rsidR="009971FA" w:rsidRPr="00DD56D3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 w:rsidRPr="00DD56D3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2032" w:type="dxa"/>
            <w:gridSpan w:val="2"/>
            <w:vAlign w:val="center"/>
          </w:tcPr>
          <w:p w:rsidR="009971FA" w:rsidRPr="00DD56D3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 w:rsidRPr="00DD56D3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2032" w:type="dxa"/>
            <w:gridSpan w:val="2"/>
            <w:tcBorders>
              <w:right w:val="single" w:sz="12" w:space="0" w:color="auto"/>
            </w:tcBorders>
          </w:tcPr>
          <w:p w:rsidR="009971FA" w:rsidRPr="00DD56D3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 w:rsidRPr="00DD56D3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2126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971FA" w:rsidRPr="00DD56D3" w:rsidRDefault="009971F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64" w:type="dxa"/>
            <w:vMerge/>
            <w:tcBorders>
              <w:left w:val="single" w:sz="12" w:space="0" w:color="auto"/>
              <w:right w:val="nil"/>
            </w:tcBorders>
          </w:tcPr>
          <w:p w:rsidR="009971FA" w:rsidRPr="00DD56D3" w:rsidRDefault="009971F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</w:tr>
      <w:tr w:rsidR="00DD56D3" w:rsidRPr="00DD56D3" w:rsidTr="007F0CD8">
        <w:tblPrEx>
          <w:tblLook w:val="0000" w:firstRow="0" w:lastRow="0" w:firstColumn="0" w:lastColumn="0" w:noHBand="0" w:noVBand="0"/>
        </w:tblPrEx>
        <w:trPr>
          <w:cantSplit/>
          <w:trHeight w:val="127"/>
          <w:tblHeader/>
        </w:trPr>
        <w:tc>
          <w:tcPr>
            <w:tcW w:w="426" w:type="dxa"/>
            <w:vMerge/>
            <w:tcBorders>
              <w:left w:val="nil"/>
            </w:tcBorders>
          </w:tcPr>
          <w:p w:rsidR="009971FA" w:rsidRPr="00DD56D3" w:rsidRDefault="009971FA">
            <w:pPr>
              <w:jc w:val="center"/>
              <w:rPr>
                <w:rFonts w:ascii="標楷體" w:eastAsia="標楷體" w:hAnsi="標楷體"/>
                <w:spacing w:val="-20"/>
                <w:sz w:val="20"/>
              </w:rPr>
            </w:pPr>
          </w:p>
        </w:tc>
        <w:tc>
          <w:tcPr>
            <w:tcW w:w="294" w:type="dxa"/>
            <w:vMerge/>
            <w:tcBorders>
              <w:left w:val="nil"/>
            </w:tcBorders>
          </w:tcPr>
          <w:p w:rsidR="009971FA" w:rsidRPr="00DD56D3" w:rsidRDefault="009971FA">
            <w:pPr>
              <w:ind w:right="414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96" w:type="dxa"/>
            <w:vMerge/>
          </w:tcPr>
          <w:p w:rsidR="009971FA" w:rsidRPr="00DD56D3" w:rsidRDefault="009971FA">
            <w:pPr>
              <w:ind w:right="414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02" w:type="dxa"/>
            <w:vMerge/>
          </w:tcPr>
          <w:p w:rsidR="009971FA" w:rsidRPr="00DD56D3" w:rsidRDefault="009971FA">
            <w:pPr>
              <w:ind w:right="414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702" w:type="dxa"/>
            <w:vMerge/>
          </w:tcPr>
          <w:p w:rsidR="009971FA" w:rsidRPr="00DD56D3" w:rsidRDefault="009971F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117" w:type="dxa"/>
            <w:vMerge/>
          </w:tcPr>
          <w:p w:rsidR="009971FA" w:rsidRPr="00DD56D3" w:rsidRDefault="009971FA">
            <w:pPr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15" w:type="dxa"/>
            <w:vAlign w:val="center"/>
          </w:tcPr>
          <w:p w:rsidR="009971FA" w:rsidRPr="00DD56D3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 w:rsidRPr="00DD56D3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016" w:type="dxa"/>
            <w:vAlign w:val="center"/>
          </w:tcPr>
          <w:p w:rsidR="009971FA" w:rsidRPr="00DD56D3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 w:rsidRPr="00DD56D3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016" w:type="dxa"/>
            <w:vAlign w:val="center"/>
          </w:tcPr>
          <w:p w:rsidR="009971FA" w:rsidRPr="00DD56D3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 w:rsidRPr="00DD56D3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016" w:type="dxa"/>
            <w:vAlign w:val="center"/>
          </w:tcPr>
          <w:p w:rsidR="009971FA" w:rsidRPr="00DD56D3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 w:rsidRPr="00DD56D3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016" w:type="dxa"/>
            <w:vAlign w:val="center"/>
          </w:tcPr>
          <w:p w:rsidR="009971FA" w:rsidRPr="00DD56D3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 w:rsidRPr="00DD56D3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016" w:type="dxa"/>
            <w:vAlign w:val="center"/>
          </w:tcPr>
          <w:p w:rsidR="009971FA" w:rsidRPr="00DD56D3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 w:rsidRPr="00DD56D3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016" w:type="dxa"/>
            <w:vAlign w:val="center"/>
          </w:tcPr>
          <w:p w:rsidR="009971FA" w:rsidRPr="00DD56D3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 w:rsidRPr="00DD56D3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016" w:type="dxa"/>
            <w:vAlign w:val="center"/>
          </w:tcPr>
          <w:p w:rsidR="009971FA" w:rsidRPr="00DD56D3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 w:rsidRPr="00DD56D3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016" w:type="dxa"/>
            <w:vAlign w:val="center"/>
          </w:tcPr>
          <w:p w:rsidR="009971FA" w:rsidRPr="00DD56D3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 w:rsidRPr="00DD56D3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016" w:type="dxa"/>
            <w:vAlign w:val="center"/>
          </w:tcPr>
          <w:p w:rsidR="009971FA" w:rsidRPr="00DD56D3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 w:rsidRPr="00DD56D3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016" w:type="dxa"/>
            <w:vAlign w:val="center"/>
          </w:tcPr>
          <w:p w:rsidR="009971FA" w:rsidRPr="00DD56D3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 w:rsidRPr="00DD56D3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016" w:type="dxa"/>
            <w:tcBorders>
              <w:right w:val="single" w:sz="12" w:space="0" w:color="auto"/>
            </w:tcBorders>
            <w:vAlign w:val="center"/>
          </w:tcPr>
          <w:p w:rsidR="009971FA" w:rsidRPr="00DD56D3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 w:rsidRPr="00DD56D3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063" w:type="dxa"/>
            <w:gridSpan w:val="2"/>
            <w:tcBorders>
              <w:left w:val="single" w:sz="12" w:space="0" w:color="auto"/>
              <w:right w:val="nil"/>
            </w:tcBorders>
          </w:tcPr>
          <w:p w:rsidR="009971FA" w:rsidRPr="00DD56D3" w:rsidRDefault="009971FA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DD56D3">
              <w:rPr>
                <w:rFonts w:ascii="標楷體" w:eastAsia="標楷體" w:hAnsi="標楷體" w:hint="eastAsia"/>
                <w:sz w:val="20"/>
              </w:rPr>
              <w:t>剔除數</w:t>
            </w:r>
          </w:p>
        </w:tc>
        <w:tc>
          <w:tcPr>
            <w:tcW w:w="1063" w:type="dxa"/>
            <w:tcBorders>
              <w:right w:val="single" w:sz="12" w:space="0" w:color="auto"/>
            </w:tcBorders>
          </w:tcPr>
          <w:p w:rsidR="009971FA" w:rsidRPr="00DD56D3" w:rsidRDefault="009971FA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DD56D3">
              <w:rPr>
                <w:rFonts w:ascii="標楷體" w:eastAsia="標楷體" w:hAnsi="標楷體" w:hint="eastAsia"/>
                <w:sz w:val="20"/>
              </w:rPr>
              <w:t>減列數</w:t>
            </w:r>
          </w:p>
        </w:tc>
        <w:tc>
          <w:tcPr>
            <w:tcW w:w="964" w:type="dxa"/>
            <w:tcBorders>
              <w:left w:val="single" w:sz="12" w:space="0" w:color="auto"/>
              <w:right w:val="nil"/>
            </w:tcBorders>
          </w:tcPr>
          <w:p w:rsidR="009971FA" w:rsidRPr="00DD56D3" w:rsidRDefault="009971FA">
            <w:pPr>
              <w:rPr>
                <w:rFonts w:ascii="標楷體" w:eastAsia="標楷體" w:hAnsi="標楷體"/>
                <w:sz w:val="20"/>
              </w:rPr>
            </w:pPr>
          </w:p>
        </w:tc>
      </w:tr>
      <w:tr w:rsidR="00DD56D3" w:rsidRPr="00DD56D3" w:rsidTr="007F0CD8">
        <w:tblPrEx>
          <w:tblLook w:val="0000" w:firstRow="0" w:lastRow="0" w:firstColumn="0" w:lastColumn="0" w:noHBand="0" w:noVBand="0"/>
        </w:tblPrEx>
        <w:trPr>
          <w:cantSplit/>
          <w:trHeight w:val="395"/>
        </w:trPr>
        <w:tc>
          <w:tcPr>
            <w:tcW w:w="426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47190B" w:rsidRPr="00DD56D3" w:rsidRDefault="0047190B" w:rsidP="0047190B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94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47190B" w:rsidRPr="00DD56D3" w:rsidRDefault="0047190B" w:rsidP="0047190B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396" w:type="dxa"/>
            <w:tcBorders>
              <w:bottom w:val="nil"/>
            </w:tcBorders>
            <w:shd w:val="clear" w:color="auto" w:fill="auto"/>
            <w:vAlign w:val="center"/>
          </w:tcPr>
          <w:p w:rsidR="0047190B" w:rsidRPr="00DD56D3" w:rsidRDefault="0047190B" w:rsidP="0047190B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302" w:type="dxa"/>
            <w:tcBorders>
              <w:bottom w:val="nil"/>
            </w:tcBorders>
            <w:shd w:val="clear" w:color="auto" w:fill="auto"/>
            <w:vAlign w:val="center"/>
          </w:tcPr>
          <w:p w:rsidR="0047190B" w:rsidRPr="00DD56D3" w:rsidRDefault="0047190B" w:rsidP="0047190B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1702" w:type="dxa"/>
            <w:tcBorders>
              <w:bottom w:val="nil"/>
            </w:tcBorders>
            <w:shd w:val="clear" w:color="auto" w:fill="auto"/>
            <w:vAlign w:val="center"/>
          </w:tcPr>
          <w:p w:rsidR="0047190B" w:rsidRPr="00DD56D3" w:rsidRDefault="0047190B" w:rsidP="0047190B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D56D3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3117" w:type="dxa"/>
            <w:tcBorders>
              <w:bottom w:val="nil"/>
            </w:tcBorders>
            <w:shd w:val="clear" w:color="auto" w:fill="auto"/>
            <w:vAlign w:val="center"/>
          </w:tcPr>
          <w:p w:rsidR="0047190B" w:rsidRPr="00DD56D3" w:rsidRDefault="0047190B" w:rsidP="0047190B">
            <w:pPr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015" w:type="dxa"/>
            <w:tcBorders>
              <w:bottom w:val="nil"/>
            </w:tcBorders>
            <w:shd w:val="clear" w:color="auto" w:fill="auto"/>
            <w:vAlign w:val="center"/>
          </w:tcPr>
          <w:p w:rsidR="0047190B" w:rsidRPr="00DD56D3" w:rsidRDefault="0047190B" w:rsidP="0047190B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DD56D3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16" w:type="dxa"/>
            <w:tcBorders>
              <w:bottom w:val="nil"/>
            </w:tcBorders>
            <w:shd w:val="clear" w:color="auto" w:fill="auto"/>
            <w:vAlign w:val="center"/>
          </w:tcPr>
          <w:p w:rsidR="0047190B" w:rsidRPr="00DD56D3" w:rsidRDefault="0047190B" w:rsidP="0047190B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DD56D3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16" w:type="dxa"/>
            <w:tcBorders>
              <w:bottom w:val="nil"/>
            </w:tcBorders>
            <w:shd w:val="clear" w:color="auto" w:fill="auto"/>
            <w:vAlign w:val="center"/>
          </w:tcPr>
          <w:p w:rsidR="0047190B" w:rsidRPr="00DD56D3" w:rsidRDefault="0047190B" w:rsidP="0047190B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DD56D3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16" w:type="dxa"/>
            <w:tcBorders>
              <w:bottom w:val="nil"/>
            </w:tcBorders>
            <w:shd w:val="clear" w:color="auto" w:fill="auto"/>
            <w:vAlign w:val="center"/>
          </w:tcPr>
          <w:p w:rsidR="0047190B" w:rsidRPr="00DD56D3" w:rsidRDefault="0047190B" w:rsidP="0047190B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DD56D3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16" w:type="dxa"/>
            <w:tcBorders>
              <w:bottom w:val="nil"/>
            </w:tcBorders>
            <w:shd w:val="clear" w:color="auto" w:fill="auto"/>
            <w:vAlign w:val="center"/>
          </w:tcPr>
          <w:p w:rsidR="0047190B" w:rsidRPr="00DD56D3" w:rsidRDefault="0047190B" w:rsidP="0047190B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DD56D3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16" w:type="dxa"/>
            <w:tcBorders>
              <w:bottom w:val="nil"/>
            </w:tcBorders>
            <w:shd w:val="clear" w:color="auto" w:fill="auto"/>
            <w:vAlign w:val="center"/>
          </w:tcPr>
          <w:p w:rsidR="0047190B" w:rsidRPr="00DD56D3" w:rsidRDefault="0047190B" w:rsidP="0047190B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DD56D3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16" w:type="dxa"/>
            <w:tcBorders>
              <w:bottom w:val="nil"/>
            </w:tcBorders>
            <w:shd w:val="clear" w:color="auto" w:fill="auto"/>
            <w:vAlign w:val="center"/>
          </w:tcPr>
          <w:p w:rsidR="0047190B" w:rsidRPr="00DD56D3" w:rsidRDefault="0047190B" w:rsidP="0047190B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DD56D3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16" w:type="dxa"/>
            <w:tcBorders>
              <w:bottom w:val="nil"/>
            </w:tcBorders>
            <w:shd w:val="clear" w:color="auto" w:fill="auto"/>
            <w:vAlign w:val="center"/>
          </w:tcPr>
          <w:p w:rsidR="0047190B" w:rsidRPr="00DD56D3" w:rsidRDefault="0047190B" w:rsidP="0047190B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DD56D3">
              <w:rPr>
                <w:rFonts w:ascii="新細明體" w:eastAsia="標楷體" w:hAnsi="新細明體"/>
                <w:b/>
                <w:noProof/>
                <w:spacing w:val="-10"/>
                <w:sz w:val="20"/>
              </w:rPr>
              <w:t>273,408,049</w:t>
            </w:r>
          </w:p>
        </w:tc>
        <w:tc>
          <w:tcPr>
            <w:tcW w:w="1016" w:type="dxa"/>
            <w:tcBorders>
              <w:bottom w:val="nil"/>
            </w:tcBorders>
            <w:shd w:val="clear" w:color="auto" w:fill="auto"/>
            <w:vAlign w:val="center"/>
          </w:tcPr>
          <w:p w:rsidR="0047190B" w:rsidRPr="00DD56D3" w:rsidRDefault="0047190B" w:rsidP="0047190B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DD56D3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16" w:type="dxa"/>
            <w:tcBorders>
              <w:bottom w:val="nil"/>
            </w:tcBorders>
            <w:shd w:val="clear" w:color="auto" w:fill="auto"/>
            <w:vAlign w:val="center"/>
          </w:tcPr>
          <w:p w:rsidR="0047190B" w:rsidRPr="00DD56D3" w:rsidRDefault="0047190B" w:rsidP="0047190B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DD56D3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16" w:type="dxa"/>
            <w:tcBorders>
              <w:bottom w:val="nil"/>
            </w:tcBorders>
            <w:shd w:val="clear" w:color="auto" w:fill="auto"/>
            <w:vAlign w:val="center"/>
          </w:tcPr>
          <w:p w:rsidR="0047190B" w:rsidRPr="00DD56D3" w:rsidRDefault="0047190B" w:rsidP="0047190B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DD56D3">
              <w:rPr>
                <w:rFonts w:ascii="新細明體" w:eastAsia="標楷體" w:hAnsi="新細明體"/>
                <w:b/>
                <w:noProof/>
                <w:spacing w:val="-10"/>
                <w:sz w:val="20"/>
              </w:rPr>
              <w:t>273,408,049</w:t>
            </w:r>
          </w:p>
        </w:tc>
        <w:tc>
          <w:tcPr>
            <w:tcW w:w="1016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7190B" w:rsidRPr="00DD56D3" w:rsidRDefault="0047190B" w:rsidP="0047190B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DD56D3">
              <w:rPr>
                <w:rFonts w:ascii="新細明體" w:eastAsia="標楷體" w:hAnsi="新細明體"/>
                <w:b/>
                <w:noProof/>
                <w:spacing w:val="-10"/>
                <w:sz w:val="20"/>
              </w:rPr>
              <w:t>2,902,114</w:t>
            </w:r>
          </w:p>
        </w:tc>
        <w:tc>
          <w:tcPr>
            <w:tcW w:w="1063" w:type="dxa"/>
            <w:gridSpan w:val="2"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7190B" w:rsidRPr="00DD56D3" w:rsidRDefault="0047190B" w:rsidP="0047190B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DD56D3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63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7190B" w:rsidRPr="00DD56D3" w:rsidRDefault="0047190B" w:rsidP="0047190B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DD56D3">
              <w:rPr>
                <w:rFonts w:ascii="新細明體" w:eastAsia="標楷體" w:hAnsi="新細明體"/>
                <w:b/>
                <w:noProof/>
                <w:spacing w:val="-10"/>
                <w:sz w:val="20"/>
              </w:rPr>
              <w:t>2,902,114</w:t>
            </w:r>
          </w:p>
        </w:tc>
        <w:tc>
          <w:tcPr>
            <w:tcW w:w="964" w:type="dxa"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7190B" w:rsidRPr="00DD56D3" w:rsidRDefault="0047190B" w:rsidP="0047190B">
            <w:pPr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DD56D3" w:rsidRPr="00DD56D3" w:rsidTr="007F0CD8">
        <w:tblPrEx>
          <w:tblLook w:val="0000" w:firstRow="0" w:lastRow="0" w:firstColumn="0" w:lastColumn="0" w:noHBand="0" w:noVBand="0"/>
        </w:tblPrEx>
        <w:trPr>
          <w:cantSplit/>
          <w:trHeight w:val="395"/>
        </w:trPr>
        <w:tc>
          <w:tcPr>
            <w:tcW w:w="42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7190B" w:rsidRPr="00DD56D3" w:rsidRDefault="0047190B" w:rsidP="0047190B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DD56D3">
              <w:rPr>
                <w:rFonts w:ascii="新細明體" w:eastAsia="標楷體" w:hAnsi="新細明體"/>
                <w:b/>
                <w:noProof/>
                <w:sz w:val="20"/>
              </w:rPr>
              <w:t>11</w:t>
            </w:r>
            <w:r w:rsidRPr="00DD56D3">
              <w:rPr>
                <w:rFonts w:ascii="新細明體" w:eastAsia="標楷體" w:hAnsi="新細明體" w:hint="eastAsia"/>
                <w:b/>
                <w:noProof/>
                <w:sz w:val="20"/>
              </w:rPr>
              <w:t>3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7190B" w:rsidRPr="00DD56D3" w:rsidRDefault="0047190B" w:rsidP="0047190B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DD56D3">
              <w:rPr>
                <w:rFonts w:ascii="新細明體" w:eastAsia="標楷體" w:hAnsi="新細明體"/>
                <w:b/>
                <w:noProof/>
                <w:sz w:val="20"/>
              </w:rPr>
              <w:t>11</w:t>
            </w:r>
          </w:p>
        </w:tc>
        <w:tc>
          <w:tcPr>
            <w:tcW w:w="3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7190B" w:rsidRPr="00DD56D3" w:rsidRDefault="0047190B" w:rsidP="0047190B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30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7190B" w:rsidRPr="00DD56D3" w:rsidRDefault="0047190B" w:rsidP="0047190B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7190B" w:rsidRPr="00DD56D3" w:rsidRDefault="0047190B" w:rsidP="0047190B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D56D3">
              <w:rPr>
                <w:rFonts w:ascii="標楷體" w:eastAsia="標楷體" w:hAnsi="標楷體" w:hint="eastAsia"/>
                <w:b/>
                <w:noProof/>
                <w:sz w:val="20"/>
              </w:rPr>
              <w:t>環境保護局主管</w:t>
            </w:r>
          </w:p>
        </w:tc>
        <w:tc>
          <w:tcPr>
            <w:tcW w:w="31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7190B" w:rsidRPr="00DD56D3" w:rsidRDefault="0047190B" w:rsidP="0047190B">
            <w:pPr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01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7190B" w:rsidRPr="00DD56D3" w:rsidRDefault="0047190B" w:rsidP="0047190B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DD56D3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7190B" w:rsidRPr="00DD56D3" w:rsidRDefault="0047190B" w:rsidP="0047190B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DD56D3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7190B" w:rsidRPr="00DD56D3" w:rsidRDefault="0047190B" w:rsidP="0047190B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DD56D3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7190B" w:rsidRPr="00DD56D3" w:rsidRDefault="0047190B" w:rsidP="0047190B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DD56D3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7190B" w:rsidRPr="00DD56D3" w:rsidRDefault="0047190B" w:rsidP="0047190B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DD56D3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7190B" w:rsidRPr="00DD56D3" w:rsidRDefault="0047190B" w:rsidP="0047190B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DD56D3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7190B" w:rsidRPr="00DD56D3" w:rsidRDefault="0047190B" w:rsidP="0047190B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DD56D3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7190B" w:rsidRPr="00DD56D3" w:rsidRDefault="0047190B" w:rsidP="0047190B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DD56D3">
              <w:rPr>
                <w:rFonts w:ascii="新細明體" w:eastAsia="標楷體" w:hAnsi="新細明體"/>
                <w:b/>
                <w:noProof/>
                <w:spacing w:val="-10"/>
                <w:sz w:val="20"/>
              </w:rPr>
              <w:t>273,408,049</w:t>
            </w:r>
          </w:p>
        </w:tc>
        <w:tc>
          <w:tcPr>
            <w:tcW w:w="10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7190B" w:rsidRPr="00DD56D3" w:rsidRDefault="0047190B" w:rsidP="0047190B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DD56D3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7190B" w:rsidRPr="00DD56D3" w:rsidRDefault="0047190B" w:rsidP="0047190B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DD56D3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7190B" w:rsidRPr="00DD56D3" w:rsidRDefault="0047190B" w:rsidP="0047190B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DD56D3">
              <w:rPr>
                <w:rFonts w:ascii="新細明體" w:eastAsia="標楷體" w:hAnsi="新細明體"/>
                <w:b/>
                <w:noProof/>
                <w:spacing w:val="-10"/>
                <w:sz w:val="20"/>
              </w:rPr>
              <w:t>273,408,049</w:t>
            </w:r>
          </w:p>
        </w:tc>
        <w:tc>
          <w:tcPr>
            <w:tcW w:w="10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7190B" w:rsidRPr="00DD56D3" w:rsidRDefault="0047190B" w:rsidP="0047190B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DD56D3">
              <w:rPr>
                <w:rFonts w:ascii="新細明體" w:eastAsia="標楷體" w:hAnsi="新細明體"/>
                <w:b/>
                <w:noProof/>
                <w:spacing w:val="-10"/>
                <w:sz w:val="20"/>
              </w:rPr>
              <w:t>2,902,114</w:t>
            </w:r>
          </w:p>
        </w:tc>
        <w:tc>
          <w:tcPr>
            <w:tcW w:w="1063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7190B" w:rsidRPr="00DD56D3" w:rsidRDefault="0047190B" w:rsidP="0047190B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DD56D3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63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7190B" w:rsidRPr="00DD56D3" w:rsidRDefault="0047190B" w:rsidP="0047190B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DD56D3">
              <w:rPr>
                <w:rFonts w:ascii="新細明體" w:eastAsia="標楷體" w:hAnsi="新細明體"/>
                <w:b/>
                <w:noProof/>
                <w:spacing w:val="-10"/>
                <w:sz w:val="20"/>
              </w:rPr>
              <w:t>2,902,114</w:t>
            </w:r>
          </w:p>
        </w:tc>
        <w:tc>
          <w:tcPr>
            <w:tcW w:w="96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7190B" w:rsidRPr="00DD56D3" w:rsidRDefault="0047190B" w:rsidP="0047190B">
            <w:pPr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DD56D3" w:rsidRPr="00DD56D3" w:rsidTr="007F0CD8">
        <w:tblPrEx>
          <w:tblLook w:val="0000" w:firstRow="0" w:lastRow="0" w:firstColumn="0" w:lastColumn="0" w:noHBand="0" w:noVBand="0"/>
        </w:tblPrEx>
        <w:trPr>
          <w:cantSplit/>
          <w:trHeight w:val="395"/>
        </w:trPr>
        <w:tc>
          <w:tcPr>
            <w:tcW w:w="42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7190B" w:rsidRPr="00DD56D3" w:rsidRDefault="0047190B" w:rsidP="0047190B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7190B" w:rsidRPr="00DD56D3" w:rsidRDefault="0047190B" w:rsidP="0047190B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7190B" w:rsidRPr="00DD56D3" w:rsidRDefault="0047190B" w:rsidP="0047190B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DD56D3">
              <w:rPr>
                <w:rFonts w:ascii="新細明體" w:eastAsia="標楷體" w:hAnsi="新細明體"/>
                <w:noProof/>
                <w:sz w:val="20"/>
              </w:rPr>
              <w:t>100</w:t>
            </w:r>
          </w:p>
        </w:tc>
        <w:tc>
          <w:tcPr>
            <w:tcW w:w="30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7190B" w:rsidRPr="00DD56D3" w:rsidRDefault="0047190B" w:rsidP="0047190B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7190B" w:rsidRPr="00DD56D3" w:rsidRDefault="0047190B" w:rsidP="0047190B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DD56D3">
              <w:rPr>
                <w:rFonts w:ascii="標楷體" w:eastAsia="標楷體" w:hAnsi="標楷體" w:hint="eastAsia"/>
                <w:noProof/>
                <w:sz w:val="20"/>
              </w:rPr>
              <w:t>環境保護局</w:t>
            </w:r>
          </w:p>
        </w:tc>
        <w:tc>
          <w:tcPr>
            <w:tcW w:w="31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7190B" w:rsidRPr="00DD56D3" w:rsidRDefault="0047190B" w:rsidP="0047190B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1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7190B" w:rsidRPr="00DD56D3" w:rsidRDefault="0047190B" w:rsidP="0047190B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DD56D3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7190B" w:rsidRPr="00DD56D3" w:rsidRDefault="0047190B" w:rsidP="0047190B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DD56D3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7190B" w:rsidRPr="00DD56D3" w:rsidRDefault="0047190B" w:rsidP="0047190B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DD56D3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7190B" w:rsidRPr="00DD56D3" w:rsidRDefault="0047190B" w:rsidP="0047190B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DD56D3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7190B" w:rsidRPr="00DD56D3" w:rsidRDefault="0047190B" w:rsidP="0047190B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DD56D3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7190B" w:rsidRPr="00DD56D3" w:rsidRDefault="0047190B" w:rsidP="0047190B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DD56D3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7190B" w:rsidRPr="00DD56D3" w:rsidRDefault="0047190B" w:rsidP="0047190B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DD56D3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7190B" w:rsidRPr="00DD56D3" w:rsidRDefault="0047190B" w:rsidP="0047190B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DD56D3">
              <w:rPr>
                <w:rFonts w:ascii="新細明體" w:eastAsia="標楷體" w:hAnsi="新細明體"/>
                <w:noProof/>
                <w:spacing w:val="-10"/>
                <w:sz w:val="20"/>
              </w:rPr>
              <w:t>273,408,049</w:t>
            </w:r>
          </w:p>
        </w:tc>
        <w:tc>
          <w:tcPr>
            <w:tcW w:w="10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7190B" w:rsidRPr="00DD56D3" w:rsidRDefault="0047190B" w:rsidP="0047190B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DD56D3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7190B" w:rsidRPr="00DD56D3" w:rsidRDefault="0047190B" w:rsidP="0047190B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DD56D3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7190B" w:rsidRPr="00DD56D3" w:rsidRDefault="0047190B" w:rsidP="0047190B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DD56D3">
              <w:rPr>
                <w:rFonts w:ascii="新細明體" w:eastAsia="標楷體" w:hAnsi="新細明體"/>
                <w:noProof/>
                <w:spacing w:val="-10"/>
                <w:sz w:val="20"/>
              </w:rPr>
              <w:t>273,408,049</w:t>
            </w:r>
          </w:p>
        </w:tc>
        <w:tc>
          <w:tcPr>
            <w:tcW w:w="10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7190B" w:rsidRPr="00DD56D3" w:rsidRDefault="0047190B" w:rsidP="0047190B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DD56D3">
              <w:rPr>
                <w:rFonts w:ascii="新細明體" w:eastAsia="標楷體" w:hAnsi="新細明體"/>
                <w:noProof/>
                <w:spacing w:val="-10"/>
                <w:sz w:val="20"/>
              </w:rPr>
              <w:t>2,902,114</w:t>
            </w:r>
          </w:p>
        </w:tc>
        <w:tc>
          <w:tcPr>
            <w:tcW w:w="1063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7190B" w:rsidRPr="00DD56D3" w:rsidRDefault="0047190B" w:rsidP="0047190B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DD56D3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63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7190B" w:rsidRPr="00DD56D3" w:rsidRDefault="0047190B" w:rsidP="0047190B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DD56D3">
              <w:rPr>
                <w:rFonts w:ascii="新細明體" w:eastAsia="標楷體" w:hAnsi="新細明體"/>
                <w:noProof/>
                <w:spacing w:val="-10"/>
                <w:sz w:val="20"/>
              </w:rPr>
              <w:t>2,902,114</w:t>
            </w:r>
          </w:p>
        </w:tc>
        <w:tc>
          <w:tcPr>
            <w:tcW w:w="96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7190B" w:rsidRPr="00DD56D3" w:rsidRDefault="0047190B" w:rsidP="0047190B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DD56D3" w:rsidRPr="00DD56D3" w:rsidTr="007F0CD8">
        <w:tblPrEx>
          <w:tblLook w:val="0000" w:firstRow="0" w:lastRow="0" w:firstColumn="0" w:lastColumn="0" w:noHBand="0" w:noVBand="0"/>
        </w:tblPrEx>
        <w:trPr>
          <w:cantSplit/>
          <w:trHeight w:val="395"/>
        </w:trPr>
        <w:tc>
          <w:tcPr>
            <w:tcW w:w="426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:rsidR="0047190B" w:rsidRPr="00DD56D3" w:rsidRDefault="0047190B" w:rsidP="0047190B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294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:rsidR="0047190B" w:rsidRPr="00DD56D3" w:rsidRDefault="0047190B" w:rsidP="0047190B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96" w:type="dxa"/>
            <w:tcBorders>
              <w:top w:val="nil"/>
            </w:tcBorders>
            <w:shd w:val="clear" w:color="auto" w:fill="auto"/>
            <w:vAlign w:val="center"/>
          </w:tcPr>
          <w:p w:rsidR="0047190B" w:rsidRPr="00DD56D3" w:rsidRDefault="0047190B" w:rsidP="0047190B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02" w:type="dxa"/>
            <w:tcBorders>
              <w:top w:val="nil"/>
            </w:tcBorders>
            <w:shd w:val="clear" w:color="auto" w:fill="auto"/>
            <w:vAlign w:val="center"/>
          </w:tcPr>
          <w:p w:rsidR="0047190B" w:rsidRPr="00DD56D3" w:rsidRDefault="0047190B" w:rsidP="0047190B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DD56D3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1702" w:type="dxa"/>
            <w:tcBorders>
              <w:top w:val="nil"/>
            </w:tcBorders>
            <w:shd w:val="clear" w:color="auto" w:fill="auto"/>
            <w:vAlign w:val="center"/>
          </w:tcPr>
          <w:p w:rsidR="0047190B" w:rsidRPr="00DD56D3" w:rsidRDefault="0047190B" w:rsidP="0047190B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DD56D3">
              <w:rPr>
                <w:rFonts w:ascii="標楷體" w:eastAsia="標楷體" w:hAnsi="標楷體" w:hint="eastAsia"/>
                <w:noProof/>
                <w:sz w:val="20"/>
              </w:rPr>
              <w:t>環保業務</w:t>
            </w:r>
          </w:p>
        </w:tc>
        <w:tc>
          <w:tcPr>
            <w:tcW w:w="3117" w:type="dxa"/>
            <w:tcBorders>
              <w:top w:val="nil"/>
            </w:tcBorders>
            <w:shd w:val="clear" w:color="auto" w:fill="auto"/>
            <w:vAlign w:val="center"/>
          </w:tcPr>
          <w:p w:rsidR="0047190B" w:rsidRPr="00DD56D3" w:rsidRDefault="0021048E" w:rsidP="0047190B">
            <w:pPr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減列補助基隆市公益青年就業電動機車</w:t>
            </w:r>
            <w:r w:rsidR="0047190B" w:rsidRPr="00E43B08">
              <w:rPr>
                <w:rFonts w:ascii="標楷體" w:eastAsia="標楷體" w:hAnsi="標楷體" w:hint="eastAsia"/>
                <w:noProof/>
                <w:sz w:val="20"/>
              </w:rPr>
              <w:t>款項</w:t>
            </w:r>
            <w:r w:rsidR="0047190B" w:rsidRPr="00DD56D3">
              <w:rPr>
                <w:rFonts w:ascii="標楷體" w:eastAsia="標楷體" w:hAnsi="標楷體" w:hint="eastAsia"/>
                <w:noProof/>
                <w:sz w:val="20"/>
              </w:rPr>
              <w:t>，並增列未結清保留數。</w:t>
            </w:r>
          </w:p>
        </w:tc>
        <w:tc>
          <w:tcPr>
            <w:tcW w:w="1015" w:type="dxa"/>
            <w:tcBorders>
              <w:top w:val="nil"/>
            </w:tcBorders>
            <w:shd w:val="clear" w:color="auto" w:fill="auto"/>
            <w:vAlign w:val="center"/>
          </w:tcPr>
          <w:p w:rsidR="0047190B" w:rsidRPr="00DD56D3" w:rsidRDefault="0047190B" w:rsidP="0047190B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DD56D3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</w:tcBorders>
            <w:shd w:val="clear" w:color="auto" w:fill="auto"/>
            <w:vAlign w:val="center"/>
          </w:tcPr>
          <w:p w:rsidR="0047190B" w:rsidRPr="00DD56D3" w:rsidRDefault="0047190B" w:rsidP="0047190B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DD56D3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</w:tcBorders>
            <w:shd w:val="clear" w:color="auto" w:fill="auto"/>
            <w:vAlign w:val="center"/>
          </w:tcPr>
          <w:p w:rsidR="0047190B" w:rsidRPr="00DD56D3" w:rsidRDefault="0047190B" w:rsidP="0047190B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DD56D3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</w:tcBorders>
            <w:shd w:val="clear" w:color="auto" w:fill="auto"/>
            <w:vAlign w:val="center"/>
          </w:tcPr>
          <w:p w:rsidR="0047190B" w:rsidRPr="00DD56D3" w:rsidRDefault="0047190B" w:rsidP="0047190B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DD56D3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</w:tcBorders>
            <w:shd w:val="clear" w:color="auto" w:fill="auto"/>
            <w:vAlign w:val="center"/>
          </w:tcPr>
          <w:p w:rsidR="0047190B" w:rsidRPr="00DD56D3" w:rsidRDefault="0047190B" w:rsidP="0047190B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DD56D3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</w:tcBorders>
            <w:shd w:val="clear" w:color="auto" w:fill="auto"/>
            <w:vAlign w:val="center"/>
          </w:tcPr>
          <w:p w:rsidR="0047190B" w:rsidRPr="00DD56D3" w:rsidRDefault="0047190B" w:rsidP="0047190B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DD56D3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</w:tcBorders>
            <w:shd w:val="clear" w:color="auto" w:fill="auto"/>
            <w:vAlign w:val="center"/>
          </w:tcPr>
          <w:p w:rsidR="0047190B" w:rsidRPr="00DD56D3" w:rsidRDefault="0047190B" w:rsidP="0047190B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DD56D3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</w:tcBorders>
            <w:shd w:val="clear" w:color="auto" w:fill="auto"/>
            <w:vAlign w:val="center"/>
          </w:tcPr>
          <w:p w:rsidR="0047190B" w:rsidRPr="00DD56D3" w:rsidRDefault="0047190B" w:rsidP="0047190B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DD56D3">
              <w:rPr>
                <w:rFonts w:ascii="新細明體" w:eastAsia="標楷體" w:hAnsi="新細明體"/>
                <w:noProof/>
                <w:spacing w:val="-10"/>
                <w:sz w:val="20"/>
              </w:rPr>
              <w:t>273,408,049</w:t>
            </w:r>
          </w:p>
        </w:tc>
        <w:tc>
          <w:tcPr>
            <w:tcW w:w="1016" w:type="dxa"/>
            <w:tcBorders>
              <w:top w:val="nil"/>
            </w:tcBorders>
            <w:shd w:val="clear" w:color="auto" w:fill="auto"/>
            <w:vAlign w:val="center"/>
          </w:tcPr>
          <w:p w:rsidR="0047190B" w:rsidRPr="00DD56D3" w:rsidRDefault="0047190B" w:rsidP="0047190B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DD56D3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</w:tcBorders>
            <w:shd w:val="clear" w:color="auto" w:fill="auto"/>
            <w:vAlign w:val="center"/>
          </w:tcPr>
          <w:p w:rsidR="0047190B" w:rsidRPr="00DD56D3" w:rsidRDefault="0047190B" w:rsidP="0047190B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DD56D3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</w:tcBorders>
            <w:shd w:val="clear" w:color="auto" w:fill="auto"/>
            <w:vAlign w:val="center"/>
          </w:tcPr>
          <w:p w:rsidR="0047190B" w:rsidRPr="00DD56D3" w:rsidRDefault="0047190B" w:rsidP="0047190B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DD56D3">
              <w:rPr>
                <w:rFonts w:ascii="新細明體" w:eastAsia="標楷體" w:hAnsi="新細明體"/>
                <w:noProof/>
                <w:spacing w:val="-10"/>
                <w:sz w:val="20"/>
              </w:rPr>
              <w:t>273,408,049</w:t>
            </w:r>
          </w:p>
        </w:tc>
        <w:tc>
          <w:tcPr>
            <w:tcW w:w="1016" w:type="dxa"/>
            <w:tcBorders>
              <w:top w:val="nil"/>
              <w:right w:val="single" w:sz="12" w:space="0" w:color="auto"/>
            </w:tcBorders>
            <w:shd w:val="clear" w:color="auto" w:fill="auto"/>
            <w:vAlign w:val="center"/>
          </w:tcPr>
          <w:p w:rsidR="0047190B" w:rsidRPr="00DD56D3" w:rsidRDefault="0047190B" w:rsidP="0047190B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DD56D3">
              <w:rPr>
                <w:rFonts w:ascii="新細明體" w:eastAsia="標楷體" w:hAnsi="新細明體"/>
                <w:noProof/>
                <w:spacing w:val="-10"/>
                <w:sz w:val="20"/>
              </w:rPr>
              <w:t>2,902,114</w:t>
            </w:r>
          </w:p>
        </w:tc>
        <w:tc>
          <w:tcPr>
            <w:tcW w:w="1063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47190B" w:rsidRPr="00DD56D3" w:rsidRDefault="0047190B" w:rsidP="0047190B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DD56D3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63" w:type="dxa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7190B" w:rsidRPr="00DD56D3" w:rsidRDefault="0047190B" w:rsidP="0047190B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DD56D3">
              <w:rPr>
                <w:rFonts w:ascii="新細明體" w:eastAsia="標楷體" w:hAnsi="新細明體"/>
                <w:noProof/>
                <w:spacing w:val="-10"/>
                <w:sz w:val="20"/>
              </w:rPr>
              <w:t>2,902,114</w:t>
            </w:r>
          </w:p>
        </w:tc>
        <w:tc>
          <w:tcPr>
            <w:tcW w:w="964" w:type="dxa"/>
            <w:tcBorders>
              <w:top w:val="nil"/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47190B" w:rsidRPr="00DD56D3" w:rsidRDefault="0047190B" w:rsidP="0047190B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</w:tbl>
    <w:p w:rsidR="00D6616A" w:rsidRDefault="00D6616A">
      <w:pPr>
        <w:ind w:right="414"/>
        <w:rPr>
          <w:rFonts w:eastAsia="標楷體"/>
          <w:sz w:val="22"/>
        </w:rPr>
      </w:pPr>
    </w:p>
    <w:sectPr w:rsidR="00D6616A" w:rsidSect="007F0CD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4" w:h="16840" w:orient="landscape" w:code="8"/>
      <w:pgMar w:top="1418" w:right="992" w:bottom="1418" w:left="992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6217" w:rsidRDefault="003A6217">
      <w:r>
        <w:separator/>
      </w:r>
    </w:p>
  </w:endnote>
  <w:endnote w:type="continuationSeparator" w:id="0">
    <w:p w:rsidR="003A6217" w:rsidRDefault="003A6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56D3" w:rsidRDefault="00DD56D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56D3" w:rsidRDefault="00DD56D3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56D3" w:rsidRDefault="00DD56D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6217" w:rsidRDefault="003A6217">
      <w:r>
        <w:separator/>
      </w:r>
    </w:p>
  </w:footnote>
  <w:footnote w:type="continuationSeparator" w:id="0">
    <w:p w:rsidR="003A6217" w:rsidRDefault="003A62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56D3" w:rsidRDefault="00DD56D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71FA" w:rsidRDefault="000232A8">
    <w:pPr>
      <w:ind w:leftChars="32" w:left="77" w:right="79"/>
      <w:jc w:val="center"/>
    </w:pPr>
    <w:r w:rsidRPr="000232A8">
      <w:rPr>
        <w:rFonts w:ascii="標楷體" w:eastAsia="標楷體" w:hAnsi="標楷體" w:hint="eastAsia"/>
        <w:b/>
        <w:sz w:val="32"/>
        <w:szCs w:val="36"/>
        <w:u w:val="single"/>
      </w:rPr>
      <w:t>拾參</w:t>
    </w:r>
    <w:r w:rsidR="00D6616A">
      <w:rPr>
        <w:rFonts w:hint="eastAsia"/>
        <w:b/>
        <w:sz w:val="32"/>
        <w:szCs w:val="36"/>
        <w:u w:val="single"/>
      </w:rPr>
      <w:t>、</w:t>
    </w:r>
    <w:r w:rsidR="009971FA" w:rsidRPr="0008662F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0232A8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9971FA" w:rsidRPr="0008662F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0232A8">
      <w:rPr>
        <w:rFonts w:ascii="標楷體" w:eastAsia="標楷體" w:hAnsi="標楷體" w:hint="eastAsia"/>
        <w:b/>
        <w:spacing w:val="60"/>
        <w:sz w:val="32"/>
        <w:szCs w:val="32"/>
        <w:u w:val="single"/>
      </w:rPr>
      <w:t>基隆市</w:t>
    </w:r>
    <w:r w:rsidR="009971FA" w:rsidRPr="0008662F">
      <w:rPr>
        <w:rFonts w:ascii="標楷體" w:eastAsia="標楷體" w:hint="eastAsia"/>
        <w:b/>
        <w:spacing w:val="60"/>
        <w:sz w:val="32"/>
        <w:szCs w:val="32"/>
        <w:u w:val="single"/>
      </w:rPr>
      <w:t>總決算以前年度歲出</w:t>
    </w:r>
    <w:r w:rsidR="009971FA" w:rsidRPr="0008662F">
      <w:rPr>
        <w:rFonts w:eastAsia="標楷體" w:hint="eastAsia"/>
        <w:b/>
        <w:spacing w:val="60"/>
        <w:sz w:val="32"/>
        <w:szCs w:val="32"/>
        <w:u w:val="single"/>
      </w:rPr>
      <w:t>轉入數</w:t>
    </w:r>
    <w:r w:rsidR="009971FA" w:rsidRPr="0008662F">
      <w:rPr>
        <w:rFonts w:ascii="標楷體" w:eastAsia="標楷體" w:hint="eastAsia"/>
        <w:b/>
        <w:spacing w:val="60"/>
        <w:sz w:val="32"/>
        <w:szCs w:val="32"/>
        <w:u w:val="single"/>
      </w:rPr>
      <w:t>決算</w:t>
    </w:r>
    <w:proofErr w:type="gramStart"/>
    <w:r w:rsidR="009971FA" w:rsidRPr="0008662F">
      <w:rPr>
        <w:rFonts w:ascii="標楷體" w:eastAsia="標楷體" w:hint="eastAsia"/>
        <w:b/>
        <w:spacing w:val="60"/>
        <w:sz w:val="32"/>
        <w:szCs w:val="32"/>
        <w:u w:val="single"/>
      </w:rPr>
      <w:t>修正數明細</w:t>
    </w:r>
    <w:proofErr w:type="gramEnd"/>
    <w:r w:rsidR="009971FA" w:rsidRPr="0008662F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0232A8">
      <w:rPr>
        <w:rFonts w:ascii="標楷體" w:eastAsia="標楷體" w:hAnsi="標楷體"/>
        <w:bCs/>
        <w:spacing w:val="60"/>
      </w:rPr>
      <w:t>(續)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71FA" w:rsidRDefault="005B544F">
    <w:pPr>
      <w:ind w:leftChars="32" w:left="77" w:right="79"/>
      <w:jc w:val="center"/>
      <w:rPr>
        <w:b/>
        <w:sz w:val="32"/>
      </w:rPr>
    </w:pPr>
    <w:r>
      <w:rPr>
        <w:rFonts w:ascii="標楷體" w:eastAsia="標楷體" w:hint="eastAsia"/>
        <w:b/>
        <w:spacing w:val="60"/>
        <w:sz w:val="32"/>
        <w:u w:val="single"/>
      </w:rPr>
      <w:t>三、</w:t>
    </w:r>
    <w:r w:rsidR="009971FA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47190B" w:rsidRPr="00DD56D3">
      <w:rPr>
        <w:rFonts w:ascii="標楷體" w:eastAsia="標楷體" w:hAnsi="標楷體" w:hint="eastAsia"/>
        <w:b/>
        <w:spacing w:val="60"/>
        <w:sz w:val="32"/>
        <w:u w:val="single"/>
      </w:rPr>
      <w:t>114</w:t>
    </w:r>
    <w:proofErr w:type="gramEnd"/>
    <w:r w:rsidR="009971FA">
      <w:rPr>
        <w:rFonts w:ascii="標楷體" w:eastAsia="標楷體" w:hint="eastAsia"/>
        <w:b/>
        <w:spacing w:val="60"/>
        <w:sz w:val="32"/>
        <w:u w:val="single"/>
      </w:rPr>
      <w:t>年度</w:t>
    </w:r>
    <w:r w:rsidR="000232A8" w:rsidRPr="000232A8">
      <w:rPr>
        <w:rFonts w:ascii="標楷體" w:eastAsia="標楷體" w:hAnsi="標楷體" w:hint="eastAsia"/>
        <w:b/>
        <w:spacing w:val="60"/>
        <w:sz w:val="32"/>
        <w:u w:val="single"/>
      </w:rPr>
      <w:t>基隆市</w:t>
    </w:r>
    <w:r w:rsidR="009971FA">
      <w:rPr>
        <w:rFonts w:ascii="標楷體" w:eastAsia="標楷體" w:hint="eastAsia"/>
        <w:b/>
        <w:spacing w:val="60"/>
        <w:sz w:val="32"/>
        <w:u w:val="single"/>
      </w:rPr>
      <w:t>總決算以前年度歲出</w:t>
    </w:r>
    <w:r w:rsidR="009971FA">
      <w:rPr>
        <w:rFonts w:eastAsia="標楷體" w:hint="eastAsia"/>
        <w:b/>
        <w:spacing w:val="60"/>
        <w:sz w:val="32"/>
        <w:u w:val="single"/>
      </w:rPr>
      <w:t>轉入數</w:t>
    </w:r>
    <w:r w:rsidR="009971FA">
      <w:rPr>
        <w:rFonts w:ascii="標楷體" w:eastAsia="標楷體" w:hint="eastAsia"/>
        <w:b/>
        <w:spacing w:val="60"/>
        <w:sz w:val="32"/>
        <w:u w:val="single"/>
      </w:rPr>
      <w:t>決算</w:t>
    </w:r>
    <w:proofErr w:type="gramStart"/>
    <w:r w:rsidR="009971FA">
      <w:rPr>
        <w:rFonts w:ascii="標楷體" w:eastAsia="標楷體" w:hint="eastAsia"/>
        <w:b/>
        <w:spacing w:val="60"/>
        <w:sz w:val="32"/>
        <w:u w:val="single"/>
      </w:rPr>
      <w:t>修正數明細</w:t>
    </w:r>
    <w:proofErr w:type="gramEnd"/>
    <w:r w:rsidR="009971FA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217"/>
    <w:rsid w:val="00017FD5"/>
    <w:rsid w:val="000232A8"/>
    <w:rsid w:val="0008662F"/>
    <w:rsid w:val="000C1240"/>
    <w:rsid w:val="0021048E"/>
    <w:rsid w:val="002221A3"/>
    <w:rsid w:val="003A6217"/>
    <w:rsid w:val="003B1282"/>
    <w:rsid w:val="004257E1"/>
    <w:rsid w:val="004665B6"/>
    <w:rsid w:val="0047190B"/>
    <w:rsid w:val="00526752"/>
    <w:rsid w:val="005B544F"/>
    <w:rsid w:val="007F0CD8"/>
    <w:rsid w:val="0081258B"/>
    <w:rsid w:val="009245E5"/>
    <w:rsid w:val="00954A58"/>
    <w:rsid w:val="009971FA"/>
    <w:rsid w:val="00AC4686"/>
    <w:rsid w:val="00C3751B"/>
    <w:rsid w:val="00CB49C4"/>
    <w:rsid w:val="00D06299"/>
    <w:rsid w:val="00D565FE"/>
    <w:rsid w:val="00D6616A"/>
    <w:rsid w:val="00DD56D3"/>
    <w:rsid w:val="00E43B08"/>
    <w:rsid w:val="00EF5045"/>
    <w:rsid w:val="00F31D3B"/>
    <w:rsid w:val="00FC7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5:chartTrackingRefBased/>
  <w15:docId w15:val="{120679D1-F70F-46AE-8434-442F3E829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27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hsdIBi&#20197;&#21069;&#24180;&#24230;&#27506;&#20986;&#27770;&#31639;&#20462;&#27491;&#25976;&#26126;&#32048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hsdIBi以前年度歲出決算修正數明細表.dot</Template>
  <TotalTime>2</TotalTime>
  <Pages>1</Pages>
  <Words>196</Words>
  <Characters>300</Characters>
  <Application>Microsoft Office Word</Application>
  <DocSecurity>0</DocSecurity>
  <Lines>2</Lines>
  <Paragraphs>1</Paragraphs>
  <ScaleCrop>false</ScaleCrop>
  <Company>N.A.O.</Company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蕭茹方</dc:creator>
  <cp:keywords/>
  <cp:lastModifiedBy>孫宇樓</cp:lastModifiedBy>
  <cp:revision>10</cp:revision>
  <dcterms:created xsi:type="dcterms:W3CDTF">2026-05-25T10:19:00Z</dcterms:created>
  <dcterms:modified xsi:type="dcterms:W3CDTF">2026-07-01T07:37:00Z</dcterms:modified>
</cp:coreProperties>
</file>