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51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1958"/>
      </w:tblGrid>
      <w:tr w:rsidR="00D74E0B" w14:paraId="31CFC84E" w14:textId="77777777" w:rsidTr="00007286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74E0B" w14:paraId="43E04353" w14:textId="77777777" w:rsidTr="00BE1755">
              <w:tc>
                <w:tcPr>
                  <w:tcW w:w="534" w:type="dxa"/>
                  <w:hideMark/>
                </w:tcPr>
                <w:p w14:paraId="74BE0842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bookmarkStart w:id="0" w:name="_Hlk230613265"/>
                  <w:bookmarkStart w:id="1" w:name="_Hlk230613201"/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394FC25D" w14:textId="77777777" w:rsidR="00D74E0B" w:rsidRDefault="00D74E0B" w:rsidP="00D74E0B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D74E0B" w14:paraId="0E124CEB" w14:textId="77777777" w:rsidTr="00BE1755">
              <w:tc>
                <w:tcPr>
                  <w:tcW w:w="534" w:type="dxa"/>
                  <w:hideMark/>
                </w:tcPr>
                <w:p w14:paraId="0D83A351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0E1D1DF1" w14:textId="77777777" w:rsidR="00D74E0B" w:rsidRDefault="00D74E0B" w:rsidP="00D74E0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  <w:bookmarkEnd w:id="0"/>
          </w:tbl>
          <w:p w14:paraId="6F1D86D8" w14:textId="77777777" w:rsidR="00D74E0B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B0481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8A267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FB2594" w14:textId="77777777" w:rsidR="00D74E0B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DD88A4" w14:textId="77777777" w:rsidR="00D74E0B" w:rsidRDefault="00E120AC" w:rsidP="00E120AC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bookmarkEnd w:id="1"/>
      <w:tr w:rsidR="00763A6B" w14:paraId="67ED74AA" w14:textId="77777777" w:rsidTr="00007286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B44322E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14:paraId="5245BA05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57FE2B3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CC5E7B" w14:textId="319A1E42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7D16F5">
              <w:rPr>
                <w:rFonts w:eastAsia="標楷體" w:hint="eastAsia"/>
                <w:b/>
                <w:bCs/>
                <w:sz w:val="22"/>
              </w:rPr>
              <w:t>市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195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751606F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295B7396" w14:textId="77777777" w:rsidTr="00007286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1BA17EA5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1D842E1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72E94AB9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7AE48CA5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2CF49672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3E3C5AA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C6F485C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58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437BD0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2B14129D" w14:textId="77777777" w:rsidTr="00007286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346E044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7BA6056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2B295D4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6CECADE1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4ED79450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3F619967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1E46E42E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20AC716F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1288760F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1825E2E9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07EC6BC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1A9AD5B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4105A8E5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12D2F40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958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0D7A622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D16F5" w:rsidRPr="00F421BA" w14:paraId="05402180" w14:textId="77777777" w:rsidTr="00007286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vAlign w:val="center"/>
          </w:tcPr>
          <w:p w14:paraId="1B97642D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vAlign w:val="center"/>
          </w:tcPr>
          <w:p w14:paraId="19EAE033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vAlign w:val="center"/>
          </w:tcPr>
          <w:p w14:paraId="62A7D3CD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vAlign w:val="center"/>
          </w:tcPr>
          <w:p w14:paraId="5B75400E" w14:textId="77777777" w:rsidR="007D16F5" w:rsidRPr="00F421BA" w:rsidRDefault="007D16F5" w:rsidP="009D5B5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421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vAlign w:val="center"/>
          </w:tcPr>
          <w:p w14:paraId="3C273818" w14:textId="77777777" w:rsidR="007D16F5" w:rsidRPr="00F421BA" w:rsidRDefault="007D16F5" w:rsidP="009D5B5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479FD6D9" w14:textId="77777777" w:rsidR="007D16F5" w:rsidRPr="00F421BA" w:rsidRDefault="007D16F5" w:rsidP="009D5B5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21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5A020C69" w14:textId="77777777" w:rsidR="007D16F5" w:rsidRPr="00F421BA" w:rsidRDefault="007D16F5" w:rsidP="009D5B5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21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1BA30039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574C49A5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24B22EF6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62C05C0C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14:paraId="0898198C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vAlign w:val="center"/>
          </w:tcPr>
          <w:p w14:paraId="4E18B386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4AC0734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958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69D2277" w14:textId="77777777" w:rsidR="007D16F5" w:rsidRPr="00F421BA" w:rsidRDefault="007D16F5" w:rsidP="009D5B5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7D16F5" w:rsidRPr="00F421BA" w14:paraId="53BE0F3C" w14:textId="77777777" w:rsidTr="0000728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0851DF21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F421BA">
              <w:rPr>
                <w:rFonts w:ascii="新細明體" w:hAnsi="新細明體"/>
                <w:b/>
                <w:noProof/>
                <w:spacing w:val="-10"/>
                <w:sz w:val="20"/>
              </w:rPr>
              <w:t>8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47E9AE3C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6ACE04F1" w14:textId="77777777" w:rsidR="007D16F5" w:rsidRPr="00F421BA" w:rsidRDefault="007D16F5" w:rsidP="009D5B5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7CA086E3" w14:textId="77777777" w:rsidR="007D16F5" w:rsidRPr="00F421BA" w:rsidRDefault="007D16F5" w:rsidP="009D5B50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421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35639DB0" w14:textId="77777777" w:rsidR="007D16F5" w:rsidRPr="00F421BA" w:rsidRDefault="007D16F5" w:rsidP="009D5B5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9A54014" w14:textId="77777777" w:rsidR="007D16F5" w:rsidRPr="00F421BA" w:rsidRDefault="007D16F5" w:rsidP="009D5B5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21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6398229E" w14:textId="77777777" w:rsidR="007D16F5" w:rsidRPr="00F421BA" w:rsidRDefault="007D16F5" w:rsidP="009D5B50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421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E75020E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49DCBA30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3DF9AE1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2445829B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9B0381F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865BF80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b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705ADC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b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b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95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B5A56BA" w14:textId="77777777" w:rsidR="007D16F5" w:rsidRPr="00F421BA" w:rsidRDefault="007D16F5" w:rsidP="009D5B50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7D16F5" w:rsidRPr="006C7AF6" w14:paraId="177FCD7F" w14:textId="77777777" w:rsidTr="0000728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vAlign w:val="center"/>
          </w:tcPr>
          <w:p w14:paraId="3D5B5FC4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7575BC6A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40CA2306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25AE620A" w14:textId="30E0D7AA" w:rsidR="007D16F5" w:rsidRPr="006C7AF6" w:rsidRDefault="007D16F5" w:rsidP="009D5B50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729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vAlign w:val="center"/>
          </w:tcPr>
          <w:p w14:paraId="2DF3F0B3" w14:textId="77777777" w:rsidR="007D16F5" w:rsidRPr="006C7AF6" w:rsidRDefault="007D16F5" w:rsidP="009D5B5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0265DF6B" w14:textId="77777777" w:rsidR="007D16F5" w:rsidRPr="00C87AFA" w:rsidRDefault="007D16F5" w:rsidP="009D5B5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938BDED" w14:textId="77777777" w:rsidR="007D16F5" w:rsidRPr="00C87AFA" w:rsidRDefault="007D16F5" w:rsidP="009D5B5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0DAED77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9D4B9D5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50EA04C8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3CC655C8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14:paraId="1FD5AD6E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36B0B48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C9CBD73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95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41C94A8" w14:textId="77777777" w:rsidR="007D16F5" w:rsidRPr="006C7AF6" w:rsidRDefault="007D16F5" w:rsidP="009D5B5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7D16F5" w:rsidRPr="006C7AF6" w14:paraId="738F13C8" w14:textId="77777777" w:rsidTr="0000728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vAlign w:val="center"/>
          </w:tcPr>
          <w:p w14:paraId="1CFB3A29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vAlign w:val="center"/>
          </w:tcPr>
          <w:p w14:paraId="6CF2F322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vAlign w:val="center"/>
          </w:tcPr>
          <w:p w14:paraId="3F66610E" w14:textId="77777777" w:rsidR="007D16F5" w:rsidRPr="00C87AFA" w:rsidRDefault="007D16F5" w:rsidP="009D5B5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14:paraId="55A619BF" w14:textId="77777777" w:rsidR="007D16F5" w:rsidRPr="006C7AF6" w:rsidRDefault="007D16F5" w:rsidP="009D5B50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D729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</w:tcBorders>
            <w:vAlign w:val="center"/>
          </w:tcPr>
          <w:p w14:paraId="60368F0C" w14:textId="5565B801" w:rsidR="007D16F5" w:rsidRPr="006C7AF6" w:rsidRDefault="00E873D3" w:rsidP="00E873D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E873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增列經懲戒法院判決確定應收回停職人員薪俸</w:t>
            </w:r>
            <w:r w:rsidR="0080581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281AB752" w14:textId="77777777" w:rsidR="007D16F5" w:rsidRPr="00C87AFA" w:rsidRDefault="007D16F5" w:rsidP="009D5B5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23F79736" w14:textId="77777777" w:rsidR="007D16F5" w:rsidRPr="00C87AFA" w:rsidRDefault="007D16F5" w:rsidP="009D5B50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D729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6C70C4F6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3D41031C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022118D3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4AC20D5A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vAlign w:val="center"/>
          </w:tcPr>
          <w:p w14:paraId="1187001B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vAlign w:val="center"/>
          </w:tcPr>
          <w:p w14:paraId="031BBE17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582742" w14:textId="77777777" w:rsidR="007D16F5" w:rsidRPr="009B075B" w:rsidRDefault="007D16F5" w:rsidP="009D5B50">
            <w:pPr>
              <w:jc w:val="right"/>
              <w:rPr>
                <w:rFonts w:ascii="新細明體" w:hAnsi="新細明體"/>
                <w:spacing w:val="-8"/>
                <w:sz w:val="18"/>
                <w:szCs w:val="18"/>
              </w:rPr>
            </w:pPr>
            <w:r w:rsidRPr="009B075B">
              <w:rPr>
                <w:rFonts w:ascii="新細明體" w:hAnsi="新細明體"/>
                <w:noProof/>
                <w:spacing w:val="-8"/>
                <w:sz w:val="18"/>
                <w:szCs w:val="18"/>
              </w:rPr>
              <w:t>537,329</w:t>
            </w:r>
          </w:p>
        </w:tc>
        <w:tc>
          <w:tcPr>
            <w:tcW w:w="1958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02E703F2" w14:textId="2AEF3FE7" w:rsidR="007D16F5" w:rsidRPr="006C7AF6" w:rsidRDefault="007D16F5" w:rsidP="009D5B5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7849D768" w14:textId="773A1E04" w:rsidR="00F31595" w:rsidRDefault="00F31595" w:rsidP="00C10CDC">
      <w:pPr>
        <w:ind w:right="-186"/>
        <w:jc w:val="both"/>
        <w:rPr>
          <w:rFonts w:ascii="標楷體" w:eastAsia="標楷體" w:hAnsi="標楷體"/>
          <w:sz w:val="20"/>
        </w:rPr>
      </w:pPr>
      <w:bookmarkStart w:id="2" w:name="_GoBack"/>
      <w:bookmarkEnd w:id="2"/>
    </w:p>
    <w:sectPr w:rsidR="00F31595" w:rsidSect="00007286">
      <w:headerReference w:type="default" r:id="rId6"/>
      <w:headerReference w:type="first" r:id="rId7"/>
      <w:pgSz w:w="23814" w:h="16840" w:orient="landscape" w:code="8"/>
      <w:pgMar w:top="1418" w:right="992" w:bottom="1418" w:left="992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2CCD6" w14:textId="77777777" w:rsidR="007D16F5" w:rsidRDefault="007D16F5">
      <w:r>
        <w:separator/>
      </w:r>
    </w:p>
  </w:endnote>
  <w:endnote w:type="continuationSeparator" w:id="0">
    <w:p w14:paraId="7A83D73F" w14:textId="77777777" w:rsidR="007D16F5" w:rsidRDefault="007D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59E42" w14:textId="77777777" w:rsidR="007D16F5" w:rsidRDefault="007D16F5">
      <w:r>
        <w:separator/>
      </w:r>
    </w:p>
  </w:footnote>
  <w:footnote w:type="continuationSeparator" w:id="0">
    <w:p w14:paraId="7D589F74" w14:textId="77777777" w:rsidR="007D16F5" w:rsidRDefault="007D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E8718" w14:textId="07F07E5B" w:rsidR="00763A6B" w:rsidRDefault="00DD24F3">
    <w:pPr>
      <w:pStyle w:val="a3"/>
      <w:jc w:val="center"/>
    </w:pPr>
    <w:r w:rsidRPr="00DD24F3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D24F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D24F3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D24F3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7EB1E" w14:textId="77777777" w:rsidR="00C10CDC" w:rsidRDefault="00C10CDC" w:rsidP="00C10CDC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14:paraId="6293DB1A" w14:textId="77777777" w:rsidR="00C10CDC" w:rsidRDefault="00C10CDC" w:rsidP="00C10CDC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</w:t>
    </w:r>
    <w:proofErr w:type="gramStart"/>
    <w:r w:rsidRPr="00D273CE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273CE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  <w:p w14:paraId="173560DF" w14:textId="7B5EB162" w:rsidR="00763A6B" w:rsidRPr="00C10CDC" w:rsidRDefault="00763A6B" w:rsidP="00C10C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F5"/>
    <w:rsid w:val="00007286"/>
    <w:rsid w:val="00014A72"/>
    <w:rsid w:val="00051D2B"/>
    <w:rsid w:val="000B5B37"/>
    <w:rsid w:val="002C1B9B"/>
    <w:rsid w:val="002D5AE4"/>
    <w:rsid w:val="004A7EFE"/>
    <w:rsid w:val="0059024B"/>
    <w:rsid w:val="00610C0F"/>
    <w:rsid w:val="006C7AF6"/>
    <w:rsid w:val="00763A6B"/>
    <w:rsid w:val="007D16F5"/>
    <w:rsid w:val="00805814"/>
    <w:rsid w:val="00912D0E"/>
    <w:rsid w:val="009B075B"/>
    <w:rsid w:val="00A8063F"/>
    <w:rsid w:val="00A95D81"/>
    <w:rsid w:val="00B5208D"/>
    <w:rsid w:val="00BE1755"/>
    <w:rsid w:val="00C10CDC"/>
    <w:rsid w:val="00C87AFA"/>
    <w:rsid w:val="00C96114"/>
    <w:rsid w:val="00D74E0B"/>
    <w:rsid w:val="00D94FCB"/>
    <w:rsid w:val="00DD24F3"/>
    <w:rsid w:val="00DE09D2"/>
    <w:rsid w:val="00E120AC"/>
    <w:rsid w:val="00E873D3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8234CB"/>
  <w15:chartTrackingRefBased/>
  <w15:docId w15:val="{1835FDBE-A23D-46A8-AE5F-9F540F76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TbmGtvYzfMNInH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wTbmGtvYzfMNInH歲入決算修正數明細表.dot</Template>
  <TotalTime>7</TotalTime>
  <Pages>1</Pages>
  <Words>128</Words>
  <Characters>180</Characters>
  <Application>Microsoft Office Word</Application>
  <DocSecurity>0</DocSecurity>
  <Lines>1</Lines>
  <Paragraphs>1</Paragraphs>
  <ScaleCrop>false</ScaleCrop>
  <Company>N.A.O.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王媺倫</dc:creator>
  <cp:keywords/>
  <cp:lastModifiedBy>孫宇樓</cp:lastModifiedBy>
  <cp:revision>8</cp:revision>
  <dcterms:created xsi:type="dcterms:W3CDTF">2026-05-25T07:00:00Z</dcterms:created>
  <dcterms:modified xsi:type="dcterms:W3CDTF">2026-07-01T07:35:00Z</dcterms:modified>
</cp:coreProperties>
</file>