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2A3B0" w14:textId="19875752" w:rsidR="00481C48" w:rsidRPr="00401AB8" w:rsidRDefault="0098575B" w:rsidP="00D94577">
      <w:pPr>
        <w:widowControl/>
        <w:snapToGrid w:val="0"/>
        <w:spacing w:beforeLines="50" w:before="180" w:line="6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中華民國 </w:t>
      </w:r>
      <w:proofErr w:type="gramStart"/>
      <w:r w:rsidRPr="00401AB8">
        <w:rPr>
          <w:rFonts w:ascii="標楷體" w:eastAsia="標楷體" w:hAnsi="標楷體"/>
          <w:b/>
          <w:bCs/>
          <w:sz w:val="40"/>
          <w:szCs w:val="40"/>
        </w:rPr>
        <w:t>11</w:t>
      </w:r>
      <w:r w:rsidR="00C6462B">
        <w:rPr>
          <w:rFonts w:ascii="標楷體" w:eastAsia="標楷體" w:hAnsi="標楷體" w:hint="eastAsia"/>
          <w:b/>
          <w:bCs/>
          <w:sz w:val="40"/>
          <w:szCs w:val="40"/>
        </w:rPr>
        <w:t>4</w:t>
      </w:r>
      <w:proofErr w:type="gramEnd"/>
      <w:r w:rsidRPr="00401AB8">
        <w:rPr>
          <w:rFonts w:ascii="標楷體" w:eastAsia="標楷體" w:hAnsi="標楷體"/>
          <w:b/>
          <w:bCs/>
          <w:sz w:val="40"/>
          <w:szCs w:val="40"/>
        </w:rPr>
        <w:t>年度</w:t>
      </w:r>
    </w:p>
    <w:p w14:paraId="1C3D02F5" w14:textId="65E0B7C6" w:rsidR="00481C48" w:rsidRPr="00A26D6C" w:rsidRDefault="00682C64" w:rsidP="00AA3424">
      <w:pPr>
        <w:widowControl/>
        <w:snapToGrid w:val="0"/>
        <w:spacing w:line="600" w:lineRule="exact"/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 w:rsidRPr="00A26D6C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基隆</w:t>
      </w:r>
      <w:r w:rsidR="001A2700" w:rsidRPr="00A26D6C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市</w:t>
      </w:r>
      <w:r w:rsidR="0098575B" w:rsidRPr="00A26D6C">
        <w:rPr>
          <w:rFonts w:ascii="標楷體" w:eastAsia="標楷體" w:hAnsi="標楷體"/>
          <w:b/>
          <w:bCs/>
          <w:spacing w:val="20"/>
          <w:sz w:val="40"/>
          <w:szCs w:val="40"/>
        </w:rPr>
        <w:t>總決算</w:t>
      </w:r>
      <w:r w:rsidR="00481C48" w:rsidRPr="00A26D6C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暨附屬單位決算及綜計表</w:t>
      </w:r>
      <w:r w:rsidR="0098575B" w:rsidRPr="00A26D6C">
        <w:rPr>
          <w:rFonts w:ascii="標楷體" w:eastAsia="標楷體" w:hAnsi="標楷體"/>
          <w:b/>
          <w:bCs/>
          <w:spacing w:val="20"/>
          <w:sz w:val="40"/>
          <w:szCs w:val="40"/>
        </w:rPr>
        <w:t>審核報告</w:t>
      </w:r>
    </w:p>
    <w:p w14:paraId="611E2B6F" w14:textId="6C8C26B9" w:rsidR="0098575B" w:rsidRPr="00401AB8" w:rsidRDefault="0098575B" w:rsidP="00AA3424">
      <w:pPr>
        <w:widowControl/>
        <w:snapToGrid w:val="0"/>
        <w:spacing w:line="6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AA3424">
      <w:pPr>
        <w:widowControl/>
        <w:snapToGrid w:val="0"/>
        <w:spacing w:line="6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AA3424" w:rsidRDefault="00407FAA" w:rsidP="00D94577">
      <w:pPr>
        <w:widowControl/>
        <w:snapToGrid w:val="0"/>
        <w:spacing w:line="300" w:lineRule="exact"/>
        <w:jc w:val="center"/>
        <w:rPr>
          <w:rFonts w:ascii="標楷體" w:eastAsia="標楷體" w:hAnsi="標楷體"/>
          <w:kern w:val="0"/>
          <w:sz w:val="16"/>
          <w:szCs w:val="16"/>
        </w:rPr>
      </w:pPr>
    </w:p>
    <w:p w14:paraId="49946BAE" w14:textId="5A6117B1" w:rsidR="007D4AD1" w:rsidRPr="0058268B" w:rsidRDefault="003F6F4B" w:rsidP="00AA3424">
      <w:pPr>
        <w:pStyle w:val="25"/>
        <w:spacing w:line="600" w:lineRule="exact"/>
        <w:ind w:firstLine="6"/>
        <w:rPr>
          <w:snapToGrid w:val="0"/>
        </w:rPr>
      </w:pPr>
      <w:r w:rsidRPr="0053555E">
        <w:rPr>
          <w:sz w:val="20"/>
        </w:rPr>
        <w:fldChar w:fldCharType="begin"/>
      </w:r>
      <w:r w:rsidRPr="0053555E">
        <w:rPr>
          <w:sz w:val="20"/>
        </w:rPr>
        <w:instrText xml:space="preserve"> TOC \o "1-2" \h \z \u </w:instrText>
      </w:r>
      <w:r w:rsidRPr="0053555E">
        <w:rPr>
          <w:sz w:val="20"/>
        </w:rPr>
        <w:fldChar w:fldCharType="separate"/>
      </w:r>
      <w:hyperlink w:anchor="_Toc193982976" w:history="1">
        <w:r w:rsidR="00AF7710" w:rsidRPr="0058268B">
          <w:rPr>
            <w:rFonts w:hint="eastAsia"/>
            <w:snapToGrid w:val="0"/>
          </w:rPr>
          <w:t>壹、</w:t>
        </w:r>
        <w:r w:rsidR="0058268B" w:rsidRPr="0058268B">
          <w:rPr>
            <w:rFonts w:hint="eastAsia"/>
            <w:snapToGrid w:val="0"/>
          </w:rPr>
          <w:t>總</w:t>
        </w:r>
        <w:r w:rsidR="007D4AD1" w:rsidRPr="0058268B">
          <w:rPr>
            <w:rFonts w:hint="eastAsia"/>
            <w:snapToGrid w:val="0"/>
          </w:rPr>
          <w:t>決算修正數</w:t>
        </w:r>
      </w:hyperlink>
    </w:p>
    <w:p w14:paraId="5DF3CC6C" w14:textId="4C9CDF80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一、</w:t>
      </w:r>
      <w:bookmarkStart w:id="0" w:name="_Hlk194051991"/>
      <w:r w:rsidR="007D4AD1" w:rsidRPr="0058268B">
        <w:rPr>
          <w:snapToGrid w:val="0"/>
        </w:rPr>
        <w:fldChar w:fldCharType="begin"/>
      </w:r>
      <w:r w:rsidR="007D4AD1" w:rsidRPr="0058268B">
        <w:rPr>
          <w:snapToGrid w:val="0"/>
        </w:rPr>
        <w:instrText>HYPERLINK \l "_Toc193982977"</w:instrText>
      </w:r>
      <w:r w:rsidR="007D4AD1" w:rsidRPr="0058268B">
        <w:rPr>
          <w:snapToGrid w:val="0"/>
        </w:rPr>
        <w:fldChar w:fldCharType="separate"/>
      </w:r>
      <w:r w:rsidR="007D4AD1" w:rsidRPr="0058268B">
        <w:rPr>
          <w:rFonts w:hint="eastAsia"/>
          <w:snapToGrid w:val="0"/>
        </w:rPr>
        <w:t>歲</w:t>
      </w:r>
      <w:r w:rsidR="003E3299" w:rsidRPr="0058268B">
        <w:rPr>
          <w:rFonts w:hint="eastAsia"/>
          <w:snapToGrid w:val="0"/>
        </w:rPr>
        <w:t>入</w:t>
      </w:r>
      <w:r w:rsidR="007D4AD1" w:rsidRPr="0058268B">
        <w:rPr>
          <w:rFonts w:hint="eastAsia"/>
          <w:snapToGrid w:val="0"/>
        </w:rPr>
        <w:t>決算修正數明細表</w:t>
      </w:r>
      <w:r w:rsidR="007D4AD1" w:rsidRPr="0058268B">
        <w:rPr>
          <w:snapToGrid w:val="0"/>
          <w:webHidden/>
        </w:rPr>
        <w:tab/>
      </w:r>
      <w:r w:rsidR="00EC33AA" w:rsidRPr="0058268B">
        <w:rPr>
          <w:snapToGrid w:val="0"/>
          <w:webHidden/>
        </w:rPr>
        <w:t>第</w:t>
      </w:r>
      <w:r w:rsidR="008D76F6" w:rsidRPr="0058268B">
        <w:rPr>
          <w:rFonts w:hint="eastAsia"/>
          <w:snapToGrid w:val="0"/>
          <w:webHidden/>
        </w:rPr>
        <w:t xml:space="preserve"> 1</w:t>
      </w:r>
      <w:r w:rsidR="0058268B" w:rsidRPr="0058268B">
        <w:rPr>
          <w:rFonts w:hint="eastAsia"/>
          <w:snapToGrid w:val="0"/>
          <w:webHidden/>
        </w:rPr>
        <w:t xml:space="preserve"> </w:t>
      </w:r>
      <w:r w:rsidR="00EC33AA" w:rsidRPr="0058268B">
        <w:rPr>
          <w:snapToGrid w:val="0"/>
          <w:webHidden/>
        </w:rPr>
        <w:t>頁</w:t>
      </w:r>
      <w:r w:rsidR="007D4AD1" w:rsidRPr="0058268B">
        <w:rPr>
          <w:snapToGrid w:val="0"/>
        </w:rPr>
        <w:fldChar w:fldCharType="end"/>
      </w:r>
    </w:p>
    <w:p w14:paraId="7A57C5F4" w14:textId="41B9AA8E" w:rsidR="003E3299" w:rsidRPr="0058268B" w:rsidRDefault="003E3299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二、</w:t>
      </w:r>
      <w:hyperlink w:anchor="_Toc193982977" w:history="1">
        <w:r w:rsidRPr="0058268B">
          <w:rPr>
            <w:rFonts w:hint="eastAsia"/>
            <w:snapToGrid w:val="0"/>
          </w:rPr>
          <w:t>歲出決算修正數明細表</w:t>
        </w:r>
        <w:r w:rsidRPr="0058268B">
          <w:rPr>
            <w:snapToGrid w:val="0"/>
            <w:webHidden/>
          </w:rPr>
          <w:tab/>
          <w:t>第</w:t>
        </w:r>
        <w:r w:rsidR="008D76F6" w:rsidRPr="0058268B">
          <w:rPr>
            <w:rFonts w:hint="eastAsia"/>
            <w:snapToGrid w:val="0"/>
            <w:webHidden/>
          </w:rPr>
          <w:t xml:space="preserve"> 2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Pr="0058268B">
          <w:rPr>
            <w:snapToGrid w:val="0"/>
            <w:webHidden/>
          </w:rPr>
          <w:t>頁</w:t>
        </w:r>
      </w:hyperlink>
    </w:p>
    <w:bookmarkEnd w:id="0"/>
    <w:p w14:paraId="6CF63FBF" w14:textId="5D158AF4" w:rsidR="007D4AD1" w:rsidRPr="0058268B" w:rsidRDefault="003E3299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三</w:t>
      </w:r>
      <w:r w:rsidR="009F7F60" w:rsidRPr="0058268B">
        <w:rPr>
          <w:rFonts w:hint="eastAsia"/>
          <w:snapToGrid w:val="0"/>
        </w:rPr>
        <w:t>、</w:t>
      </w:r>
      <w:hyperlink w:anchor="_Toc193982978" w:history="1">
        <w:r w:rsidR="007D4AD1" w:rsidRPr="0058268B">
          <w:rPr>
            <w:rFonts w:hint="eastAsia"/>
            <w:snapToGrid w:val="0"/>
          </w:rPr>
          <w:t>以前年度歲</w:t>
        </w:r>
        <w:r w:rsidR="0058268B" w:rsidRPr="0058268B">
          <w:rPr>
            <w:rFonts w:hint="eastAsia"/>
            <w:snapToGrid w:val="0"/>
          </w:rPr>
          <w:t>出</w:t>
        </w:r>
        <w:r w:rsidR="007D4AD1" w:rsidRPr="0058268B">
          <w:rPr>
            <w:rFonts w:hint="eastAsia"/>
            <w:snapToGrid w:val="0"/>
          </w:rPr>
          <w:t>轉入數決算修正數明細表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3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4784D09B" w14:textId="6FBBF32A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84" w:history="1">
        <w:r w:rsidR="007D4AD1" w:rsidRPr="0058268B">
          <w:rPr>
            <w:rFonts w:hint="eastAsia"/>
            <w:snapToGrid w:val="0"/>
          </w:rPr>
          <w:t>貳、總決算審定後歲入歲出性質及餘絀簡明比較分析表</w:t>
        </w:r>
        <w:r w:rsidR="007D4AD1" w:rsidRPr="0058268B">
          <w:rPr>
            <w:snapToGrid w:val="0"/>
            <w:webHidden/>
          </w:rPr>
          <w:tab/>
        </w:r>
        <w:bookmarkStart w:id="1" w:name="_Hlk194053691"/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4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  <w:bookmarkEnd w:id="1"/>
      </w:hyperlink>
    </w:p>
    <w:p w14:paraId="4D43B3CF" w14:textId="3C1232AC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85" w:history="1">
        <w:r w:rsidR="007D4AD1" w:rsidRPr="0058268B">
          <w:rPr>
            <w:rFonts w:hint="eastAsia"/>
            <w:snapToGrid w:val="0"/>
          </w:rPr>
          <w:t>參、總決算審定後累計餘絀計算表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5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3955DC73" w14:textId="7E4E2120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86" w:history="1">
        <w:r w:rsidR="007D4AD1" w:rsidRPr="0058268B">
          <w:rPr>
            <w:rFonts w:hint="eastAsia"/>
            <w:snapToGrid w:val="0"/>
          </w:rPr>
          <w:t>肆、總決算審定後平衡表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6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2DF6EFDC" w14:textId="69012C7C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87" w:history="1">
        <w:r w:rsidR="007D4AD1" w:rsidRPr="0058268B">
          <w:rPr>
            <w:rFonts w:hint="eastAsia"/>
            <w:snapToGrid w:val="0"/>
          </w:rPr>
          <w:t>伍、總決算審定後收入支出表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7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755C9AB8" w14:textId="7EFD6632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88" w:history="1">
        <w:r w:rsidR="007D4AD1" w:rsidRPr="0058268B">
          <w:rPr>
            <w:rFonts w:hint="eastAsia"/>
            <w:snapToGrid w:val="0"/>
          </w:rPr>
          <w:t>陸、總決算各主管機關歲入來源別科目決算審定數綜計表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8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7CA86FD7" w14:textId="190306A8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89" w:history="1">
        <w:r w:rsidR="007D4AD1" w:rsidRPr="0058268B">
          <w:rPr>
            <w:rFonts w:hint="eastAsia"/>
            <w:snapToGrid w:val="0"/>
          </w:rPr>
          <w:t>柒、總決算各主管機關歲出政事別科目決算審定數綜計表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>10</w:t>
        </w:r>
        <w:r w:rsidR="00A10C34" w:rsidRPr="0058268B">
          <w:rPr>
            <w:snapToGrid w:val="0"/>
            <w:webHidden/>
          </w:rPr>
          <w:t>頁</w:t>
        </w:r>
      </w:hyperlink>
    </w:p>
    <w:p w14:paraId="64D773A1" w14:textId="34B1C155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90" w:history="1">
        <w:r w:rsidR="007D4AD1" w:rsidRPr="0058268B">
          <w:rPr>
            <w:rFonts w:hint="eastAsia"/>
            <w:snapToGrid w:val="0"/>
          </w:rPr>
          <w:t>捌、總決算各主管機關歲出用途別科目決算審定數綜計表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snapToGrid w:val="0"/>
            <w:webHidden/>
          </w:rPr>
          <w:t>1</w:t>
        </w:r>
        <w:r w:rsidR="00682C64" w:rsidRPr="0058268B">
          <w:rPr>
            <w:rFonts w:hint="eastAsia"/>
            <w:snapToGrid w:val="0"/>
            <w:webHidden/>
          </w:rPr>
          <w:t>2</w:t>
        </w:r>
        <w:r w:rsidR="00A10C34" w:rsidRPr="0058268B">
          <w:rPr>
            <w:snapToGrid w:val="0"/>
            <w:webHidden/>
          </w:rPr>
          <w:t>頁</w:t>
        </w:r>
      </w:hyperlink>
    </w:p>
    <w:p w14:paraId="387BD050" w14:textId="20691206" w:rsidR="007D4AD1" w:rsidRPr="0058268B" w:rsidRDefault="00EB08FC" w:rsidP="00AA3424">
      <w:pPr>
        <w:pStyle w:val="25"/>
        <w:spacing w:line="600" w:lineRule="exact"/>
        <w:rPr>
          <w:snapToGrid w:val="0"/>
        </w:rPr>
      </w:pPr>
      <w:hyperlink w:anchor="_Toc193982991" w:history="1">
        <w:r w:rsidR="007D4AD1" w:rsidRPr="0058268B">
          <w:rPr>
            <w:rFonts w:hint="eastAsia"/>
            <w:snapToGrid w:val="0"/>
          </w:rPr>
          <w:t>玖、歲入來源別</w:t>
        </w:r>
      </w:hyperlink>
      <w:r w:rsidR="000A552C" w:rsidRPr="0058268B">
        <w:rPr>
          <w:snapToGrid w:val="0"/>
        </w:rPr>
        <w:t>決算</w:t>
      </w:r>
      <w:r w:rsidR="000A552C" w:rsidRPr="0058268B">
        <w:rPr>
          <w:rFonts w:hint="eastAsia"/>
          <w:snapToGrid w:val="0"/>
        </w:rPr>
        <w:t>審定總表</w:t>
      </w:r>
    </w:p>
    <w:p w14:paraId="00F36B54" w14:textId="1066C4F2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一、</w:t>
      </w:r>
      <w:hyperlink w:anchor="_Toc193982992" w:history="1">
        <w:r w:rsidR="007D4AD1" w:rsidRPr="0058268B">
          <w:rPr>
            <w:rFonts w:hint="eastAsia"/>
            <w:snapToGrid w:val="0"/>
          </w:rPr>
          <w:t>歲入來源別決算審定總表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14</w:t>
        </w:r>
        <w:r w:rsidR="00A10C34" w:rsidRPr="0058268B">
          <w:rPr>
            <w:snapToGrid w:val="0"/>
            <w:webHidden/>
          </w:rPr>
          <w:t>頁</w:t>
        </w:r>
      </w:hyperlink>
    </w:p>
    <w:p w14:paraId="156915F6" w14:textId="1B728571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二、</w:t>
      </w:r>
      <w:hyperlink w:anchor="_Toc193982993" w:history="1">
        <w:r w:rsidR="007D4AD1" w:rsidRPr="0058268B">
          <w:rPr>
            <w:rFonts w:hint="eastAsia"/>
            <w:snapToGrid w:val="0"/>
          </w:rPr>
          <w:t>歲入來源別經常門決算審定數總表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15</w:t>
        </w:r>
        <w:r w:rsidR="00A10C34" w:rsidRPr="0058268B">
          <w:rPr>
            <w:snapToGrid w:val="0"/>
            <w:webHidden/>
          </w:rPr>
          <w:t>頁</w:t>
        </w:r>
      </w:hyperlink>
    </w:p>
    <w:p w14:paraId="7B7C4ACB" w14:textId="672FEBAC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三、</w:t>
      </w:r>
      <w:hyperlink w:anchor="_Toc193982994" w:history="1">
        <w:r w:rsidR="007D4AD1" w:rsidRPr="0058268B">
          <w:rPr>
            <w:rFonts w:hint="eastAsia"/>
            <w:snapToGrid w:val="0"/>
          </w:rPr>
          <w:t>歲入來源別資本門決算審定數總表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16</w:t>
        </w:r>
        <w:r w:rsidR="00A10C34" w:rsidRPr="0058268B">
          <w:rPr>
            <w:snapToGrid w:val="0"/>
            <w:webHidden/>
          </w:rPr>
          <w:t>頁</w:t>
        </w:r>
      </w:hyperlink>
    </w:p>
    <w:p w14:paraId="6A4E3D93" w14:textId="10649D55" w:rsidR="007D4AD1" w:rsidRPr="0058268B" w:rsidRDefault="00EB08FC" w:rsidP="00AA3424">
      <w:pPr>
        <w:pStyle w:val="25"/>
        <w:spacing w:line="600" w:lineRule="exact"/>
        <w:ind w:firstLine="10"/>
        <w:rPr>
          <w:snapToGrid w:val="0"/>
        </w:rPr>
      </w:pPr>
      <w:hyperlink w:anchor="_Toc193982995" w:history="1">
        <w:r w:rsidR="007D4AD1" w:rsidRPr="0058268B">
          <w:rPr>
            <w:rFonts w:hint="eastAsia"/>
            <w:snapToGrid w:val="0"/>
          </w:rPr>
          <w:t>拾、歲出政事別</w:t>
        </w:r>
      </w:hyperlink>
      <w:r w:rsidR="000A552C" w:rsidRPr="0058268B">
        <w:rPr>
          <w:snapToGrid w:val="0"/>
        </w:rPr>
        <w:t>決算審定總表</w:t>
      </w:r>
    </w:p>
    <w:p w14:paraId="569D2151" w14:textId="1CADE0FC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一、</w:t>
      </w:r>
      <w:hyperlink w:anchor="_Toc193982996" w:history="1">
        <w:r w:rsidR="007D4AD1" w:rsidRPr="0058268B">
          <w:rPr>
            <w:rFonts w:hint="eastAsia"/>
            <w:snapToGrid w:val="0"/>
          </w:rPr>
          <w:t>歲出政事別決算審定總表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17</w:t>
        </w:r>
        <w:r w:rsidR="00A10C34" w:rsidRPr="0058268B">
          <w:rPr>
            <w:snapToGrid w:val="0"/>
            <w:webHidden/>
          </w:rPr>
          <w:t>頁</w:t>
        </w:r>
      </w:hyperlink>
    </w:p>
    <w:p w14:paraId="6514165C" w14:textId="5C59041D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二、</w:t>
      </w:r>
      <w:hyperlink w:anchor="_Toc193982997" w:history="1">
        <w:r w:rsidR="007D4AD1" w:rsidRPr="0058268B">
          <w:rPr>
            <w:rFonts w:hint="eastAsia"/>
            <w:snapToGrid w:val="0"/>
          </w:rPr>
          <w:t>歲出政事別經常門決算審定數總表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18</w:t>
        </w:r>
        <w:r w:rsidR="00A10C34" w:rsidRPr="0058268B">
          <w:rPr>
            <w:snapToGrid w:val="0"/>
            <w:webHidden/>
          </w:rPr>
          <w:t>頁</w:t>
        </w:r>
      </w:hyperlink>
    </w:p>
    <w:p w14:paraId="4EAAC3E1" w14:textId="483DDFF2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三、</w:t>
      </w:r>
      <w:hyperlink w:anchor="_Toc193982998" w:history="1">
        <w:r w:rsidR="007D4AD1" w:rsidRPr="0058268B">
          <w:rPr>
            <w:rFonts w:hint="eastAsia"/>
            <w:snapToGrid w:val="0"/>
          </w:rPr>
          <w:t>歲出政事別資本門決算審定數總表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20</w:t>
        </w:r>
        <w:r w:rsidR="00A10C34" w:rsidRPr="0058268B">
          <w:rPr>
            <w:snapToGrid w:val="0"/>
            <w:webHidden/>
          </w:rPr>
          <w:t>頁</w:t>
        </w:r>
      </w:hyperlink>
    </w:p>
    <w:p w14:paraId="08295D44" w14:textId="3C3071DC" w:rsidR="007D4AD1" w:rsidRPr="0058268B" w:rsidRDefault="00216C02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2999" w:history="1">
        <w:r w:rsidR="00C26F05" w:rsidRPr="0058268B">
          <w:rPr>
            <w:rFonts w:hint="eastAsia"/>
            <w:snapToGrid w:val="0"/>
          </w:rPr>
          <w:t>拾壹</w:t>
        </w:r>
        <w:r w:rsidR="007D4AD1" w:rsidRPr="0058268B">
          <w:rPr>
            <w:rFonts w:hint="eastAsia"/>
            <w:snapToGrid w:val="0"/>
          </w:rPr>
          <w:t>、歲出機關別決算審定總表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22</w:t>
        </w:r>
        <w:r w:rsidR="00A10C34" w:rsidRPr="0058268B">
          <w:rPr>
            <w:snapToGrid w:val="0"/>
            <w:webHidden/>
          </w:rPr>
          <w:t>頁</w:t>
        </w:r>
      </w:hyperlink>
    </w:p>
    <w:p w14:paraId="35EBBAF7" w14:textId="2015EC94" w:rsidR="007D4AD1" w:rsidRPr="0058268B" w:rsidRDefault="00EB08FC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0" w:history="1">
        <w:r w:rsidR="007D4AD1" w:rsidRPr="0058268B">
          <w:rPr>
            <w:rFonts w:hint="eastAsia"/>
            <w:snapToGrid w:val="0"/>
          </w:rPr>
          <w:t>拾貳、以前年度歲入來源別轉入數決算審定總表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23</w:t>
        </w:r>
        <w:r w:rsidR="00A10C34" w:rsidRPr="0058268B">
          <w:rPr>
            <w:snapToGrid w:val="0"/>
            <w:webHidden/>
          </w:rPr>
          <w:t>頁</w:t>
        </w:r>
      </w:hyperlink>
    </w:p>
    <w:p w14:paraId="2F707797" w14:textId="6AAAE47D" w:rsidR="007D4AD1" w:rsidRPr="0058268B" w:rsidRDefault="00EB08FC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1" w:history="1">
        <w:r w:rsidR="007D4AD1" w:rsidRPr="0058268B">
          <w:rPr>
            <w:rFonts w:hint="eastAsia"/>
            <w:snapToGrid w:val="0"/>
          </w:rPr>
          <w:t>拾參、以前年度歲出政事別轉入數決算審定總表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24</w:t>
        </w:r>
        <w:r w:rsidR="00A10C34" w:rsidRPr="0058268B">
          <w:rPr>
            <w:snapToGrid w:val="0"/>
            <w:webHidden/>
          </w:rPr>
          <w:t>頁</w:t>
        </w:r>
      </w:hyperlink>
    </w:p>
    <w:p w14:paraId="08A897E0" w14:textId="4FB6A6C5" w:rsidR="007D4AD1" w:rsidRPr="0058268B" w:rsidRDefault="00EB08FC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2" w:history="1">
        <w:r w:rsidR="007D4AD1" w:rsidRPr="0058268B">
          <w:rPr>
            <w:rFonts w:hint="eastAsia"/>
            <w:snapToGrid w:val="0"/>
          </w:rPr>
          <w:t>拾肆、以前年度歲出機關別轉入數決算審定總表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25</w:t>
        </w:r>
        <w:r w:rsidR="00A10C34" w:rsidRPr="0058268B">
          <w:rPr>
            <w:snapToGrid w:val="0"/>
            <w:webHidden/>
          </w:rPr>
          <w:t>頁</w:t>
        </w:r>
      </w:hyperlink>
    </w:p>
    <w:p w14:paraId="48C4FF26" w14:textId="6DCA02B5" w:rsidR="007D4AD1" w:rsidRPr="0058268B" w:rsidRDefault="00EB08FC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4" w:history="1">
        <w:r w:rsidR="007D4AD1" w:rsidRPr="0058268B">
          <w:rPr>
            <w:rFonts w:hint="eastAsia"/>
            <w:snapToGrid w:val="0"/>
          </w:rPr>
          <w:t>拾</w:t>
        </w:r>
        <w:r w:rsidR="00682C64" w:rsidRPr="0058268B">
          <w:rPr>
            <w:rFonts w:hint="eastAsia"/>
            <w:snapToGrid w:val="0"/>
          </w:rPr>
          <w:t>伍</w:t>
        </w:r>
        <w:r w:rsidR="007D4AD1" w:rsidRPr="0058268B">
          <w:rPr>
            <w:rFonts w:hint="eastAsia"/>
            <w:snapToGrid w:val="0"/>
          </w:rPr>
          <w:t>、</w:t>
        </w:r>
        <w:r w:rsidR="000A552C" w:rsidRPr="0058268B">
          <w:rPr>
            <w:rFonts w:hint="eastAsia"/>
            <w:snapToGrid w:val="0"/>
          </w:rPr>
          <w:t>各公務機關</w:t>
        </w:r>
        <w:r w:rsidR="007D4AD1" w:rsidRPr="0058268B">
          <w:rPr>
            <w:rFonts w:hint="eastAsia"/>
            <w:snapToGrid w:val="0"/>
          </w:rPr>
          <w:t>決算審定數及差異原因分析明細表</w:t>
        </w:r>
      </w:hyperlink>
    </w:p>
    <w:p w14:paraId="0AC3ADE1" w14:textId="40AED8BD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  <w:webHidden/>
        </w:rPr>
      </w:pPr>
      <w:r w:rsidRPr="0058268B">
        <w:rPr>
          <w:rFonts w:hint="eastAsia"/>
          <w:snapToGrid w:val="0"/>
        </w:rPr>
        <w:t>一、市議會主管</w:t>
      </w:r>
      <w:r w:rsidRPr="0058268B">
        <w:rPr>
          <w:snapToGrid w:val="0"/>
        </w:rPr>
        <w:tab/>
      </w:r>
      <w:r w:rsidR="00A10C34" w:rsidRPr="0058268B">
        <w:rPr>
          <w:snapToGrid w:val="0"/>
          <w:webHidden/>
        </w:rPr>
        <w:t>第</w:t>
      </w:r>
      <w:r w:rsidRPr="0058268B">
        <w:rPr>
          <w:snapToGrid w:val="0"/>
          <w:webHidden/>
        </w:rPr>
        <w:t>26</w:t>
      </w:r>
      <w:r w:rsidR="00A10C34" w:rsidRPr="0058268B">
        <w:rPr>
          <w:snapToGrid w:val="0"/>
          <w:webHidden/>
        </w:rPr>
        <w:t>頁</w:t>
      </w:r>
    </w:p>
    <w:p w14:paraId="2A5D02E8" w14:textId="5CAB6505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二、市政府主管</w:t>
      </w:r>
      <w:r w:rsidRPr="0058268B">
        <w:rPr>
          <w:snapToGrid w:val="0"/>
        </w:rPr>
        <w:tab/>
      </w:r>
      <w:r w:rsidRPr="0058268B">
        <w:rPr>
          <w:snapToGrid w:val="0"/>
          <w:webHidden/>
        </w:rPr>
        <w:t>第2</w:t>
      </w:r>
      <w:r w:rsidR="00657083">
        <w:rPr>
          <w:rFonts w:hint="eastAsia"/>
          <w:snapToGrid w:val="0"/>
          <w:webHidden/>
        </w:rPr>
        <w:t>8</w:t>
      </w:r>
      <w:r w:rsidRPr="0058268B">
        <w:rPr>
          <w:snapToGrid w:val="0"/>
          <w:webHidden/>
        </w:rPr>
        <w:t>頁</w:t>
      </w:r>
    </w:p>
    <w:p w14:paraId="4D454F94" w14:textId="7B9A6286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三、民政處主管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40</w:t>
      </w:r>
      <w:r w:rsidRPr="0058268B">
        <w:rPr>
          <w:rFonts w:hint="eastAsia"/>
          <w:snapToGrid w:val="0"/>
        </w:rPr>
        <w:t>頁</w:t>
      </w:r>
    </w:p>
    <w:p w14:paraId="770ABDAC" w14:textId="4C64571E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四、教育處主管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第4</w:t>
      </w:r>
      <w:r w:rsidR="00657083">
        <w:rPr>
          <w:rFonts w:hint="eastAsia"/>
          <w:snapToGrid w:val="0"/>
        </w:rPr>
        <w:t>5</w:t>
      </w:r>
      <w:r w:rsidRPr="0058268B">
        <w:rPr>
          <w:rFonts w:hint="eastAsia"/>
          <w:snapToGrid w:val="0"/>
        </w:rPr>
        <w:t>頁</w:t>
      </w:r>
    </w:p>
    <w:p w14:paraId="721B78AD" w14:textId="1DA44C6E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五、產業發展處主管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48</w:t>
      </w:r>
      <w:r w:rsidRPr="0058268B">
        <w:rPr>
          <w:rFonts w:hint="eastAsia"/>
          <w:snapToGrid w:val="0"/>
        </w:rPr>
        <w:t>頁</w:t>
      </w:r>
    </w:p>
    <w:p w14:paraId="22F1752B" w14:textId="08563968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六、地政處主管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51</w:t>
      </w:r>
      <w:r w:rsidRPr="0058268B">
        <w:rPr>
          <w:rFonts w:hint="eastAsia"/>
          <w:snapToGrid w:val="0"/>
        </w:rPr>
        <w:t>頁</w:t>
      </w:r>
    </w:p>
    <w:p w14:paraId="2428B0E3" w14:textId="7ED54916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七、稅務局主管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53</w:t>
      </w:r>
      <w:r w:rsidRPr="0058268B">
        <w:rPr>
          <w:rFonts w:hint="eastAsia"/>
          <w:snapToGrid w:val="0"/>
        </w:rPr>
        <w:t>頁</w:t>
      </w:r>
    </w:p>
    <w:p w14:paraId="73F03142" w14:textId="475CC1FB" w:rsidR="00F069CA" w:rsidRPr="0058268B" w:rsidRDefault="00F069CA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八、警察局主管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55</w:t>
      </w:r>
      <w:r w:rsidRPr="0058268B">
        <w:rPr>
          <w:rFonts w:hint="eastAsia"/>
          <w:snapToGrid w:val="0"/>
        </w:rPr>
        <w:t>頁</w:t>
      </w:r>
    </w:p>
    <w:p w14:paraId="150481EE" w14:textId="2CFB521B" w:rsidR="007F5593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九、衛生局主管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59</w:t>
      </w:r>
      <w:r w:rsidRPr="0058268B">
        <w:rPr>
          <w:rFonts w:hint="eastAsia"/>
          <w:snapToGrid w:val="0"/>
        </w:rPr>
        <w:t>頁</w:t>
      </w:r>
    </w:p>
    <w:p w14:paraId="4668D02C" w14:textId="69FB5250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十、環境保護局主管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63</w:t>
      </w:r>
      <w:r w:rsidRPr="0058268B">
        <w:rPr>
          <w:rFonts w:hint="eastAsia"/>
          <w:snapToGrid w:val="0"/>
        </w:rPr>
        <w:t>頁</w:t>
      </w:r>
    </w:p>
    <w:p w14:paraId="5E9FF2F2" w14:textId="721A638E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十一、消防局主管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657083">
        <w:rPr>
          <w:rFonts w:hint="eastAsia"/>
          <w:snapToGrid w:val="0"/>
        </w:rPr>
        <w:t>67</w:t>
      </w:r>
      <w:r w:rsidRPr="0058268B">
        <w:rPr>
          <w:rFonts w:hint="eastAsia"/>
          <w:snapToGrid w:val="0"/>
        </w:rPr>
        <w:t>頁</w:t>
      </w:r>
    </w:p>
    <w:p w14:paraId="393820B4" w14:textId="41726921" w:rsidR="00C55E84" w:rsidRPr="0058268B" w:rsidRDefault="00EB08FC" w:rsidP="00AA3424">
      <w:pPr>
        <w:pStyle w:val="25"/>
        <w:spacing w:line="600" w:lineRule="exact"/>
        <w:ind w:leftChars="250" w:left="600"/>
        <w:rPr>
          <w:snapToGrid w:val="0"/>
        </w:rPr>
      </w:pPr>
      <w:r>
        <w:rPr>
          <w:rFonts w:hint="eastAsia"/>
          <w:snapToGrid w:val="0"/>
        </w:rPr>
        <w:t>十二、</w:t>
      </w:r>
      <w:r w:rsidR="00C55E84" w:rsidRPr="0058268B">
        <w:rPr>
          <w:rFonts w:hint="eastAsia"/>
          <w:snapToGrid w:val="0"/>
        </w:rPr>
        <w:t>文化觀光局主管</w:t>
      </w:r>
      <w:r w:rsidR="00C55E84" w:rsidRPr="0058268B">
        <w:rPr>
          <w:snapToGrid w:val="0"/>
        </w:rPr>
        <w:tab/>
      </w:r>
      <w:r w:rsidR="00C55E84" w:rsidRPr="0058268B">
        <w:rPr>
          <w:rFonts w:hint="eastAsia"/>
          <w:snapToGrid w:val="0"/>
        </w:rPr>
        <w:t>第</w:t>
      </w:r>
      <w:r w:rsidR="008A111D">
        <w:rPr>
          <w:rFonts w:hint="eastAsia"/>
          <w:snapToGrid w:val="0"/>
        </w:rPr>
        <w:t>69</w:t>
      </w:r>
      <w:r w:rsidR="00C55E84" w:rsidRPr="0058268B">
        <w:rPr>
          <w:rFonts w:hint="eastAsia"/>
          <w:snapToGrid w:val="0"/>
        </w:rPr>
        <w:t>頁</w:t>
      </w:r>
    </w:p>
    <w:p w14:paraId="394B7DB8" w14:textId="1852E054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十三、統籌支撥科目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8A111D">
        <w:rPr>
          <w:rFonts w:hint="eastAsia"/>
          <w:snapToGrid w:val="0"/>
        </w:rPr>
        <w:t>72</w:t>
      </w:r>
      <w:r w:rsidRPr="0058268B">
        <w:rPr>
          <w:rFonts w:hint="eastAsia"/>
          <w:snapToGrid w:val="0"/>
        </w:rPr>
        <w:t>頁</w:t>
      </w:r>
    </w:p>
    <w:p w14:paraId="5776616A" w14:textId="7375A83B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十四、第二預備金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="008A111D">
        <w:rPr>
          <w:rFonts w:hint="eastAsia"/>
          <w:snapToGrid w:val="0"/>
        </w:rPr>
        <w:t>74</w:t>
      </w:r>
      <w:r w:rsidRPr="0058268B">
        <w:rPr>
          <w:rFonts w:hint="eastAsia"/>
          <w:snapToGrid w:val="0"/>
        </w:rPr>
        <w:t>頁</w:t>
      </w:r>
    </w:p>
    <w:p w14:paraId="25210D7D" w14:textId="17A8C2C5" w:rsidR="00A3267C" w:rsidRPr="00A3267C" w:rsidRDefault="003F6F4B" w:rsidP="00AA3424">
      <w:pPr>
        <w:spacing w:line="600" w:lineRule="exact"/>
      </w:pPr>
      <w:r w:rsidRPr="0053555E">
        <w:rPr>
          <w:sz w:val="20"/>
        </w:rPr>
        <w:fldChar w:fldCharType="end"/>
      </w:r>
      <w:bookmarkStart w:id="2" w:name="_GoBack"/>
      <w:bookmarkEnd w:id="2"/>
    </w:p>
    <w:sectPr w:rsidR="00A3267C" w:rsidRPr="00A3267C" w:rsidSect="00B70757">
      <w:footerReference w:type="default" r:id="rId8"/>
      <w:headerReference w:type="first" r:id="rId9"/>
      <w:footerReference w:type="first" r:id="rId10"/>
      <w:pgSz w:w="23811" w:h="16838" w:orient="landscape" w:code="8"/>
      <w:pgMar w:top="992" w:right="1389" w:bottom="1134" w:left="992" w:header="0" w:footer="851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C6462B" w:rsidRDefault="00C6462B">
      <w:r>
        <w:separator/>
      </w:r>
    </w:p>
  </w:endnote>
  <w:endnote w:type="continuationSeparator" w:id="0">
    <w:p w14:paraId="49537427" w14:textId="77777777" w:rsidR="00C6462B" w:rsidRDefault="00C6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690023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47641A8A" w14:textId="3023D636" w:rsidR="00C6462B" w:rsidRPr="0058268B" w:rsidRDefault="00C6462B" w:rsidP="006C67F9">
        <w:pPr>
          <w:pStyle w:val="a5"/>
          <w:ind w:firstLine="561"/>
          <w:jc w:val="center"/>
          <w:rPr>
            <w:rFonts w:ascii="標楷體" w:eastAsia="標楷體" w:hAnsi="標楷體"/>
            <w:sz w:val="24"/>
            <w:szCs w:val="24"/>
          </w:rPr>
        </w:pPr>
        <w:r w:rsidRPr="0058268B">
          <w:rPr>
            <w:rFonts w:ascii="標楷體" w:eastAsia="標楷體" w:hAnsi="標楷體" w:hint="eastAsia"/>
            <w:sz w:val="24"/>
            <w:szCs w:val="24"/>
          </w:rPr>
          <w:t>目錄</w:t>
        </w:r>
        <w:proofErr w:type="gramStart"/>
        <w:r w:rsidRPr="0058268B">
          <w:rPr>
            <w:rFonts w:ascii="標楷體" w:eastAsia="標楷體" w:hAnsi="標楷體" w:hint="eastAsia"/>
            <w:sz w:val="24"/>
            <w:szCs w:val="24"/>
          </w:rPr>
          <w:t>–</w:t>
        </w:r>
        <w:proofErr w:type="gramEnd"/>
        <w:r w:rsidRPr="0058268B">
          <w:rPr>
            <w:rFonts w:ascii="標楷體" w:eastAsia="標楷體" w:hAnsi="標楷體"/>
            <w:sz w:val="24"/>
            <w:szCs w:val="24"/>
          </w:rPr>
          <w:fldChar w:fldCharType="begin"/>
        </w:r>
        <w:r w:rsidRPr="0058268B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58268B">
          <w:rPr>
            <w:rFonts w:ascii="標楷體" w:eastAsia="標楷體" w:hAnsi="標楷體"/>
            <w:sz w:val="24"/>
            <w:szCs w:val="24"/>
          </w:rPr>
          <w:fldChar w:fldCharType="separate"/>
        </w:r>
        <w:r w:rsidR="00EB08FC">
          <w:rPr>
            <w:rFonts w:ascii="標楷體" w:eastAsia="標楷體" w:hAnsi="標楷體"/>
            <w:noProof/>
            <w:sz w:val="24"/>
            <w:szCs w:val="24"/>
          </w:rPr>
          <w:t>2</w:t>
        </w:r>
        <w:r w:rsidRPr="0058268B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54291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69C23B2" w14:textId="3993734E" w:rsidR="00C6462B" w:rsidRPr="0058268B" w:rsidRDefault="00C6462B" w:rsidP="006C67F9">
        <w:pPr>
          <w:pStyle w:val="a5"/>
          <w:ind w:firstLine="561"/>
          <w:jc w:val="center"/>
          <w:rPr>
            <w:rFonts w:ascii="標楷體" w:eastAsia="標楷體" w:hAnsi="標楷體"/>
            <w:sz w:val="24"/>
            <w:szCs w:val="24"/>
          </w:rPr>
        </w:pPr>
        <w:r w:rsidRPr="0058268B">
          <w:rPr>
            <w:rFonts w:ascii="標楷體" w:eastAsia="標楷體" w:hAnsi="標楷體" w:hint="eastAsia"/>
            <w:sz w:val="24"/>
            <w:szCs w:val="24"/>
          </w:rPr>
          <w:t>目錄</w:t>
        </w:r>
        <w:proofErr w:type="gramStart"/>
        <w:r w:rsidRPr="0058268B">
          <w:rPr>
            <w:rFonts w:ascii="標楷體" w:eastAsia="標楷體" w:hAnsi="標楷體" w:hint="eastAsia"/>
            <w:sz w:val="24"/>
            <w:szCs w:val="24"/>
          </w:rPr>
          <w:t>–</w:t>
        </w:r>
        <w:proofErr w:type="gramEnd"/>
        <w:r w:rsidRPr="0058268B">
          <w:rPr>
            <w:rFonts w:ascii="標楷體" w:eastAsia="標楷體" w:hAnsi="標楷體"/>
            <w:sz w:val="24"/>
            <w:szCs w:val="24"/>
          </w:rPr>
          <w:fldChar w:fldCharType="begin"/>
        </w:r>
        <w:r w:rsidRPr="0058268B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58268B">
          <w:rPr>
            <w:rFonts w:ascii="標楷體" w:eastAsia="標楷體" w:hAnsi="標楷體"/>
            <w:sz w:val="24"/>
            <w:szCs w:val="24"/>
          </w:rPr>
          <w:fldChar w:fldCharType="separate"/>
        </w:r>
        <w:r w:rsidR="00EB08FC" w:rsidRPr="00EB08FC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58268B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C6462B" w:rsidRDefault="00C6462B">
      <w:r>
        <w:separator/>
      </w:r>
    </w:p>
  </w:footnote>
  <w:footnote w:type="continuationSeparator" w:id="0">
    <w:p w14:paraId="3647C689" w14:textId="77777777" w:rsidR="00C6462B" w:rsidRDefault="00C64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C6462B" w:rsidRPr="004249E5" w:rsidRDefault="00C6462B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032C4C15"/>
    <w:multiLevelType w:val="hybridMultilevel"/>
    <w:tmpl w:val="7A48862A"/>
    <w:lvl w:ilvl="0" w:tplc="CE902360">
      <w:start w:val="1"/>
      <w:numFmt w:val="ideographLegalTraditional"/>
      <w:lvlText w:val="%1、"/>
      <w:lvlJc w:val="left"/>
      <w:pPr>
        <w:ind w:left="108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10846"/>
    <w:rsid w:val="00026CC9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57B46"/>
    <w:rsid w:val="001852ED"/>
    <w:rsid w:val="001857EA"/>
    <w:rsid w:val="00191CEF"/>
    <w:rsid w:val="001A2700"/>
    <w:rsid w:val="001B2E02"/>
    <w:rsid w:val="001B3108"/>
    <w:rsid w:val="001D1F31"/>
    <w:rsid w:val="001D4B58"/>
    <w:rsid w:val="001D6DF4"/>
    <w:rsid w:val="001D702D"/>
    <w:rsid w:val="001D7182"/>
    <w:rsid w:val="001E5C26"/>
    <w:rsid w:val="001F601A"/>
    <w:rsid w:val="00206ED6"/>
    <w:rsid w:val="002140B6"/>
    <w:rsid w:val="00216C02"/>
    <w:rsid w:val="00220942"/>
    <w:rsid w:val="002240F4"/>
    <w:rsid w:val="00226416"/>
    <w:rsid w:val="002274B7"/>
    <w:rsid w:val="00231FCB"/>
    <w:rsid w:val="00250F8C"/>
    <w:rsid w:val="002B113E"/>
    <w:rsid w:val="002C039C"/>
    <w:rsid w:val="002D3089"/>
    <w:rsid w:val="002D359C"/>
    <w:rsid w:val="002D5138"/>
    <w:rsid w:val="00307F81"/>
    <w:rsid w:val="00324E13"/>
    <w:rsid w:val="00325E36"/>
    <w:rsid w:val="0035147E"/>
    <w:rsid w:val="0037063A"/>
    <w:rsid w:val="003829FE"/>
    <w:rsid w:val="003A1BC5"/>
    <w:rsid w:val="003B4427"/>
    <w:rsid w:val="003B7686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43E80"/>
    <w:rsid w:val="00453B1B"/>
    <w:rsid w:val="00464552"/>
    <w:rsid w:val="00473C44"/>
    <w:rsid w:val="00481C48"/>
    <w:rsid w:val="004D2950"/>
    <w:rsid w:val="00505E7B"/>
    <w:rsid w:val="005246FC"/>
    <w:rsid w:val="0053555E"/>
    <w:rsid w:val="005367F3"/>
    <w:rsid w:val="005454B6"/>
    <w:rsid w:val="005578B1"/>
    <w:rsid w:val="005653B4"/>
    <w:rsid w:val="0058268B"/>
    <w:rsid w:val="00582B29"/>
    <w:rsid w:val="005A3583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57083"/>
    <w:rsid w:val="00662042"/>
    <w:rsid w:val="00682C64"/>
    <w:rsid w:val="00683920"/>
    <w:rsid w:val="006915A7"/>
    <w:rsid w:val="006917A0"/>
    <w:rsid w:val="006B29F1"/>
    <w:rsid w:val="006C67F9"/>
    <w:rsid w:val="006F61BA"/>
    <w:rsid w:val="007219FA"/>
    <w:rsid w:val="00721C67"/>
    <w:rsid w:val="0072766E"/>
    <w:rsid w:val="00730731"/>
    <w:rsid w:val="0073253F"/>
    <w:rsid w:val="00737E4A"/>
    <w:rsid w:val="00741630"/>
    <w:rsid w:val="0074662E"/>
    <w:rsid w:val="00760E85"/>
    <w:rsid w:val="0076235E"/>
    <w:rsid w:val="0078749B"/>
    <w:rsid w:val="00794371"/>
    <w:rsid w:val="007A0A8C"/>
    <w:rsid w:val="007D4AD1"/>
    <w:rsid w:val="007F5593"/>
    <w:rsid w:val="007F5A17"/>
    <w:rsid w:val="00805628"/>
    <w:rsid w:val="008205FD"/>
    <w:rsid w:val="008276C4"/>
    <w:rsid w:val="00835D9B"/>
    <w:rsid w:val="008427C6"/>
    <w:rsid w:val="008A111D"/>
    <w:rsid w:val="008A4744"/>
    <w:rsid w:val="008A72C0"/>
    <w:rsid w:val="008C51AD"/>
    <w:rsid w:val="008D753A"/>
    <w:rsid w:val="008D76F6"/>
    <w:rsid w:val="009100C0"/>
    <w:rsid w:val="009103B1"/>
    <w:rsid w:val="00911F41"/>
    <w:rsid w:val="0092144F"/>
    <w:rsid w:val="0093707D"/>
    <w:rsid w:val="0096166F"/>
    <w:rsid w:val="0097490E"/>
    <w:rsid w:val="00977164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26D6C"/>
    <w:rsid w:val="00A3267C"/>
    <w:rsid w:val="00A376CB"/>
    <w:rsid w:val="00A509CC"/>
    <w:rsid w:val="00A7076E"/>
    <w:rsid w:val="00A8013A"/>
    <w:rsid w:val="00AA1C0A"/>
    <w:rsid w:val="00AA3424"/>
    <w:rsid w:val="00AC309C"/>
    <w:rsid w:val="00AE45F2"/>
    <w:rsid w:val="00AE487A"/>
    <w:rsid w:val="00AE4AE4"/>
    <w:rsid w:val="00AF0673"/>
    <w:rsid w:val="00AF7710"/>
    <w:rsid w:val="00B013DB"/>
    <w:rsid w:val="00B278F0"/>
    <w:rsid w:val="00B400F7"/>
    <w:rsid w:val="00B42DE6"/>
    <w:rsid w:val="00B52B2A"/>
    <w:rsid w:val="00B6578D"/>
    <w:rsid w:val="00B70757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BF3218"/>
    <w:rsid w:val="00C0042B"/>
    <w:rsid w:val="00C24D4A"/>
    <w:rsid w:val="00C26F05"/>
    <w:rsid w:val="00C43DCC"/>
    <w:rsid w:val="00C4512F"/>
    <w:rsid w:val="00C45343"/>
    <w:rsid w:val="00C46245"/>
    <w:rsid w:val="00C55E84"/>
    <w:rsid w:val="00C61413"/>
    <w:rsid w:val="00C6462B"/>
    <w:rsid w:val="00C74020"/>
    <w:rsid w:val="00C91CF3"/>
    <w:rsid w:val="00CB574B"/>
    <w:rsid w:val="00CF5BB4"/>
    <w:rsid w:val="00D2228F"/>
    <w:rsid w:val="00D23789"/>
    <w:rsid w:val="00D52CC5"/>
    <w:rsid w:val="00D67F76"/>
    <w:rsid w:val="00D84EE4"/>
    <w:rsid w:val="00D8552B"/>
    <w:rsid w:val="00D90EB8"/>
    <w:rsid w:val="00D94577"/>
    <w:rsid w:val="00D97E55"/>
    <w:rsid w:val="00DA3CE0"/>
    <w:rsid w:val="00DC7660"/>
    <w:rsid w:val="00DE0C32"/>
    <w:rsid w:val="00DF7D29"/>
    <w:rsid w:val="00DF7EB3"/>
    <w:rsid w:val="00E059B8"/>
    <w:rsid w:val="00E104CF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B08FC"/>
    <w:rsid w:val="00EC33AA"/>
    <w:rsid w:val="00ED1FA7"/>
    <w:rsid w:val="00F00999"/>
    <w:rsid w:val="00F069CA"/>
    <w:rsid w:val="00F20E4A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682C64"/>
    <w:pPr>
      <w:tabs>
        <w:tab w:val="right" w:leader="dot" w:pos="21818"/>
      </w:tabs>
      <w:spacing w:line="500" w:lineRule="exact"/>
      <w:ind w:leftChars="200" w:left="480"/>
    </w:pPr>
    <w:rPr>
      <w:rFonts w:ascii="標楷體" w:eastAsia="標楷體" w:hAnsi="標楷體"/>
      <w:noProof/>
      <w:kern w:val="0"/>
      <w:sz w:val="32"/>
      <w:szCs w:val="32"/>
    </w:r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89FF6-0C11-405E-992E-80335B18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</Template>
  <TotalTime>17</TotalTime>
  <Pages>2</Pages>
  <Words>662</Words>
  <Characters>945</Characters>
  <Application>Microsoft Office Word</Application>
  <DocSecurity>0</DocSecurity>
  <Lines>7</Lines>
  <Paragraphs>3</Paragraphs>
  <ScaleCrop>false</ScaleCrop>
  <Company>N.A.O.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Shell</dc:creator>
  <cp:keywords/>
  <cp:lastModifiedBy>吳閔璇</cp:lastModifiedBy>
  <cp:revision>9</cp:revision>
  <cp:lastPrinted>2025-06-23T07:37:00Z</cp:lastPrinted>
  <dcterms:created xsi:type="dcterms:W3CDTF">2025-06-23T07:54:00Z</dcterms:created>
  <dcterms:modified xsi:type="dcterms:W3CDTF">2026-07-09T02:31:00Z</dcterms:modified>
</cp:coreProperties>
</file>