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C6BD" w14:textId="52AD8ECF" w:rsidR="00570609" w:rsidRPr="00983510" w:rsidRDefault="00617637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 w:rsidRPr="00617637">
        <w:rPr>
          <w:rFonts w:ascii="標楷體" w:hAnsi="標楷體" w:hint="eastAsia"/>
          <w:w w:val="95"/>
          <w:sz w:val="32"/>
          <w:szCs w:val="32"/>
          <w:u w:val="single"/>
        </w:rPr>
        <w:t>伍</w:t>
      </w:r>
      <w:r w:rsidR="004D6B14" w:rsidRPr="00C2503F">
        <w:rPr>
          <w:rFonts w:ascii="標楷體" w:hAnsi="標楷體" w:hint="eastAsia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AB58B5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114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AB58B5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基隆市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44121FD2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065B88FE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362CBD99" w14:textId="77777777" w:rsidTr="00AB58B5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399D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FE80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2C65" w14:textId="785621EB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5811CD" w:rsidRPr="005811CD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44F1175D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A25E5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AB58B5" w:rsidRPr="00716F04" w14:paraId="5C2D0D4A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2ABC267" w14:textId="77777777" w:rsidR="00AB58B5" w:rsidRPr="00716F04" w:rsidRDefault="00AB58B5" w:rsidP="00AA781F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16F0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24DBDDD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sz w:val="20"/>
                <w:szCs w:val="20"/>
              </w:rPr>
              <w:t>26,384,430,848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B7995F6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+ 537,329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27ACD92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sz w:val="20"/>
                <w:szCs w:val="20"/>
              </w:rPr>
              <w:t>26,384,968,177</w:t>
            </w:r>
          </w:p>
        </w:tc>
      </w:tr>
      <w:tr w:rsidR="00AB58B5" w:rsidRPr="00216B33" w14:paraId="23839F7E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763B303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6D75FD7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10,633,738,903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F84AE93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029ED5B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10,633,738,903</w:t>
            </w:r>
          </w:p>
        </w:tc>
      </w:tr>
      <w:tr w:rsidR="00AB58B5" w:rsidRPr="00216B33" w14:paraId="5BB816F5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B8A59AD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59EFE77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379,729,244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F94F30C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03CE8B4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379,729,244</w:t>
            </w:r>
          </w:p>
        </w:tc>
      </w:tr>
      <w:tr w:rsidR="00AB58B5" w:rsidRPr="00216B33" w14:paraId="5921991B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0559F7A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FD3E96E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383,401,017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FAF0031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7A752D6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383,401,017</w:t>
            </w:r>
          </w:p>
        </w:tc>
      </w:tr>
      <w:tr w:rsidR="00AB58B5" w:rsidRPr="00216B33" w14:paraId="59AB9563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8FB97F1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700F168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285,026,137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A3A2289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34BAFFF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285,026,137</w:t>
            </w:r>
          </w:p>
        </w:tc>
      </w:tr>
      <w:tr w:rsidR="00AB58B5" w:rsidRPr="00216B33" w14:paraId="5922C28A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68EE94F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3993638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26,257,425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7C1D6DD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225CB1EE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26,257,425</w:t>
            </w:r>
          </w:p>
        </w:tc>
      </w:tr>
      <w:tr w:rsidR="00AB58B5" w:rsidRPr="00216B33" w14:paraId="0CF0C8B9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58E0220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3F43EDF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14,073,540,470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C1CC228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6516DDE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14,073,540,470</w:t>
            </w:r>
          </w:p>
        </w:tc>
      </w:tr>
      <w:tr w:rsidR="00AB58B5" w:rsidRPr="00216B33" w14:paraId="1ECBBC36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C512A57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0D209E0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95,141,819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4D187AE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54EE59E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95,141,819</w:t>
            </w:r>
          </w:p>
        </w:tc>
      </w:tr>
      <w:tr w:rsidR="00AB58B5" w:rsidRPr="00216B33" w14:paraId="2EE42B85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90026FB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5E429F9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507,595,833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D2B1789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+ 537,329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932DA0D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508,133,162</w:t>
            </w:r>
          </w:p>
        </w:tc>
      </w:tr>
      <w:tr w:rsidR="00AB58B5" w:rsidRPr="00716F04" w14:paraId="05007FDA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2665E78" w14:textId="77777777" w:rsidR="00AB58B5" w:rsidRPr="00716F04" w:rsidRDefault="00AB58B5" w:rsidP="00AA781F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16F0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C42CA35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sz w:val="20"/>
                <w:szCs w:val="20"/>
              </w:rPr>
              <w:t>26,431,794,156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95417F8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- 273,668,212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A283EDD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sz w:val="20"/>
                <w:szCs w:val="20"/>
              </w:rPr>
              <w:t>26,158,125,944</w:t>
            </w:r>
          </w:p>
        </w:tc>
      </w:tr>
      <w:tr w:rsidR="00AB58B5" w:rsidRPr="00216B33" w14:paraId="36603B7B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F358052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288B77C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4,709,771,129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1F3E6E4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- 260,163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4ED804F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4,709,510,966</w:t>
            </w:r>
          </w:p>
        </w:tc>
      </w:tr>
      <w:tr w:rsidR="00AB58B5" w:rsidRPr="00216B33" w14:paraId="2A2C651B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4D69CED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84EEF43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3,740,153,910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73DBBE6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465E493C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3,740,153,910</w:t>
            </w:r>
          </w:p>
        </w:tc>
      </w:tr>
      <w:tr w:rsidR="00AB58B5" w:rsidRPr="00216B33" w14:paraId="4B62F456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42F7C47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CBF5D80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14,480,412,200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472C9B2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color w:val="000000"/>
                <w:sz w:val="20"/>
                <w:szCs w:val="20"/>
              </w:rPr>
              <w:t>- 273,408,049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2B09579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14,207,004,151</w:t>
            </w:r>
          </w:p>
        </w:tc>
      </w:tr>
      <w:tr w:rsidR="00AB58B5" w:rsidRPr="00216B33" w14:paraId="0CBA7AA4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E44559F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E957F18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12,635,026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8397664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6F7F966B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12,635,026</w:t>
            </w:r>
          </w:p>
        </w:tc>
      </w:tr>
      <w:tr w:rsidR="00AB58B5" w:rsidRPr="00216B33" w14:paraId="57786A7E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8FF8B1D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E88D7D0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24,315,233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2CC1F34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7BD5E328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24,315,233</w:t>
            </w:r>
          </w:p>
        </w:tc>
      </w:tr>
      <w:tr w:rsidR="00AB58B5" w:rsidRPr="00216B33" w14:paraId="2AD4A775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19A5271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8599DC1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49,506,667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105D3C0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57993009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49,506,667</w:t>
            </w:r>
          </w:p>
        </w:tc>
      </w:tr>
      <w:tr w:rsidR="00AB58B5" w:rsidRPr="00216B33" w14:paraId="025365F6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B28FECF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EC413BB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586,045,383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335C02E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301A76FC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586,045,383</w:t>
            </w:r>
          </w:p>
        </w:tc>
      </w:tr>
      <w:tr w:rsidR="00AB58B5" w:rsidRPr="00216B33" w14:paraId="2FBE20DA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47B3B9F" w14:textId="77777777" w:rsidR="00AB58B5" w:rsidRPr="00216B33" w:rsidRDefault="00AB58B5" w:rsidP="00AA781F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6B4009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6AB37E1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2,828,954,608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18B798C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  <w:shd w:val="clear" w:color="auto" w:fill="auto"/>
            <w:vAlign w:val="center"/>
          </w:tcPr>
          <w:p w14:paraId="1EC2BC4A" w14:textId="77777777" w:rsidR="00AB58B5" w:rsidRPr="00216B33" w:rsidRDefault="00AB58B5" w:rsidP="00AA781F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6B4009">
              <w:rPr>
                <w:rFonts w:ascii="新細明體" w:hAnsi="新細明體"/>
                <w:noProof/>
                <w:sz w:val="20"/>
                <w:szCs w:val="20"/>
              </w:rPr>
              <w:t>2,828,954,608</w:t>
            </w:r>
          </w:p>
        </w:tc>
      </w:tr>
      <w:tr w:rsidR="00AB58B5" w:rsidRPr="00716F04" w14:paraId="4F36CF14" w14:textId="77777777" w:rsidTr="00AB58B5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F06FD" w14:textId="77777777" w:rsidR="00AB58B5" w:rsidRPr="00716F04" w:rsidRDefault="00AB58B5" w:rsidP="00AA781F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16F04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BEFCC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sz w:val="20"/>
                <w:szCs w:val="20"/>
              </w:rPr>
              <w:t>- 47,363,308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B67C9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+ 274,205,541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95B77" w14:textId="77777777" w:rsidR="00AB58B5" w:rsidRPr="00716F04" w:rsidRDefault="00AB58B5" w:rsidP="00AA781F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716F04">
              <w:rPr>
                <w:rFonts w:ascii="新細明體" w:hAnsi="新細明體"/>
                <w:b/>
                <w:noProof/>
                <w:sz w:val="20"/>
                <w:szCs w:val="20"/>
              </w:rPr>
              <w:t>226,842,233</w:t>
            </w:r>
          </w:p>
        </w:tc>
      </w:tr>
    </w:tbl>
    <w:p w14:paraId="5871AD47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81A4A" w14:textId="77777777" w:rsidR="00AB58B5" w:rsidRDefault="00AB58B5" w:rsidP="00963F24">
      <w:r>
        <w:separator/>
      </w:r>
    </w:p>
  </w:endnote>
  <w:endnote w:type="continuationSeparator" w:id="0">
    <w:p w14:paraId="2D88156B" w14:textId="77777777" w:rsidR="00AB58B5" w:rsidRDefault="00AB58B5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ABA2" w14:textId="77777777" w:rsidR="007073D2" w:rsidRDefault="007073D2" w:rsidP="007073D2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20EF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15270" w14:textId="77777777" w:rsidR="00AB58B5" w:rsidRDefault="00AB58B5" w:rsidP="00963F24">
      <w:r>
        <w:separator/>
      </w:r>
    </w:p>
  </w:footnote>
  <w:footnote w:type="continuationSeparator" w:id="0">
    <w:p w14:paraId="59DE0231" w14:textId="77777777" w:rsidR="00AB58B5" w:rsidRDefault="00AB58B5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bordersDoNotSurroundHeader/>
  <w:bordersDoNotSurroundFooter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8B5"/>
    <w:rsid w:val="00050AF8"/>
    <w:rsid w:val="00066284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216B33"/>
    <w:rsid w:val="00223879"/>
    <w:rsid w:val="002520F7"/>
    <w:rsid w:val="00255524"/>
    <w:rsid w:val="002913D1"/>
    <w:rsid w:val="0029626A"/>
    <w:rsid w:val="002A0BFB"/>
    <w:rsid w:val="002A758A"/>
    <w:rsid w:val="00304745"/>
    <w:rsid w:val="00334C4A"/>
    <w:rsid w:val="003361C8"/>
    <w:rsid w:val="0034262C"/>
    <w:rsid w:val="00397584"/>
    <w:rsid w:val="003C01EC"/>
    <w:rsid w:val="003E7E68"/>
    <w:rsid w:val="003F4748"/>
    <w:rsid w:val="003F5731"/>
    <w:rsid w:val="004062E6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7416"/>
    <w:rsid w:val="004C5863"/>
    <w:rsid w:val="004D59D6"/>
    <w:rsid w:val="004D6B14"/>
    <w:rsid w:val="005203DA"/>
    <w:rsid w:val="00547E19"/>
    <w:rsid w:val="00570609"/>
    <w:rsid w:val="005811CD"/>
    <w:rsid w:val="005B07B9"/>
    <w:rsid w:val="005B1A38"/>
    <w:rsid w:val="005B7E21"/>
    <w:rsid w:val="005C0E0C"/>
    <w:rsid w:val="005C6180"/>
    <w:rsid w:val="005F4F1E"/>
    <w:rsid w:val="00606179"/>
    <w:rsid w:val="006076F6"/>
    <w:rsid w:val="00617637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F1533"/>
    <w:rsid w:val="009406A8"/>
    <w:rsid w:val="00952015"/>
    <w:rsid w:val="00963F24"/>
    <w:rsid w:val="00970E50"/>
    <w:rsid w:val="00983510"/>
    <w:rsid w:val="009843A0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B58B5"/>
    <w:rsid w:val="00AC3DB6"/>
    <w:rsid w:val="00AE3A76"/>
    <w:rsid w:val="00AE68D0"/>
    <w:rsid w:val="00B105C9"/>
    <w:rsid w:val="00B10F9C"/>
    <w:rsid w:val="00B12EB6"/>
    <w:rsid w:val="00B26119"/>
    <w:rsid w:val="00B30AEF"/>
    <w:rsid w:val="00B56BF9"/>
    <w:rsid w:val="00B7167E"/>
    <w:rsid w:val="00B974BA"/>
    <w:rsid w:val="00BD1808"/>
    <w:rsid w:val="00BD5986"/>
    <w:rsid w:val="00C2503F"/>
    <w:rsid w:val="00C416E1"/>
    <w:rsid w:val="00C561EA"/>
    <w:rsid w:val="00C763C7"/>
    <w:rsid w:val="00CA10F1"/>
    <w:rsid w:val="00CD4037"/>
    <w:rsid w:val="00D32A28"/>
    <w:rsid w:val="00D879FE"/>
    <w:rsid w:val="00DA4D74"/>
    <w:rsid w:val="00DB10DD"/>
    <w:rsid w:val="00DB332C"/>
    <w:rsid w:val="00DD7B4D"/>
    <w:rsid w:val="00DE132A"/>
    <w:rsid w:val="00DE6649"/>
    <w:rsid w:val="00E708B6"/>
    <w:rsid w:val="00EA1E26"/>
    <w:rsid w:val="00EB7942"/>
    <w:rsid w:val="00EC1EE1"/>
    <w:rsid w:val="00EE3F3F"/>
    <w:rsid w:val="00EE5BAA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CEA837B"/>
  <w15:docId w15:val="{4A1632A8-C43F-4EDF-9F7C-D9DB2A5A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pg5aERlyF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B835-FC13-43E0-A26B-81CEB436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zpg5aERlyF審定後收入支出彙計表A3.dot</Template>
  <TotalTime>1</TotalTime>
  <Pages>1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林宏儒</dc:creator>
  <cp:keywords/>
  <cp:lastModifiedBy>林宏儒</cp:lastModifiedBy>
  <cp:revision>4</cp:revision>
  <cp:lastPrinted>2021-06-26T02:53:00Z</cp:lastPrinted>
  <dcterms:created xsi:type="dcterms:W3CDTF">2026-06-03T08:08:00Z</dcterms:created>
  <dcterms:modified xsi:type="dcterms:W3CDTF">2026-06-15T08:27:00Z</dcterms:modified>
</cp:coreProperties>
</file>