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2160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AC609C3" w14:textId="77777777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6AEF4267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36559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F1F6" w14:textId="3660FB54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24F2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68B5FD05" w14:textId="77777777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right w:val="nil"/>
            </w:tcBorders>
          </w:tcPr>
          <w:p w14:paraId="7A715BCC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69DB98C5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28809A8E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21125036" w14:textId="77777777">
        <w:trPr>
          <w:cantSplit/>
          <w:tblHeader/>
        </w:trPr>
        <w:tc>
          <w:tcPr>
            <w:tcW w:w="600" w:type="dxa"/>
            <w:vMerge w:val="restart"/>
            <w:tcBorders>
              <w:left w:val="nil"/>
            </w:tcBorders>
            <w:vAlign w:val="center"/>
          </w:tcPr>
          <w:p w14:paraId="28B894F1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60" w:type="dxa"/>
            <w:vMerge w:val="restart"/>
            <w:tcBorders>
              <w:left w:val="nil"/>
            </w:tcBorders>
            <w:vAlign w:val="center"/>
          </w:tcPr>
          <w:p w14:paraId="4C369926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659E181A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7D0F7A5A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55D5D7E3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07C80FC9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108A71EB" w14:textId="77777777">
        <w:trPr>
          <w:cantSplit/>
          <w:trHeight w:val="260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569BF850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389206F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5219C1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056D722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52C0EF3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4EA557B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823A9D4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4B36FE6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17C9E3A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73010C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4A01881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37CE278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7AD0469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3308D5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8ABC3FD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3D3ADB64" w14:textId="77777777">
        <w:trPr>
          <w:cantSplit/>
          <w:trHeight w:val="128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2A40EFE8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18405F37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89182D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155655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441DC8E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5B0D08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B3DDB5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F134BF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2568D5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D78FC1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56B4AF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0275BC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0F841F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F07CA2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8E2BB5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19446D6E" w14:textId="77777777">
        <w:trPr>
          <w:cantSplit/>
          <w:trHeight w:val="127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15FF67CB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023D8FC5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EC134D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513C48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0267BCB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0BFCFD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9951B4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844A87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00D5F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41D700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85F636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E76573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CFCB42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598B1A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DE36FC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A24F24" w:rsidRPr="00290592" w14:paraId="5E0A1B19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7AB2DB6F" w14:textId="77777777" w:rsidR="00A24F24" w:rsidRPr="00290592" w:rsidRDefault="00A24F24" w:rsidP="00AB78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A991CD9" w14:textId="77777777" w:rsidR="00A24F24" w:rsidRPr="00290592" w:rsidRDefault="00A24F24" w:rsidP="00AB78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059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F47D7C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8,803,655,784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7ED0EB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448,595,980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0219D2A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6,423,343,672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972D47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B0A82E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1,931,716,132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30A6B5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7837DB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03BF0D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C51E2F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2396FE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448,595,980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643E4E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6,423,343,672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B6FA5E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AFE5A8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1,931,716,132</w:t>
            </w:r>
          </w:p>
        </w:tc>
      </w:tr>
      <w:tr w:rsidR="00A24F24" w:rsidRPr="00290592" w14:paraId="55005117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44BE6958" w14:textId="77777777" w:rsidR="00A24F24" w:rsidRPr="00290592" w:rsidRDefault="00A24F24" w:rsidP="00AB78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C37F3" w14:textId="77777777" w:rsidR="00A24F24" w:rsidRPr="00290592" w:rsidRDefault="00A24F24" w:rsidP="00AB78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059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5B3D18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2,038,323,643</w:t>
            </w:r>
          </w:p>
          <w:p w14:paraId="6543970F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6,765,332,141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071661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78,503,763</w:t>
            </w:r>
          </w:p>
          <w:p w14:paraId="43F271B6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370,092,217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701314D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1,761,202,352</w:t>
            </w:r>
          </w:p>
          <w:p w14:paraId="13CD3D2E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4,662,141,320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B0B7E5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330,410,350</w:t>
            </w:r>
          </w:p>
          <w:p w14:paraId="6D8BB025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- 330,410,350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F1611F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529,027,878</w:t>
            </w:r>
          </w:p>
          <w:p w14:paraId="2127A879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1,402,688,254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76E501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13C0FEF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3C22FB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616EB3F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4BB797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BCEDE52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33A7B0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AB4D1BE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DF58D1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78,503,763</w:t>
            </w:r>
          </w:p>
          <w:p w14:paraId="545F07E4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370,092,217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BE97FC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1,761,202,352</w:t>
            </w:r>
          </w:p>
          <w:p w14:paraId="16D97671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4,662,141,320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A18300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330,410,350</w:t>
            </w:r>
          </w:p>
          <w:p w14:paraId="622B6872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- 330,410,350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52C843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529,027,878</w:t>
            </w:r>
          </w:p>
          <w:p w14:paraId="20D98CEE" w14:textId="77777777" w:rsidR="00A24F24" w:rsidRPr="00290592" w:rsidRDefault="00A24F24" w:rsidP="00AB785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90592">
              <w:rPr>
                <w:rFonts w:ascii="新細明體" w:hAnsi="新細明體"/>
                <w:b/>
                <w:noProof/>
                <w:spacing w:val="-6"/>
                <w:sz w:val="20"/>
              </w:rPr>
              <w:t>1,402,688,254</w:t>
            </w:r>
          </w:p>
        </w:tc>
      </w:tr>
      <w:tr w:rsidR="00A24F24" w14:paraId="4F6F81E3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0833B5E7" w14:textId="77777777" w:rsidR="00A24F24" w:rsidRPr="008217C8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z w:val="20"/>
              </w:rPr>
            </w:pPr>
            <w:r w:rsidRPr="008217C8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2D60A87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5EABF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F720A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8,605,110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AC9A4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A7A06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95,937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6C1B77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A8D3A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8,509,173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CBC18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CCED9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C318D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9BB96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2590F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36618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48CBD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C1CA3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78175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236F1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6AB2E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5F36E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CAA2C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D351C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95,937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F4526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0AD5F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8,509,173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C06CA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162F5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231E8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571FE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4F24" w14:paraId="0238CF87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03D6C6B2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1915D59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B7128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26,391,548</w:t>
            </w:r>
          </w:p>
          <w:p w14:paraId="2A4D72F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58,816,931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3F7B7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337,106</w:t>
            </w:r>
          </w:p>
          <w:p w14:paraId="36705DF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338,000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FD2CA7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26,054,442</w:t>
            </w:r>
          </w:p>
          <w:p w14:paraId="24AF08D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52,727,080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F3A58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22226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8FAF8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4C9DA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5,751,851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49464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1991C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FAF29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39362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DFC2A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3B288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8EB52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C8B1E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5C98E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337,106</w:t>
            </w:r>
          </w:p>
          <w:p w14:paraId="65625DB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338,000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B1E4C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26,054,442</w:t>
            </w:r>
          </w:p>
          <w:p w14:paraId="08A1D7E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52,727,080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E52C5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E3A50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3EF50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4BE91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5,751,851</w:t>
            </w:r>
          </w:p>
        </w:tc>
      </w:tr>
      <w:tr w:rsidR="00A24F24" w14:paraId="30F083B0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587E10CF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57B9D4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民政局主管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80E8A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156,383,822</w:t>
            </w:r>
          </w:p>
          <w:p w14:paraId="1B6B665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327,006,649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42706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2,833,289</w:t>
            </w:r>
          </w:p>
          <w:p w14:paraId="49DDD90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6,586,301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EDAFC2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150,126,674</w:t>
            </w:r>
          </w:p>
          <w:p w14:paraId="1208D15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255,888,132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52E62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13,292,978</w:t>
            </w:r>
          </w:p>
          <w:p w14:paraId="4253EB7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- 13,292,978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7DF05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16,716,837</w:t>
            </w:r>
          </w:p>
          <w:p w14:paraId="027A93A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51,239,238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7F10C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B4B64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C2CEC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82F56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0DD6E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FA04E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9AF97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614B7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99942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2,833,289</w:t>
            </w:r>
          </w:p>
          <w:p w14:paraId="4ED6BB7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6,586,301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E3CAA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150,126,674</w:t>
            </w:r>
          </w:p>
          <w:p w14:paraId="23E3635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255,888,132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67745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13,292,978</w:t>
            </w:r>
          </w:p>
          <w:p w14:paraId="4CE74F7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- 13,292,978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DFD5C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16,716,837</w:t>
            </w:r>
          </w:p>
          <w:p w14:paraId="061A105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51,239,238</w:t>
            </w:r>
          </w:p>
        </w:tc>
      </w:tr>
      <w:tr w:rsidR="00A24F24" w14:paraId="7BD9EF82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15F8BA60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212BAA3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8EB6D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28,506,673</w:t>
            </w:r>
          </w:p>
          <w:p w14:paraId="35081AD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97,115,541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FB5DD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114,867</w:t>
            </w:r>
          </w:p>
          <w:p w14:paraId="504BB48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5,542,962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358A9E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28,391,806</w:t>
            </w:r>
          </w:p>
          <w:p w14:paraId="7B7BECF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75,958,736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3EDA4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49D80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F22BE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8B64B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15,613,843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A25BA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A2D37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98104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B4E0D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224D4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FC81D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0D695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8F522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504FD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114,867</w:t>
            </w:r>
          </w:p>
          <w:p w14:paraId="04135CC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5,542,962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DBBD5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28,391,806</w:t>
            </w:r>
          </w:p>
          <w:p w14:paraId="09FBE4D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75,958,736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87AA8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A6F33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CE22F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20DD6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15,613,843</w:t>
            </w:r>
          </w:p>
        </w:tc>
      </w:tr>
      <w:tr w:rsidR="00A24F24" w14:paraId="34F549A5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72C6588B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3FB253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A8EE4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11,114,242</w:t>
            </w:r>
          </w:p>
          <w:p w14:paraId="67CAB2C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89,210,806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39359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CAA02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76EC30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10,064,005</w:t>
            </w:r>
          </w:p>
          <w:p w14:paraId="1F3C824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49,265,997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5E304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703D1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E44E8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1,050,237</w:t>
            </w:r>
          </w:p>
          <w:p w14:paraId="30A5939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39,944,809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1B0BB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9CACB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99D3E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62F0F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C3792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0C321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E9D95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44DC8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CC86F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62E23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8C1C4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10,064,005</w:t>
            </w:r>
          </w:p>
          <w:p w14:paraId="4B25F5F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49,265,997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5A99B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C8D5A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B95A6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1,050,237</w:t>
            </w:r>
          </w:p>
          <w:p w14:paraId="38CD3EF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39,944,809</w:t>
            </w:r>
          </w:p>
        </w:tc>
      </w:tr>
      <w:tr w:rsidR="00A24F24" w14:paraId="4B0BA52E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41171675" w14:textId="77777777" w:rsidR="00A24F24" w:rsidRPr="008217C8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z w:val="20"/>
              </w:rPr>
            </w:pPr>
            <w:r w:rsidRPr="008217C8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C56657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教育局主管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F3D74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2,684,772</w:t>
            </w:r>
          </w:p>
          <w:p w14:paraId="0D97413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44,668,449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ADED8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7EAC0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2,726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39BAF1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2,684,772</w:t>
            </w:r>
          </w:p>
          <w:p w14:paraId="2697DD2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44,665,723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0B903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A925A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17AD3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5E41B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0B349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ED400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BEF93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6C235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95022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80261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42731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44E88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997A5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F6C8F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2,726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87E35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2,684,772</w:t>
            </w:r>
          </w:p>
          <w:p w14:paraId="2329BBB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44,665,723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12B13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25A07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89B70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3F00B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4F24" w14:paraId="119ADD91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18CCA5BD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111－113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FEF6D5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504BE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967,200</w:t>
            </w:r>
          </w:p>
          <w:p w14:paraId="587CC6F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834,445,977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E8E63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18,330</w:t>
            </w:r>
          </w:p>
          <w:p w14:paraId="12D49D9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5,850,464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1AE093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948,870</w:t>
            </w:r>
          </w:p>
          <w:p w14:paraId="0CA348C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527,244,880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2C126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CAB98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3D0D2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2E23C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301,350,633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1E586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31AD6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D6F1D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07697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66D1B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87B27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D580E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BEEE5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C96F7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18,330</w:t>
            </w:r>
          </w:p>
          <w:p w14:paraId="6EC52FF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5,850,464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CE28E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948,870</w:t>
            </w:r>
          </w:p>
          <w:p w14:paraId="0904818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527,244,880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EA272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ED00D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45699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F0452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301,350,633</w:t>
            </w:r>
          </w:p>
        </w:tc>
      </w:tr>
      <w:tr w:rsidR="00A24F24" w14:paraId="2D5B291D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7D32ADDB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C44B4E1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農業局主管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DBDB3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157,502,169</w:t>
            </w:r>
          </w:p>
          <w:p w14:paraId="17752DF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605,583,960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71089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1,390,248</w:t>
            </w:r>
          </w:p>
          <w:p w14:paraId="5C62601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17,030,036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50E36A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148,307,849</w:t>
            </w:r>
          </w:p>
          <w:p w14:paraId="4D52FFF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312,156,157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320D5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224,837,686</w:t>
            </w:r>
          </w:p>
          <w:p w14:paraId="0F36399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- 224,837,686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4D1DA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232,641,758</w:t>
            </w:r>
          </w:p>
          <w:p w14:paraId="5F77F69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51,560,081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3C1E6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663E1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67C8F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94E3A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EE3B2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6158D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9AC12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F07E6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2D5C8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1,390,248</w:t>
            </w:r>
          </w:p>
          <w:p w14:paraId="4E447D1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17,030,036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7FBC7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148,307,849</w:t>
            </w:r>
          </w:p>
          <w:p w14:paraId="236DE44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312,156,157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DBDA8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224,837,686</w:t>
            </w:r>
          </w:p>
          <w:p w14:paraId="125B394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- 224,837,686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AFF54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232,641,758</w:t>
            </w:r>
          </w:p>
          <w:p w14:paraId="0962C63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51,560,081</w:t>
            </w:r>
          </w:p>
        </w:tc>
      </w:tr>
      <w:tr w:rsidR="00A24F24" w14:paraId="291381E7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1D44FE0D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D2FB41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水利局主管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FDF83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555,735,370</w:t>
            </w:r>
          </w:p>
          <w:p w14:paraId="4C27CC0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1,411,309,772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CA893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465,578</w:t>
            </w:r>
          </w:p>
          <w:p w14:paraId="4DFF2C6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115,273,586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156EC9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499,840,852</w:t>
            </w:r>
          </w:p>
          <w:p w14:paraId="0EC03FA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933,353,585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56530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85,385,868</w:t>
            </w:r>
          </w:p>
          <w:p w14:paraId="0ABC860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- 85,385,868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6E2A0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140,814,808</w:t>
            </w:r>
          </w:p>
          <w:p w14:paraId="06506B2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277,296,733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2C003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108B7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C3B73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578D9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E0D6C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9CEEE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8606D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C1F1D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67059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465,578</w:t>
            </w:r>
          </w:p>
          <w:p w14:paraId="674D645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115,273,586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0E4CB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499,840,852</w:t>
            </w:r>
          </w:p>
          <w:p w14:paraId="02A1174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933,353,585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0653E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85,385,868</w:t>
            </w:r>
          </w:p>
          <w:p w14:paraId="02CED59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- 85,385,868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E3C8B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140,814,808</w:t>
            </w:r>
          </w:p>
          <w:p w14:paraId="6497A7F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277,296,733</w:t>
            </w:r>
          </w:p>
        </w:tc>
      </w:tr>
      <w:tr w:rsidR="00A24F24" w14:paraId="1087511B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6C6B4638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71C13C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工務局主管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0F146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234,954,183</w:t>
            </w:r>
          </w:p>
          <w:p w14:paraId="428EAC0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614,290,833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6B597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8,987,630</w:t>
            </w:r>
          </w:p>
          <w:p w14:paraId="0F5530C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37,817,248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23C513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179,548,656</w:t>
            </w:r>
          </w:p>
          <w:p w14:paraId="6F04F43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521,101,318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1A9DA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1EF34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66A11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46,417,897</w:t>
            </w:r>
          </w:p>
          <w:p w14:paraId="363EA3B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55,372,267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1C158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71B4C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320C7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16068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05513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08B11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7DEB7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BDF0B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C986A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8,987,630</w:t>
            </w:r>
          </w:p>
          <w:p w14:paraId="0B40C35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37,817,248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938DD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179,548,656</w:t>
            </w:r>
          </w:p>
          <w:p w14:paraId="0DB46C4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521,101,318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A9F7F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99BBD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C7A7B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46,417,897</w:t>
            </w:r>
          </w:p>
          <w:p w14:paraId="56798F9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55,372,267</w:t>
            </w:r>
          </w:p>
        </w:tc>
      </w:tr>
      <w:tr w:rsidR="00A24F24" w14:paraId="72D60E00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323F2ED5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109－113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F479CB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交通局主管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F1477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107,439,124</w:t>
            </w:r>
          </w:p>
          <w:p w14:paraId="084FC7E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270,609,030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B56FD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4,676,976</w:t>
            </w:r>
          </w:p>
          <w:p w14:paraId="0690736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3,387,100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EA830A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97,940,702</w:t>
            </w:r>
          </w:p>
          <w:p w14:paraId="455E4DC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128,411,410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DABB9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5C343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4C65C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4,821,446</w:t>
            </w:r>
          </w:p>
          <w:p w14:paraId="3CE9021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138,810,520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02302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FE356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53F6E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33DC2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909A2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76C4E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6C99C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54223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B05C7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4,676,976</w:t>
            </w:r>
          </w:p>
          <w:p w14:paraId="6FD6F5B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3,387,100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9DB90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97,940,702</w:t>
            </w:r>
          </w:p>
          <w:p w14:paraId="51CFF25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128,411,410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90172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D4BAB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0CA56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4,821,446</w:t>
            </w:r>
          </w:p>
          <w:p w14:paraId="4332117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138,810,520</w:t>
            </w:r>
          </w:p>
        </w:tc>
      </w:tr>
      <w:tr w:rsidR="00A24F24" w14:paraId="0F1C9F62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18E4002D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109－113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E780A8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觀光旅遊局主管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3FA3B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38,232,594</w:t>
            </w:r>
          </w:p>
          <w:p w14:paraId="657898E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36,871,459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8E54D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419,721</w:t>
            </w:r>
          </w:p>
          <w:p w14:paraId="155AB40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3,219,507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3B908D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37,792,873</w:t>
            </w:r>
          </w:p>
          <w:p w14:paraId="7C94346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33,651,952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AC5F7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D81E3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0D169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20,000</w:t>
            </w:r>
          </w:p>
          <w:p w14:paraId="4A27EE6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F0C51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C5287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AE50D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6052B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525E8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01E47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A5BD1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54B0E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12ECE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419,721</w:t>
            </w:r>
          </w:p>
          <w:p w14:paraId="4916233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3,219,507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52E18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37,792,873</w:t>
            </w:r>
          </w:p>
          <w:p w14:paraId="13A205D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33,651,952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C75CE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44DD0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E0CCE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20,000</w:t>
            </w:r>
          </w:p>
          <w:p w14:paraId="0720C47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4F24" w14:paraId="5D7FA0C9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581B29E6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111－113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233858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經濟發展局主管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354F0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59,089,767</w:t>
            </w:r>
          </w:p>
          <w:p w14:paraId="3F24945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227,689,128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5B58D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459,741</w:t>
            </w:r>
          </w:p>
          <w:p w14:paraId="406C39C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99,858,784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2F0482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40,186,567</w:t>
            </w:r>
          </w:p>
          <w:p w14:paraId="270CCBF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123,587,545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FAC89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EDD8E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A677B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18,443,459</w:t>
            </w:r>
          </w:p>
          <w:p w14:paraId="474BC65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4,242,799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04615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17AC8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43D54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58AFE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61C8F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68DDC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1171A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42541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A094D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459,741</w:t>
            </w:r>
          </w:p>
          <w:p w14:paraId="6F7B464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99,858,784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4354B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40,186,567</w:t>
            </w:r>
          </w:p>
          <w:p w14:paraId="1D163C1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123,587,545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0AF92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04D74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C3D31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18,443,459</w:t>
            </w:r>
          </w:p>
          <w:p w14:paraId="14856BA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4,242,799</w:t>
            </w:r>
          </w:p>
        </w:tc>
      </w:tr>
      <w:tr w:rsidR="00A24F24" w14:paraId="7FABFF28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044824ED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BD4CC5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37160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181,431,229</w:t>
            </w:r>
          </w:p>
          <w:p w14:paraId="1F54088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319,185,060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D890B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19,663,752</w:t>
            </w:r>
          </w:p>
          <w:p w14:paraId="10349C9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1,434,641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D690EA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149,290,683</w:t>
            </w:r>
          </w:p>
          <w:p w14:paraId="5264BBF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246,005,349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8AF61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1100D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5A226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12,476,794</w:t>
            </w:r>
          </w:p>
          <w:p w14:paraId="16E7A62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71,745,070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DD4DD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FF91E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8E687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49C98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C56AB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9C593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18095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2B57C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D41D5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19,663,752</w:t>
            </w:r>
          </w:p>
          <w:p w14:paraId="5476E34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1,434,641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FA2CF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149,290,683</w:t>
            </w:r>
          </w:p>
          <w:p w14:paraId="6B9C5B4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246,005,349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6647F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E4EB1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1A8E1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12,476,794</w:t>
            </w:r>
          </w:p>
          <w:p w14:paraId="20C9FAE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71,745,070</w:t>
            </w:r>
          </w:p>
        </w:tc>
      </w:tr>
      <w:tr w:rsidR="00A24F24" w14:paraId="1F7160BD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0468900E" w14:textId="77777777" w:rsidR="00A24F24" w:rsidRPr="008217C8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z w:val="20"/>
              </w:rPr>
            </w:pPr>
            <w:r w:rsidRPr="008217C8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6B1991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C0972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202,500</w:t>
            </w:r>
          </w:p>
          <w:p w14:paraId="2C73BE5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58C24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22E98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564B22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202,500</w:t>
            </w:r>
          </w:p>
          <w:p w14:paraId="4312AC0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5D5A2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59A34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D9AB5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8F0C9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E1AFC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21395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A276F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BB5F1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3AC78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0529F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268FE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6ADE0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D5190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2DCA8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BF84A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202,500</w:t>
            </w:r>
          </w:p>
          <w:p w14:paraId="045175F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27DA3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EAC35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54171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07130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4F24" w14:paraId="529CCEA5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5B98F5DF" w14:textId="77777777" w:rsidR="00A24F24" w:rsidRPr="008217C8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z w:val="20"/>
              </w:rPr>
            </w:pPr>
            <w:r w:rsidRPr="008217C8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1D433B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A8F26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95,818,045</w:t>
            </w:r>
          </w:p>
          <w:p w14:paraId="1B67DCD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90F1E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1,984,609</w:t>
            </w:r>
          </w:p>
          <w:p w14:paraId="259D598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07F660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64,656,636</w:t>
            </w:r>
          </w:p>
          <w:p w14:paraId="527A154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8F0C8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DF5DD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1F1A8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29,176,800</w:t>
            </w:r>
          </w:p>
          <w:p w14:paraId="524993C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B6C78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11738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8950F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F3EE8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132A0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403F1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C1021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79F0B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1382F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1,984,609</w:t>
            </w:r>
          </w:p>
          <w:p w14:paraId="2D939D8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0E806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64,656,636</w:t>
            </w:r>
          </w:p>
          <w:p w14:paraId="2E60089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37672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7CD6C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49409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29,176,800</w:t>
            </w:r>
          </w:p>
          <w:p w14:paraId="563F39E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4F24" w14:paraId="1507BCBA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64B08294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111－113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8E6485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B32CB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40,616,645</w:t>
            </w:r>
          </w:p>
          <w:p w14:paraId="73C73F9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13,529,967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E09A1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558,074</w:t>
            </w:r>
          </w:p>
          <w:p w14:paraId="6C85455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1,012,541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FC20FA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30,590,076</w:t>
            </w:r>
          </w:p>
          <w:p w14:paraId="62DEFC4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12,517,426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818A7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A89F3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F0C11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9,468,495</w:t>
            </w:r>
          </w:p>
          <w:p w14:paraId="712D885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D3854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AC1C4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C6A26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50D02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4E9C1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C63CF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1D0B0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3CA95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3A39D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558,074</w:t>
            </w:r>
          </w:p>
          <w:p w14:paraId="67CAAE6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1,012,541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91541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30,590,076</w:t>
            </w:r>
          </w:p>
          <w:p w14:paraId="1354232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12,517,426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D4F0A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21D31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AC2D0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9,468,495</w:t>
            </w:r>
          </w:p>
          <w:p w14:paraId="1948B30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4F24" w14:paraId="7286D906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64DFE81C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CD87161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82961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219,790,383</w:t>
            </w:r>
          </w:p>
          <w:p w14:paraId="2AC3DF8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92,985,833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62C6E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34,653,966</w:t>
            </w:r>
          </w:p>
          <w:p w14:paraId="6374B69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432,486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F8D038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176,078,488</w:t>
            </w:r>
          </w:p>
          <w:p w14:paraId="2FCC97D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92,553,347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E94E5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6E835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B2965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9,057,929</w:t>
            </w:r>
          </w:p>
          <w:p w14:paraId="273EAF1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CF1E1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C2C01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50C4E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9E4D0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FEA69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4ACC6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90261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1233A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5515D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34,653,966</w:t>
            </w:r>
          </w:p>
          <w:p w14:paraId="2934AAF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432,486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8F538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176,078,488</w:t>
            </w:r>
          </w:p>
          <w:p w14:paraId="6983D8F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92,553,347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27C97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696BA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536B5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9,057,929</w:t>
            </w:r>
          </w:p>
          <w:p w14:paraId="694AB82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4F24" w14:paraId="16734266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3A40B1DE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F460B2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2E7EB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25,137,018</w:t>
            </w:r>
          </w:p>
          <w:p w14:paraId="72BFAAC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233,542,853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06DFD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86,119</w:t>
            </w:r>
          </w:p>
          <w:p w14:paraId="28C6359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722,002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703A13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25,050,899</w:t>
            </w:r>
          </w:p>
          <w:p w14:paraId="414C013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219,331,420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D74CB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A7932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C5044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40F73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13,489,431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5915B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A3807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847E1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E72EC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FA2EA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DCBCD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4688A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F67AF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D823F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86,119</w:t>
            </w:r>
          </w:p>
          <w:p w14:paraId="6EE839C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722,002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FC937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25,050,899</w:t>
            </w:r>
          </w:p>
          <w:p w14:paraId="3DB1AA2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219,331,420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DA3C7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4D887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7895F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1E1E0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13,489,431</w:t>
            </w:r>
          </w:p>
        </w:tc>
      </w:tr>
      <w:tr w:rsidR="00A24F24" w14:paraId="26D9ED8D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5EC6F195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2ED99E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5F38D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159ED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21,863,411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7CC56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ACD11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400,653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EDE115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4BC9A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21,462,758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83514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D2BDB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C48E3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90961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D9EBF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3DF16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63606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77052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0E3F1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96B0C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091D0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AAB79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51B18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13B50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400,653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14772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2AFF8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21,462,758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9AF13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254E0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2E79F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08FCE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24F24" w14:paraId="4AA0F8A8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117AFB57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608E62A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體育局主管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29D8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46,281,525</w:t>
            </w:r>
          </w:p>
          <w:p w14:paraId="5E11BD0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784,850,165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8C7FF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174,776</w:t>
            </w:r>
          </w:p>
          <w:p w14:paraId="4E1708B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16,478,706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4B54AD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45,079,149</w:t>
            </w:r>
          </w:p>
          <w:p w14:paraId="1A04DA1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605,267,277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2FA93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7B0B9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78F96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1,027,600</w:t>
            </w:r>
          </w:p>
          <w:p w14:paraId="150396F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163,104,182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C3595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46859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7FD3CA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ECAF72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1371B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FD85D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05651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03520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6FE03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174,776</w:t>
            </w:r>
          </w:p>
          <w:p w14:paraId="22F984D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16,478,706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6AAE7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45,079,149</w:t>
            </w:r>
          </w:p>
          <w:p w14:paraId="6CB3A3B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605,267,277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9D25F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C70180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9153E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1,027,600</w:t>
            </w:r>
          </w:p>
          <w:p w14:paraId="644BCA69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163,104,182</w:t>
            </w:r>
          </w:p>
        </w:tc>
      </w:tr>
      <w:tr w:rsidR="00A24F24" w14:paraId="0EE8AF1D" w14:textId="77777777" w:rsidTr="00AB78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0" w:type="dxa"/>
            <w:shd w:val="clear" w:color="auto" w:fill="auto"/>
            <w:vAlign w:val="center"/>
          </w:tcPr>
          <w:p w14:paraId="1C702F0F" w14:textId="77777777" w:rsidR="00A24F24" w:rsidRPr="00F66645" w:rsidRDefault="00A24F24" w:rsidP="009C2231">
            <w:pPr>
              <w:spacing w:line="250" w:lineRule="exact"/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F66645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CA06C1" w14:textId="77777777" w:rsidR="00A24F24" w:rsidRDefault="00A24F24" w:rsidP="009C2231">
            <w:pPr>
              <w:spacing w:line="25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D45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71C55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50,044,834</w:t>
            </w:r>
          </w:p>
          <w:p w14:paraId="2AACB9C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671,451,207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5EF37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1,678,981</w:t>
            </w:r>
          </w:p>
          <w:p w14:paraId="38AEC13F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54,608,537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3385D6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48,365,853</w:t>
            </w:r>
          </w:p>
          <w:p w14:paraId="44636E1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396,782,055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833B0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6,893,818</w:t>
            </w:r>
          </w:p>
          <w:p w14:paraId="067B564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- 6,893,818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A8BAA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6,893,818</w:t>
            </w:r>
          </w:p>
          <w:p w14:paraId="180C831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213,166,797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0EB418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1FDE4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9F104E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4130E4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FD694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BCA973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BD86C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E77C3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945B17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1,678,981</w:t>
            </w:r>
          </w:p>
          <w:p w14:paraId="19773B6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54,608,537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2F95AC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48,365,853</w:t>
            </w:r>
          </w:p>
          <w:p w14:paraId="528DAF7D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396,782,055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923D9B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6,893,818</w:t>
            </w:r>
          </w:p>
          <w:p w14:paraId="25522C11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- 6,893,818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7149F6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6,893,818</w:t>
            </w:r>
          </w:p>
          <w:p w14:paraId="012F4EA5" w14:textId="77777777" w:rsidR="00A24F24" w:rsidRPr="008B0CCA" w:rsidRDefault="00A24F24" w:rsidP="009C2231">
            <w:pPr>
              <w:spacing w:line="25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37D45">
              <w:rPr>
                <w:rFonts w:ascii="新細明體" w:hAnsi="新細明體"/>
                <w:noProof/>
                <w:spacing w:val="-6"/>
                <w:sz w:val="20"/>
              </w:rPr>
              <w:t>213,166,797</w:t>
            </w:r>
          </w:p>
        </w:tc>
      </w:tr>
    </w:tbl>
    <w:p w14:paraId="45466482" w14:textId="77777777" w:rsidR="00D867AC" w:rsidRDefault="00D867AC" w:rsidP="00FD4A69">
      <w:pPr>
        <w:ind w:right="414"/>
        <w:jc w:val="center"/>
        <w:rPr>
          <w:rFonts w:eastAsia="標楷體"/>
          <w:sz w:val="22"/>
        </w:rPr>
      </w:pPr>
    </w:p>
    <w:sectPr w:rsidR="00D867AC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A2BA" w14:textId="77777777" w:rsidR="00A24F24" w:rsidRDefault="00A24F24">
      <w:r>
        <w:separator/>
      </w:r>
    </w:p>
  </w:endnote>
  <w:endnote w:type="continuationSeparator" w:id="0">
    <w:p w14:paraId="37FD66DA" w14:textId="77777777" w:rsidR="00A24F24" w:rsidRDefault="00A2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282B" w14:textId="045814DB" w:rsidR="00C315F0" w:rsidRPr="00C315F0" w:rsidRDefault="00C315F0">
    <w:pPr>
      <w:pStyle w:val="a4"/>
      <w:jc w:val="center"/>
      <w:rPr>
        <w:rFonts w:ascii="標楷體" w:eastAsia="標楷體" w:hAnsi="標楷體"/>
      </w:rPr>
    </w:pPr>
    <w:r w:rsidRPr="00C315F0">
      <w:rPr>
        <w:rFonts w:ascii="標楷體" w:eastAsia="標楷體" w:hAnsi="標楷體" w:hint="eastAsia"/>
      </w:rPr>
      <w:t>第14-</w:t>
    </w:r>
    <w:r w:rsidRPr="00C315F0">
      <w:rPr>
        <w:rFonts w:ascii="標楷體" w:eastAsia="標楷體" w:hAnsi="標楷體"/>
      </w:rPr>
      <w:fldChar w:fldCharType="begin"/>
    </w:r>
    <w:r w:rsidRPr="00C315F0">
      <w:rPr>
        <w:rFonts w:ascii="標楷體" w:eastAsia="標楷體" w:hAnsi="標楷體"/>
      </w:rPr>
      <w:instrText>PAGE   \* MERGEFORMAT</w:instrText>
    </w:r>
    <w:r w:rsidRPr="00C315F0">
      <w:rPr>
        <w:rFonts w:ascii="標楷體" w:eastAsia="標楷體" w:hAnsi="標楷體"/>
      </w:rPr>
      <w:fldChar w:fldCharType="separate"/>
    </w:r>
    <w:r w:rsidRPr="00C315F0">
      <w:rPr>
        <w:rFonts w:ascii="標楷體" w:eastAsia="標楷體" w:hAnsi="標楷體"/>
        <w:lang w:val="zh-TW"/>
      </w:rPr>
      <w:t>2</w:t>
    </w:r>
    <w:r w:rsidRPr="00C315F0">
      <w:rPr>
        <w:rFonts w:ascii="標楷體" w:eastAsia="標楷體" w:hAnsi="標楷體"/>
      </w:rPr>
      <w:fldChar w:fldCharType="end"/>
    </w:r>
    <w:r w:rsidRPr="00C315F0">
      <w:rPr>
        <w:rFonts w:ascii="標楷體" w:eastAsia="標楷體" w:hAnsi="標楷體" w:hint="eastAsia"/>
      </w:rPr>
      <w:t>頁</w:t>
    </w:r>
  </w:p>
  <w:p w14:paraId="5548041A" w14:textId="77777777" w:rsidR="00C315F0" w:rsidRDefault="00C315F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EA1F" w14:textId="26EEF583" w:rsidR="00F66645" w:rsidRPr="00F66645" w:rsidRDefault="00F66645">
    <w:pPr>
      <w:pStyle w:val="a4"/>
      <w:jc w:val="center"/>
      <w:rPr>
        <w:rFonts w:ascii="標楷體" w:eastAsia="標楷體" w:hAnsi="標楷體"/>
      </w:rPr>
    </w:pPr>
    <w:r w:rsidRPr="00F66645">
      <w:rPr>
        <w:rFonts w:ascii="標楷體" w:eastAsia="標楷體" w:hAnsi="標楷體" w:hint="eastAsia"/>
      </w:rPr>
      <w:t>第1</w:t>
    </w:r>
    <w:r w:rsidR="00FD4A69">
      <w:rPr>
        <w:rFonts w:ascii="標楷體" w:eastAsia="標楷體" w:hAnsi="標楷體" w:hint="eastAsia"/>
      </w:rPr>
      <w:t>3</w:t>
    </w:r>
    <w:r w:rsidRPr="00F66645">
      <w:rPr>
        <w:rFonts w:ascii="標楷體" w:eastAsia="標楷體" w:hAnsi="標楷體" w:hint="eastAsia"/>
      </w:rPr>
      <w:t>-</w:t>
    </w:r>
    <w:r w:rsidRPr="00F66645">
      <w:rPr>
        <w:rFonts w:ascii="標楷體" w:eastAsia="標楷體" w:hAnsi="標楷體"/>
      </w:rPr>
      <w:fldChar w:fldCharType="begin"/>
    </w:r>
    <w:r w:rsidRPr="00F66645">
      <w:rPr>
        <w:rFonts w:ascii="標楷體" w:eastAsia="標楷體" w:hAnsi="標楷體"/>
      </w:rPr>
      <w:instrText>PAGE   \* MERGEFORMAT</w:instrText>
    </w:r>
    <w:r w:rsidRPr="00F66645">
      <w:rPr>
        <w:rFonts w:ascii="標楷體" w:eastAsia="標楷體" w:hAnsi="標楷體"/>
      </w:rPr>
      <w:fldChar w:fldCharType="separate"/>
    </w:r>
    <w:r w:rsidRPr="00F66645">
      <w:rPr>
        <w:rFonts w:ascii="標楷體" w:eastAsia="標楷體" w:hAnsi="標楷體"/>
        <w:lang w:val="zh-TW"/>
      </w:rPr>
      <w:t>2</w:t>
    </w:r>
    <w:r w:rsidRPr="00F66645">
      <w:rPr>
        <w:rFonts w:ascii="標楷體" w:eastAsia="標楷體" w:hAnsi="標楷體"/>
      </w:rPr>
      <w:fldChar w:fldCharType="end"/>
    </w:r>
    <w:r w:rsidRPr="00F66645">
      <w:rPr>
        <w:rFonts w:ascii="標楷體" w:eastAsia="標楷體" w:hAnsi="標楷體" w:hint="eastAsia"/>
      </w:rPr>
      <w:t>頁</w:t>
    </w:r>
  </w:p>
  <w:p w14:paraId="0BB26A6A" w14:textId="77777777" w:rsidR="00C315F0" w:rsidRDefault="00C315F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AAEFC" w14:textId="77777777" w:rsidR="00A24F24" w:rsidRDefault="00A24F24">
      <w:r>
        <w:separator/>
      </w:r>
    </w:p>
  </w:footnote>
  <w:footnote w:type="continuationSeparator" w:id="0">
    <w:p w14:paraId="19EE8596" w14:textId="77777777" w:rsidR="00A24F24" w:rsidRDefault="00A24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FA8C" w14:textId="19B43D83" w:rsidR="00D867AC" w:rsidRDefault="00C315F0">
    <w:pPr>
      <w:jc w:val="center"/>
    </w:pPr>
    <w:r w:rsidRPr="00C315F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315F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Pr="00C315F0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C315F0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C315F0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C315F0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AC31B" w14:textId="13B72BEE" w:rsidR="00D867AC" w:rsidRDefault="00C315F0">
    <w:pPr>
      <w:jc w:val="center"/>
      <w:rPr>
        <w:rFonts w:ascii="標楷體" w:eastAsia="標楷體" w:hAnsi="標楷體"/>
        <w:b/>
        <w:sz w:val="32"/>
      </w:rPr>
    </w:pPr>
    <w:r w:rsidRPr="00C315F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9E376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C315F0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Pr="00C315F0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C315F0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C315F0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4F24"/>
    <w:rsid w:val="0001712C"/>
    <w:rsid w:val="000A3326"/>
    <w:rsid w:val="001214FD"/>
    <w:rsid w:val="0018082A"/>
    <w:rsid w:val="001A4B2C"/>
    <w:rsid w:val="003F092B"/>
    <w:rsid w:val="004E0B7F"/>
    <w:rsid w:val="00734FFE"/>
    <w:rsid w:val="00775C5D"/>
    <w:rsid w:val="007D2D84"/>
    <w:rsid w:val="008217C8"/>
    <w:rsid w:val="008B0CCA"/>
    <w:rsid w:val="008E605A"/>
    <w:rsid w:val="009C2231"/>
    <w:rsid w:val="009D2E50"/>
    <w:rsid w:val="009E3761"/>
    <w:rsid w:val="00A24F24"/>
    <w:rsid w:val="00AA7593"/>
    <w:rsid w:val="00AB6EA1"/>
    <w:rsid w:val="00B27658"/>
    <w:rsid w:val="00C315F0"/>
    <w:rsid w:val="00CE74C9"/>
    <w:rsid w:val="00D867AC"/>
    <w:rsid w:val="00EC414C"/>
    <w:rsid w:val="00ED19D3"/>
    <w:rsid w:val="00F66645"/>
    <w:rsid w:val="00FB2CFB"/>
    <w:rsid w:val="00FD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6CEA49"/>
  <w15:chartTrackingRefBased/>
  <w15:docId w15:val="{5240FBCD-9769-430E-A297-F83B8DE3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C315F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8pCUrIdYMpN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8pCUrIdYMpN以前年度歲出決算審定表.dot</Template>
  <TotalTime>4</TotalTime>
  <Pages>1</Pages>
  <Words>653</Words>
  <Characters>3727</Characters>
  <Application>Microsoft Office Word</Application>
  <DocSecurity>0</DocSecurity>
  <Lines>31</Lines>
  <Paragraphs>8</Paragraphs>
  <ScaleCrop>false</ScaleCrop>
  <Company>N.A.O.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薛亦芹</dc:creator>
  <cp:keywords/>
  <cp:lastModifiedBy>薛亦芹</cp:lastModifiedBy>
  <cp:revision>8</cp:revision>
  <cp:lastPrinted>2026-05-27T01:43:00Z</cp:lastPrinted>
  <dcterms:created xsi:type="dcterms:W3CDTF">2026-05-26T09:07:00Z</dcterms:created>
  <dcterms:modified xsi:type="dcterms:W3CDTF">2026-05-27T01:43:00Z</dcterms:modified>
</cp:coreProperties>
</file>