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0"/>
        <w:gridCol w:w="2160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476EB181" w14:textId="77777777">
        <w:trPr>
          <w:cantSplit/>
          <w:trHeight w:val="27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78F36DF3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0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E01FC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EDA04" w14:textId="7F05C157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D77345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05738F14" w14:textId="77777777">
        <w:trPr>
          <w:cantSplit/>
          <w:trHeight w:val="270"/>
          <w:tblHeader/>
        </w:trPr>
        <w:tc>
          <w:tcPr>
            <w:tcW w:w="600" w:type="dxa"/>
            <w:tcBorders>
              <w:top w:val="nil"/>
              <w:left w:val="nil"/>
              <w:right w:val="nil"/>
            </w:tcBorders>
          </w:tcPr>
          <w:p w14:paraId="7C9C8AD6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09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1C871FF1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06E11F1F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0FA21EE9" w14:textId="77777777">
        <w:trPr>
          <w:cantSplit/>
          <w:tblHeader/>
        </w:trPr>
        <w:tc>
          <w:tcPr>
            <w:tcW w:w="600" w:type="dxa"/>
            <w:vMerge w:val="restart"/>
            <w:tcBorders>
              <w:left w:val="nil"/>
            </w:tcBorders>
            <w:vAlign w:val="center"/>
          </w:tcPr>
          <w:p w14:paraId="3D44A930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160" w:type="dxa"/>
            <w:vMerge w:val="restart"/>
            <w:tcBorders>
              <w:left w:val="nil"/>
            </w:tcBorders>
            <w:vAlign w:val="center"/>
          </w:tcPr>
          <w:p w14:paraId="0E1B75C0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4E80FC06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455151A3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5BB5C3CA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6724F399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49A2D1D4" w14:textId="77777777">
        <w:trPr>
          <w:cantSplit/>
          <w:trHeight w:val="260"/>
          <w:tblHeader/>
        </w:trPr>
        <w:tc>
          <w:tcPr>
            <w:tcW w:w="600" w:type="dxa"/>
            <w:vMerge/>
            <w:tcBorders>
              <w:left w:val="nil"/>
            </w:tcBorders>
            <w:vAlign w:val="center"/>
          </w:tcPr>
          <w:p w14:paraId="59887A74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14:paraId="63CE9B9D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834D05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6D289E0C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4A441E6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324F52ED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282D0B17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630F45A6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5BEFD86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1B4DE53A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165F949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6BD38F36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2E29F33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A6474B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ADDCA3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0E17442F" w14:textId="77777777">
        <w:trPr>
          <w:cantSplit/>
          <w:trHeight w:val="128"/>
          <w:tblHeader/>
        </w:trPr>
        <w:tc>
          <w:tcPr>
            <w:tcW w:w="600" w:type="dxa"/>
            <w:vMerge/>
            <w:tcBorders>
              <w:left w:val="nil"/>
            </w:tcBorders>
            <w:vAlign w:val="center"/>
          </w:tcPr>
          <w:p w14:paraId="0658A0EA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14:paraId="1121DDE5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B4A461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B7017D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2650002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623B37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2A88C0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7110AC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3D6BE5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0512F3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58CB3A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1D6199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DA0879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27EFF4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D151D7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2D9A7CD8" w14:textId="77777777">
        <w:trPr>
          <w:cantSplit/>
          <w:trHeight w:val="127"/>
          <w:tblHeader/>
        </w:trPr>
        <w:tc>
          <w:tcPr>
            <w:tcW w:w="600" w:type="dxa"/>
            <w:vMerge/>
            <w:tcBorders>
              <w:left w:val="nil"/>
            </w:tcBorders>
            <w:vAlign w:val="center"/>
          </w:tcPr>
          <w:p w14:paraId="2D9F782C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14:paraId="59D1F332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66B9C6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95B1F9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47D6A77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0E4278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BCD139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575BF3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13519F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D30E32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788312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ED19B8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A484A0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24CF38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D27DEC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D77345" w:rsidRPr="0081316C" w14:paraId="588C330B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48C19D8C" w14:textId="77777777" w:rsidR="00D77345" w:rsidRPr="0081316C" w:rsidRDefault="00D77345" w:rsidP="00F53913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6C5D89A" w14:textId="77777777" w:rsidR="00D77345" w:rsidRPr="0081316C" w:rsidRDefault="00D77345" w:rsidP="00F5391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1316C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13767F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8,803,655,784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B5A4DB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448,595,980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B821A50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6,423,343,672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381DBF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D9E216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1,931,716,132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C31438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EBAB51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182FBF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EC8CC0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E07DD6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448,595,980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485DA5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6,423,343,672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3D7A27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8403A1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1,931,716,132</w:t>
            </w:r>
          </w:p>
        </w:tc>
      </w:tr>
      <w:tr w:rsidR="00D77345" w:rsidRPr="0081316C" w14:paraId="7FFB5305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158F1B12" w14:textId="77777777" w:rsidR="00D77345" w:rsidRPr="0081316C" w:rsidRDefault="00D77345" w:rsidP="00F53913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E0E2E7F" w14:textId="77777777" w:rsidR="00D77345" w:rsidRPr="0081316C" w:rsidRDefault="00D77345" w:rsidP="00F5391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1316C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1A9760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2,038,323,643</w:t>
            </w:r>
          </w:p>
          <w:p w14:paraId="242E2487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6,765,332,141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3C2331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78,503,763</w:t>
            </w:r>
          </w:p>
          <w:p w14:paraId="331EC19A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370,092,217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DF610A1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1,761,202,352</w:t>
            </w:r>
          </w:p>
          <w:p w14:paraId="23E8C89B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4,662,141,320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64AD2A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330,410,350</w:t>
            </w:r>
          </w:p>
          <w:p w14:paraId="1553E958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- 330,410,350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2B9A94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529,027,878</w:t>
            </w:r>
          </w:p>
          <w:p w14:paraId="56D5EFCA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1,402,688,254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5CF1EC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0B9C6E5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102912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1043DE7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C7A0C2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76F1B27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71777E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801EBD2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C0C955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78,503,763</w:t>
            </w:r>
          </w:p>
          <w:p w14:paraId="7AF886E2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370,092,217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5B9778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1,761,202,352</w:t>
            </w:r>
          </w:p>
          <w:p w14:paraId="73CEAABC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4,662,141,320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78EDD3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330,410,350</w:t>
            </w:r>
          </w:p>
          <w:p w14:paraId="6C48977C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- 330,410,350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E8561A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529,027,878</w:t>
            </w:r>
          </w:p>
          <w:p w14:paraId="673BE634" w14:textId="77777777" w:rsidR="00D77345" w:rsidRPr="0081316C" w:rsidRDefault="00D77345" w:rsidP="00F5391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1316C">
              <w:rPr>
                <w:rFonts w:ascii="新細明體" w:hAnsi="新細明體"/>
                <w:b/>
                <w:noProof/>
                <w:spacing w:val="-6"/>
                <w:sz w:val="20"/>
              </w:rPr>
              <w:t>1,402,688,254</w:t>
            </w:r>
          </w:p>
        </w:tc>
      </w:tr>
      <w:tr w:rsidR="00D77345" w14:paraId="76B0AEC3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67ACE9DD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30"/>
                <w:sz w:val="20"/>
              </w:rPr>
              <w:t>112－113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F94B7A5" w14:textId="77777777" w:rsidR="00D77345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83D1E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56388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3,266,461</w:t>
            </w:r>
          </w:p>
          <w:p w14:paraId="01C2F84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26,832,392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BC350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4A467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273,600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67D878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3,266,461</w:t>
            </w:r>
          </w:p>
          <w:p w14:paraId="28C48F5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22,100,366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BC0C3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2E883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2D13E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606D6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4,458,426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524AB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08DB5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D4884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7CF18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4B54F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0737A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F0180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D5B9A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3F121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A66DA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273,600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C8687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3,266,461</w:t>
            </w:r>
          </w:p>
          <w:p w14:paraId="775C992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22,100,366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6CA45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EA885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7D0B1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1EF52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4,458,426</w:t>
            </w:r>
          </w:p>
        </w:tc>
      </w:tr>
      <w:tr w:rsidR="00D77345" w14:paraId="01A9558D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732D72DC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z w:val="20"/>
              </w:rPr>
            </w:pPr>
            <w:r w:rsidRPr="00D85607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19C6439" w14:textId="77777777" w:rsidR="00D77345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83D1E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BDB3C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A5ACC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8,605,110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E355C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5F295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95,937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6C2756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1DE49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8,509,173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D7C40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8849D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84816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65729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EA9FD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03CF4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33C98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C65D9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0129C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7AC421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6FFF7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A837E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761B5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03EB2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95,937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618F3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BEF19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8,509,173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47F15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01B61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B3B8B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C24A4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77345" w14:paraId="0FBE0142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5843B313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30"/>
                <w:sz w:val="20"/>
              </w:rPr>
              <w:t>110－113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839CA3A" w14:textId="77777777" w:rsidR="00D77345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83D1E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0FEEB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170,284,581</w:t>
            </w:r>
          </w:p>
          <w:p w14:paraId="2A45753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431,184,102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AE823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1,561,419</w:t>
            </w:r>
          </w:p>
          <w:p w14:paraId="52C5690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9,468,595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A5AA8C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164,661,728</w:t>
            </w:r>
          </w:p>
          <w:p w14:paraId="0309AA7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320,164,079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DD7ED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13,292,978</w:t>
            </w:r>
          </w:p>
          <w:p w14:paraId="6058796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- 13,292,978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36D0E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17,354,412</w:t>
            </w:r>
          </w:p>
          <w:p w14:paraId="7AF89E8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88,258,450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E7A4B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A71FD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7DD57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725BC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384B5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B0401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96D41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53899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D23CC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1,561,419</w:t>
            </w:r>
          </w:p>
          <w:p w14:paraId="2B72466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9,468,595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02D7E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164,661,728</w:t>
            </w:r>
          </w:p>
          <w:p w14:paraId="3A21522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320,164,079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5A1DA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13,292,978</w:t>
            </w:r>
          </w:p>
          <w:p w14:paraId="3B2F737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- 13,292,978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6C9A9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17,354,412</w:t>
            </w:r>
          </w:p>
          <w:p w14:paraId="2F73FD0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88,258,450</w:t>
            </w:r>
          </w:p>
        </w:tc>
      </w:tr>
      <w:tr w:rsidR="00D77345" w14:paraId="7621DABA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0742F80D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30"/>
                <w:sz w:val="20"/>
              </w:rPr>
              <w:t>112－113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F32D19B" w14:textId="77777777" w:rsidR="00D77345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83D1E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9FFAB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25,137,018</w:t>
            </w:r>
          </w:p>
          <w:p w14:paraId="5361AB9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233,542,853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00EF1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86,119</w:t>
            </w:r>
          </w:p>
          <w:p w14:paraId="6FE1FFE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722,002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C232EF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25,050,899</w:t>
            </w:r>
          </w:p>
          <w:p w14:paraId="7CCE734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219,331,420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2A578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6D520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F0AAE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D99AB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13,489,431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1131C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B05EB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2E52C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2A239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A3168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A4940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D0DAE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C6A35B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9AB17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86,119</w:t>
            </w:r>
          </w:p>
          <w:p w14:paraId="0697579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722,002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06D24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25,050,899</w:t>
            </w:r>
          </w:p>
          <w:p w14:paraId="5BBECD8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219,331,420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DEBFA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6C4CA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C67A3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B4B630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13,489,431</w:t>
            </w:r>
          </w:p>
        </w:tc>
      </w:tr>
      <w:tr w:rsidR="00D77345" w14:paraId="1CB94D34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0BD108B6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z w:val="20"/>
              </w:rPr>
            </w:pPr>
            <w:r w:rsidRPr="00D85607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D47DA66" w14:textId="77777777" w:rsidR="00D77345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83D1E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92624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D22FD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6,026,555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830FE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06940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66,512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E69622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E73FF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5,960,043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8CEF3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C21C1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BDB6F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2001A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ED710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15632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89613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63D64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20EE7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69F2D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95522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7DA9A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E1BBA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0E84BD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66,512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B3032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8BB20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5,960,043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3A64E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3CE28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CA613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0158D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77345" w14:paraId="298C13F8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0BD3805C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z w:val="20"/>
              </w:rPr>
            </w:pPr>
            <w:r w:rsidRPr="00D85607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BF0134D" w14:textId="77777777" w:rsidR="00D77345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83D1E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214E8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2,919,256</w:t>
            </w:r>
          </w:p>
          <w:p w14:paraId="1CCF98C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105,721,981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2488B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93,651</w:t>
            </w:r>
          </w:p>
          <w:p w14:paraId="0B9DDBC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1,124,156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20622F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2,825,605</w:t>
            </w:r>
          </w:p>
          <w:p w14:paraId="007808E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93,426,492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F9DE4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D1469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8F3EA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62883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11,171,333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0FBA9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76C15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E4428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D9350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D3E3F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DCA0A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0C8D3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929A0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2BBB9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93,651</w:t>
            </w:r>
          </w:p>
          <w:p w14:paraId="62C92AE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1,124,156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80F5C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2,825,605</w:t>
            </w:r>
          </w:p>
          <w:p w14:paraId="2062CEA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93,426,492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9ECF5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83E01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38BCC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AE0F4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11,171,333</w:t>
            </w:r>
          </w:p>
        </w:tc>
      </w:tr>
      <w:tr w:rsidR="00D77345" w14:paraId="2F563C8D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7DE6E562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30"/>
                <w:sz w:val="20"/>
              </w:rPr>
              <w:t>110－113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DFAEE12" w14:textId="77777777" w:rsidR="00D77345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83D1E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8BD99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68,016,328</w:t>
            </w:r>
          </w:p>
          <w:p w14:paraId="16285B4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1,573,355,601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42038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99,455</w:t>
            </w:r>
          </w:p>
          <w:p w14:paraId="708DA13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21,207,740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46D9E2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66,889,273</w:t>
            </w:r>
          </w:p>
          <w:p w14:paraId="7C5937C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1,098,864,379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BD9F9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9F423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BCD95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1,027,600</w:t>
            </w:r>
          </w:p>
          <w:p w14:paraId="05EB3E9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453,283,482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CC179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B1F0A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6AB0C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0CA84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A0411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ED3FD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B7991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79BE3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83CF5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99,455</w:t>
            </w:r>
          </w:p>
          <w:p w14:paraId="31B5809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21,207,740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12E7B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66,889,273</w:t>
            </w:r>
          </w:p>
          <w:p w14:paraId="3F51110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1,098,864,379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08264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B1EDC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FBBFA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1,027,600</w:t>
            </w:r>
          </w:p>
          <w:p w14:paraId="67F4A47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453,283,482</w:t>
            </w:r>
          </w:p>
        </w:tc>
      </w:tr>
      <w:tr w:rsidR="00D77345" w14:paraId="75555FC5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1A5DC677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30"/>
                <w:sz w:val="20"/>
              </w:rPr>
              <w:t>110－113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A938386" w14:textId="77777777" w:rsidR="00D77345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83D1E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29595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713,237,539</w:t>
            </w:r>
          </w:p>
          <w:p w14:paraId="55541D4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2,016,893,732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F487D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1,855,826</w:t>
            </w:r>
          </w:p>
          <w:p w14:paraId="3E0AE79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132,303,622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362779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648,148,701</w:t>
            </w:r>
          </w:p>
          <w:p w14:paraId="33920A5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1,245,509,742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A3471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310,223,554</w:t>
            </w:r>
          </w:p>
          <w:p w14:paraId="06EBA3B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- 310,223,554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F3585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373,456,566</w:t>
            </w:r>
          </w:p>
          <w:p w14:paraId="4A913E2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328,856,814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092BC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E0C56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012FD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964DB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31095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3FA1C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2EF77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D92AD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4E197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1,855,826</w:t>
            </w:r>
          </w:p>
          <w:p w14:paraId="673367C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132,303,622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20579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648,148,701</w:t>
            </w:r>
          </w:p>
          <w:p w14:paraId="05CE0F9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1,245,509,742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38900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310,223,554</w:t>
            </w:r>
          </w:p>
          <w:p w14:paraId="0DFA78F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- 310,223,554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008C4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373,456,566</w:t>
            </w:r>
          </w:p>
          <w:p w14:paraId="7913529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328,856,814</w:t>
            </w:r>
          </w:p>
        </w:tc>
      </w:tr>
      <w:tr w:rsidR="00D77345" w14:paraId="17866334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674809D1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z w:val="20"/>
              </w:rPr>
            </w:pPr>
            <w:r w:rsidRPr="00D85607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1AD7D80" w14:textId="77777777" w:rsidR="00D77345" w:rsidRPr="00D85607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85607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B48AE5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/>
                <w:noProof/>
                <w:spacing w:val="-6"/>
                <w:sz w:val="20"/>
              </w:rPr>
              <w:t>6,526,416</w:t>
            </w:r>
          </w:p>
          <w:p w14:paraId="34411C2E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/>
                <w:noProof/>
                <w:spacing w:val="-6"/>
                <w:sz w:val="20"/>
              </w:rPr>
              <w:t>41,096,804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E2D1E6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/>
                <w:noProof/>
                <w:spacing w:val="-6"/>
                <w:sz w:val="20"/>
              </w:rPr>
              <w:t>1,424,137</w:t>
            </w:r>
          </w:p>
          <w:p w14:paraId="589B3F71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/>
                <w:noProof/>
                <w:spacing w:val="-6"/>
                <w:sz w:val="20"/>
              </w:rPr>
              <w:t>5,543,961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6DDB88D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/>
                <w:noProof/>
                <w:spacing w:val="-6"/>
                <w:sz w:val="20"/>
              </w:rPr>
              <w:t>5,102,279</w:t>
            </w:r>
          </w:p>
          <w:p w14:paraId="12FDE5A6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/>
                <w:noProof/>
                <w:spacing w:val="-6"/>
                <w:sz w:val="20"/>
              </w:rPr>
              <w:t>25,816,933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5FBE6A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18A952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248D32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49B246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/>
                <w:noProof/>
                <w:spacing w:val="-6"/>
                <w:sz w:val="20"/>
              </w:rPr>
              <w:t>9,735,910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48EB9E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83CB1D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13F2A7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50AACF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B5C59A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6A8F45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071A3D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867DA3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8EAA22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/>
                <w:noProof/>
                <w:spacing w:val="-6"/>
                <w:sz w:val="20"/>
              </w:rPr>
              <w:t>1,424,137</w:t>
            </w:r>
          </w:p>
          <w:p w14:paraId="2121C4FA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/>
                <w:noProof/>
                <w:spacing w:val="-6"/>
                <w:sz w:val="20"/>
              </w:rPr>
              <w:t>5,543,961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8E7081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/>
                <w:noProof/>
                <w:spacing w:val="-6"/>
                <w:sz w:val="20"/>
              </w:rPr>
              <w:t>5,102,279</w:t>
            </w:r>
          </w:p>
          <w:p w14:paraId="1E7EDBDB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/>
                <w:noProof/>
                <w:spacing w:val="-6"/>
                <w:sz w:val="20"/>
              </w:rPr>
              <w:t>25,816,933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C535FB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B4945B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AC4D6A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2293A2" w14:textId="77777777" w:rsidR="00D77345" w:rsidRPr="00D85607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85607">
              <w:rPr>
                <w:rFonts w:ascii="新細明體" w:hAnsi="新細明體"/>
                <w:noProof/>
                <w:spacing w:val="-6"/>
                <w:sz w:val="20"/>
              </w:rPr>
              <w:t>9,735,910</w:t>
            </w:r>
          </w:p>
        </w:tc>
      </w:tr>
      <w:tr w:rsidR="00D77345" w14:paraId="0C3D1B07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199881F5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30"/>
                <w:sz w:val="20"/>
              </w:rPr>
              <w:t>109－113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ABE5319" w14:textId="77777777" w:rsidR="00D77345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83D1E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86974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357,424,995</w:t>
            </w:r>
          </w:p>
          <w:p w14:paraId="4067988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907,879,140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52486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13,674,922</w:t>
            </w:r>
          </w:p>
          <w:p w14:paraId="2CB18D5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37,103,822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286F86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292,510,730</w:t>
            </w:r>
          </w:p>
          <w:p w14:paraId="7EF34B3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677,675,824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98B29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07A38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18F14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51,239,343</w:t>
            </w:r>
          </w:p>
          <w:p w14:paraId="6AEDAB2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193,099,494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CAE58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D381D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2A131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2B335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5D969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667CE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D2EBF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B3E74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BB981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13,674,922</w:t>
            </w:r>
          </w:p>
          <w:p w14:paraId="56C7287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37,103,822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67285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292,510,730</w:t>
            </w:r>
          </w:p>
          <w:p w14:paraId="5D83F27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677,675,824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F99D0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0A725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D1F23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51,239,343</w:t>
            </w:r>
          </w:p>
          <w:p w14:paraId="5845E3B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193,099,494</w:t>
            </w:r>
          </w:p>
        </w:tc>
      </w:tr>
      <w:tr w:rsidR="00D77345" w14:paraId="27FA6050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1F429C95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30"/>
                <w:sz w:val="20"/>
              </w:rPr>
              <w:t>109－113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97DCD14" w14:textId="77777777" w:rsidR="00D77345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83D1E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31670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103,607,413</w:t>
            </w:r>
          </w:p>
          <w:p w14:paraId="6449A36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315,056,377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0E5A9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1,168,852</w:t>
            </w:r>
          </w:p>
          <w:p w14:paraId="59B556B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104,694,065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CCBEBC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83,562,440</w:t>
            </w:r>
          </w:p>
          <w:p w14:paraId="562096C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194,939,265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44D1D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34045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98785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18,876,121</w:t>
            </w:r>
          </w:p>
          <w:p w14:paraId="2C4E8F6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15,423,047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E059C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E10EB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FD8F9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7B68C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6F85F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732F3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E8478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0DA08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D4064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1,168,852</w:t>
            </w:r>
          </w:p>
          <w:p w14:paraId="5601A43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104,694,065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05A45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83,562,440</w:t>
            </w:r>
          </w:p>
          <w:p w14:paraId="2B7DF5E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194,939,265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4F21B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CC526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82F23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18,876,121</w:t>
            </w:r>
          </w:p>
          <w:p w14:paraId="17941BC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15,423,047</w:t>
            </w:r>
          </w:p>
        </w:tc>
      </w:tr>
      <w:tr w:rsidR="00D77345" w14:paraId="4101F821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4B4D92D3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z w:val="20"/>
              </w:rPr>
            </w:pPr>
            <w:r w:rsidRPr="00D85607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A067BDB" w14:textId="77777777" w:rsidR="00D77345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83D1E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CA88E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702,600</w:t>
            </w:r>
          </w:p>
          <w:p w14:paraId="25F3DC6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5BB31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F13D8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8D1961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702,600</w:t>
            </w:r>
          </w:p>
          <w:p w14:paraId="2B78DA5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5CDC2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758B0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631F0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AA0BB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90197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2E981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8E8A3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595F9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B4BDD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E4558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B1BCC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A4535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1D44A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DEDE8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0AEB0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702,600</w:t>
            </w:r>
          </w:p>
          <w:p w14:paraId="4EE77F8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142DE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325BF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FF43D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DB380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77345" w14:paraId="0E6A69E4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0398E6AE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30"/>
                <w:sz w:val="20"/>
              </w:rPr>
              <w:t>110－113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BD648C7" w14:textId="77777777" w:rsidR="00D77345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83D1E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B2AA2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180,728,629</w:t>
            </w:r>
          </w:p>
          <w:p w14:paraId="0F37367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319,470,487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3092C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19,663,752</w:t>
            </w:r>
          </w:p>
          <w:p w14:paraId="667C7EB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1,434,641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1160DD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148,588,083</w:t>
            </w:r>
          </w:p>
          <w:p w14:paraId="561CF4E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246,290,776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EB091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C7CD4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1A2F0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12,476,794</w:t>
            </w:r>
          </w:p>
          <w:p w14:paraId="798ACF0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71,745,070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35DF5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C600A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1487D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AB6C1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5F72C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C3C2E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197DC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FBDF7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B7ADD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19,663,752</w:t>
            </w:r>
          </w:p>
          <w:p w14:paraId="55950F5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1,434,641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7B18B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148,588,083</w:t>
            </w:r>
          </w:p>
          <w:p w14:paraId="5770B5B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246,290,776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F924E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08599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62339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12,476,794</w:t>
            </w:r>
          </w:p>
          <w:p w14:paraId="176164F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71,745,070</w:t>
            </w:r>
          </w:p>
        </w:tc>
      </w:tr>
      <w:tr w:rsidR="00D77345" w14:paraId="4DA2C53B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236CF85E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z w:val="20"/>
              </w:rPr>
            </w:pPr>
            <w:r w:rsidRPr="00D85607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680EBE4" w14:textId="77777777" w:rsidR="00D77345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83D1E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E6571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202,500</w:t>
            </w:r>
          </w:p>
          <w:p w14:paraId="31A77E8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AD8F8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6723D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1D8245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202,500</w:t>
            </w:r>
          </w:p>
          <w:p w14:paraId="3BF5FD0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F9124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3FA0C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081B2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079DB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3B0FF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E021F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83D32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48518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6C005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558C6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F7345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A0A66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1DBCA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DC163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4CD58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202,500</w:t>
            </w:r>
          </w:p>
          <w:p w14:paraId="64A899E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25D29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0BEAB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38CA8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BF22B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77345" w14:paraId="605CF9B4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7875359B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z w:val="20"/>
              </w:rPr>
            </w:pPr>
            <w:r w:rsidRPr="00D85607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3967EF5" w14:textId="77777777" w:rsidR="00D77345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83D1E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915C6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95,818,045</w:t>
            </w:r>
          </w:p>
          <w:p w14:paraId="0692249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1,700,000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91D06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1,984,609</w:t>
            </w:r>
          </w:p>
          <w:p w14:paraId="07F3DCD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16B5E5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64,656,636</w:t>
            </w:r>
          </w:p>
          <w:p w14:paraId="7F0F520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1,700,000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CB8EC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30F18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ADEF2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29,176,800</w:t>
            </w:r>
          </w:p>
          <w:p w14:paraId="04BD813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12FC1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5DC16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D1EF3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D3575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C990B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C0E77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7B876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05905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7E6BD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1,984,609</w:t>
            </w:r>
          </w:p>
          <w:p w14:paraId="5DFBC69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FF2EA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64,656,636</w:t>
            </w:r>
          </w:p>
          <w:p w14:paraId="3EADB0A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1,700,000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5EFDC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3A0EC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5612E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29,176,800</w:t>
            </w:r>
          </w:p>
          <w:p w14:paraId="6E20189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77345" w14:paraId="26F10163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69E450EB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30"/>
                <w:sz w:val="20"/>
              </w:rPr>
              <w:t>112－113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701421A" w14:textId="77777777" w:rsidR="00D77345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83D1E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51CD8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219,790,383</w:t>
            </w:r>
          </w:p>
          <w:p w14:paraId="0B46145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92,985,833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877A8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34,653,966</w:t>
            </w:r>
          </w:p>
          <w:p w14:paraId="5A74E2A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432,486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128682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176,078,488</w:t>
            </w:r>
          </w:p>
          <w:p w14:paraId="162F81B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92,553,347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8F5CF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EF08C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30EDA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9,057,929</w:t>
            </w:r>
          </w:p>
          <w:p w14:paraId="621AB37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6440E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1B129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A4426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9461A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74182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CF054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0B4E3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C4556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0CCD1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34,653,966</w:t>
            </w:r>
          </w:p>
          <w:p w14:paraId="6425F86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432,486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B74EA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176,078,488</w:t>
            </w:r>
          </w:p>
          <w:p w14:paraId="565212B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92,553,347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A50ED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35FF9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9BA01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9,057,929</w:t>
            </w:r>
          </w:p>
          <w:p w14:paraId="1F58A650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77345" w14:paraId="1CDC92C3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06CF00E5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30"/>
                <w:sz w:val="20"/>
              </w:rPr>
              <w:t>111－113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E620112" w14:textId="77777777" w:rsidR="00D77345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83D1E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CFEC0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40,616,645</w:t>
            </w:r>
          </w:p>
          <w:p w14:paraId="639D9B6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13,529,967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5EE13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558,074</w:t>
            </w:r>
          </w:p>
          <w:p w14:paraId="42F2899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1,012,541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D954FC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30,590,076</w:t>
            </w:r>
          </w:p>
          <w:p w14:paraId="1423658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12,517,426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FAE83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AAC58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69373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9,468,495</w:t>
            </w:r>
          </w:p>
          <w:p w14:paraId="397925E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AF193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66D26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A1C20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9E85B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7D06F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80F5C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61375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950E6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563A5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558,074</w:t>
            </w:r>
          </w:p>
          <w:p w14:paraId="43081868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1,012,541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9D25A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30,590,076</w:t>
            </w:r>
          </w:p>
          <w:p w14:paraId="2FBB13C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12,517,426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F34A8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80146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9CC0E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9,468,495</w:t>
            </w:r>
          </w:p>
          <w:p w14:paraId="52A19BA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77345" w14:paraId="0217F58B" w14:textId="77777777" w:rsidTr="00F007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</w:trPr>
        <w:tc>
          <w:tcPr>
            <w:tcW w:w="600" w:type="dxa"/>
            <w:shd w:val="clear" w:color="auto" w:fill="auto"/>
            <w:vAlign w:val="center"/>
          </w:tcPr>
          <w:p w14:paraId="54F70573" w14:textId="77777777" w:rsidR="00D77345" w:rsidRPr="00D85607" w:rsidRDefault="00D77345" w:rsidP="00F53913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D85607">
              <w:rPr>
                <w:rFonts w:ascii="新細明體" w:hAnsi="新細明體" w:hint="eastAsia"/>
                <w:noProof/>
                <w:spacing w:val="-30"/>
                <w:sz w:val="20"/>
              </w:rPr>
              <w:t>112－113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398F8FA" w14:textId="77777777" w:rsidR="00D77345" w:rsidRDefault="00D77345" w:rsidP="00F5391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83D1E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944D63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50,044,834</w:t>
            </w:r>
          </w:p>
          <w:p w14:paraId="5A699C24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671,451,207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97EE5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1,678,981</w:t>
            </w:r>
          </w:p>
          <w:p w14:paraId="7FA0451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54,608,537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287855B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48,365,853</w:t>
            </w:r>
          </w:p>
          <w:p w14:paraId="6413D39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396,782,055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A9386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6,893,818</w:t>
            </w:r>
          </w:p>
          <w:p w14:paraId="61E5742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- 6,893,818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A5C081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6,893,818</w:t>
            </w:r>
          </w:p>
          <w:p w14:paraId="03D6E18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213,166,797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9657D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B40F72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C1616E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C38AB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AD221C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027CA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746BC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57A71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B1AFCA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1,678,981</w:t>
            </w:r>
          </w:p>
          <w:p w14:paraId="6EB1A61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54,608,537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3D5B55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48,365,853</w:t>
            </w:r>
          </w:p>
          <w:p w14:paraId="3CE58E57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396,782,055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927DDD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6,893,818</w:t>
            </w:r>
          </w:p>
          <w:p w14:paraId="07F37476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- 6,893,818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C778EF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6,893,818</w:t>
            </w:r>
          </w:p>
          <w:p w14:paraId="7C7726C9" w14:textId="77777777" w:rsidR="00D77345" w:rsidRPr="008B0CCA" w:rsidRDefault="00D77345" w:rsidP="00F5391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83D1E">
              <w:rPr>
                <w:rFonts w:ascii="新細明體" w:hAnsi="新細明體"/>
                <w:noProof/>
                <w:spacing w:val="-6"/>
                <w:sz w:val="20"/>
              </w:rPr>
              <w:t>213,166,797</w:t>
            </w:r>
          </w:p>
        </w:tc>
      </w:tr>
    </w:tbl>
    <w:p w14:paraId="391B1CAA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608A0" w14:textId="77777777" w:rsidR="00D77345" w:rsidRDefault="00D77345">
      <w:r>
        <w:separator/>
      </w:r>
    </w:p>
  </w:endnote>
  <w:endnote w:type="continuationSeparator" w:id="0">
    <w:p w14:paraId="356AA744" w14:textId="77777777" w:rsidR="00D77345" w:rsidRDefault="00D77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1889" w14:textId="49DA3449" w:rsidR="003C5C1E" w:rsidRPr="003C5C1E" w:rsidRDefault="003C5C1E">
    <w:pPr>
      <w:pStyle w:val="a4"/>
      <w:jc w:val="center"/>
      <w:rPr>
        <w:rFonts w:ascii="標楷體" w:eastAsia="標楷體" w:hAnsi="標楷體"/>
      </w:rPr>
    </w:pPr>
    <w:r w:rsidRPr="003C5C1E">
      <w:rPr>
        <w:rFonts w:ascii="標楷體" w:eastAsia="標楷體" w:hAnsi="標楷體" w:hint="eastAsia"/>
      </w:rPr>
      <w:t>第1</w:t>
    </w:r>
    <w:r w:rsidR="007A12D8">
      <w:rPr>
        <w:rFonts w:ascii="標楷體" w:eastAsia="標楷體" w:hAnsi="標楷體" w:hint="eastAsia"/>
      </w:rPr>
      <w:t>2</w:t>
    </w:r>
    <w:r w:rsidRPr="003C5C1E">
      <w:rPr>
        <w:rFonts w:ascii="標楷體" w:eastAsia="標楷體" w:hAnsi="標楷體" w:hint="eastAsia"/>
      </w:rPr>
      <w:t>-</w:t>
    </w:r>
    <w:r w:rsidRPr="003C5C1E">
      <w:rPr>
        <w:rFonts w:ascii="標楷體" w:eastAsia="標楷體" w:hAnsi="標楷體"/>
      </w:rPr>
      <w:fldChar w:fldCharType="begin"/>
    </w:r>
    <w:r w:rsidRPr="003C5C1E">
      <w:rPr>
        <w:rFonts w:ascii="標楷體" w:eastAsia="標楷體" w:hAnsi="標楷體"/>
      </w:rPr>
      <w:instrText>PAGE   \* MERGEFORMAT</w:instrText>
    </w:r>
    <w:r w:rsidRPr="003C5C1E">
      <w:rPr>
        <w:rFonts w:ascii="標楷體" w:eastAsia="標楷體" w:hAnsi="標楷體"/>
      </w:rPr>
      <w:fldChar w:fldCharType="separate"/>
    </w:r>
    <w:r w:rsidRPr="003C5C1E">
      <w:rPr>
        <w:rFonts w:ascii="標楷體" w:eastAsia="標楷體" w:hAnsi="標楷體"/>
        <w:lang w:val="zh-TW"/>
      </w:rPr>
      <w:t>2</w:t>
    </w:r>
    <w:r w:rsidRPr="003C5C1E">
      <w:rPr>
        <w:rFonts w:ascii="標楷體" w:eastAsia="標楷體" w:hAnsi="標楷體"/>
      </w:rPr>
      <w:fldChar w:fldCharType="end"/>
    </w:r>
    <w:r w:rsidRPr="003C5C1E">
      <w:rPr>
        <w:rFonts w:ascii="標楷體" w:eastAsia="標楷體" w:hAnsi="標楷體" w:hint="eastAsia"/>
      </w:rPr>
      <w:t>頁</w:t>
    </w:r>
  </w:p>
  <w:p w14:paraId="66820CDA" w14:textId="77777777" w:rsidR="003C5C1E" w:rsidRDefault="003C5C1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76CB7" w14:textId="77777777" w:rsidR="00D77345" w:rsidRDefault="00D77345">
      <w:r>
        <w:separator/>
      </w:r>
    </w:p>
  </w:footnote>
  <w:footnote w:type="continuationSeparator" w:id="0">
    <w:p w14:paraId="20E2748F" w14:textId="77777777" w:rsidR="00D77345" w:rsidRDefault="00D77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9E699" w14:textId="3B79C490" w:rsidR="00D867AC" w:rsidRDefault="00D85607">
    <w:pPr>
      <w:jc w:val="center"/>
    </w:pPr>
    <w:r w:rsidRPr="00D85607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D8560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proofErr w:type="gramStart"/>
    <w:r w:rsidRPr="00D85607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D85607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D85607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D85607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13E0B" w14:textId="5407FCBF" w:rsidR="00D867AC" w:rsidRDefault="00D85607">
    <w:pPr>
      <w:jc w:val="center"/>
      <w:rPr>
        <w:rFonts w:ascii="標楷體" w:eastAsia="標楷體" w:hAnsi="標楷體"/>
        <w:b/>
        <w:sz w:val="32"/>
      </w:rPr>
    </w:pPr>
    <w:r w:rsidRPr="00D85607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</w:t>
    </w:r>
    <w:r w:rsidR="007A12D8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貳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D85607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proofErr w:type="gramStart"/>
    <w:r w:rsidRPr="00D85607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D85607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D85607">
      <w:rPr>
        <w:rFonts w:ascii="標楷體" w:eastAsia="標楷體" w:hAnsi="標楷體"/>
        <w:b/>
        <w:spacing w:val="60"/>
        <w:sz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7345"/>
    <w:rsid w:val="0001712C"/>
    <w:rsid w:val="000A3326"/>
    <w:rsid w:val="001214FD"/>
    <w:rsid w:val="001A4B2C"/>
    <w:rsid w:val="003C5C1E"/>
    <w:rsid w:val="003F092B"/>
    <w:rsid w:val="004E0B7F"/>
    <w:rsid w:val="00734FFE"/>
    <w:rsid w:val="00775C5D"/>
    <w:rsid w:val="007A12D8"/>
    <w:rsid w:val="008B0CCA"/>
    <w:rsid w:val="008C78B9"/>
    <w:rsid w:val="008E605A"/>
    <w:rsid w:val="009D2E50"/>
    <w:rsid w:val="00AA7593"/>
    <w:rsid w:val="00AB6EA1"/>
    <w:rsid w:val="00B27658"/>
    <w:rsid w:val="00CE74C9"/>
    <w:rsid w:val="00D77345"/>
    <w:rsid w:val="00D85607"/>
    <w:rsid w:val="00D867AC"/>
    <w:rsid w:val="00EC414C"/>
    <w:rsid w:val="00ED19D3"/>
    <w:rsid w:val="00F0078D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BAED27F"/>
  <w15:chartTrackingRefBased/>
  <w15:docId w15:val="{62B05498-0D03-4829-B336-4A737C6DD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rsid w:val="003C5C1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VUJy8IN3Wwj85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VUJy8IN3Wwj85以前年度歲出決算審定表.dot</Template>
  <TotalTime>4</TotalTime>
  <Pages>1</Pages>
  <Words>533</Words>
  <Characters>3041</Characters>
  <Application>Microsoft Office Word</Application>
  <DocSecurity>0</DocSecurity>
  <Lines>25</Lines>
  <Paragraphs>7</Paragraphs>
  <ScaleCrop>false</ScaleCrop>
  <Company>N.A.O.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薛亦芹</dc:creator>
  <cp:keywords/>
  <cp:lastModifiedBy>薛亦芹</cp:lastModifiedBy>
  <cp:revision>5</cp:revision>
  <cp:lastPrinted>2026-05-26T08:14:00Z</cp:lastPrinted>
  <dcterms:created xsi:type="dcterms:W3CDTF">2026-05-26T08:04:00Z</dcterms:created>
  <dcterms:modified xsi:type="dcterms:W3CDTF">2026-05-27T08:19:00Z</dcterms:modified>
</cp:coreProperties>
</file>