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8"/>
        <w:gridCol w:w="345"/>
        <w:gridCol w:w="1480"/>
        <w:gridCol w:w="1479"/>
        <w:gridCol w:w="1503"/>
        <w:gridCol w:w="1505"/>
        <w:gridCol w:w="309"/>
        <w:gridCol w:w="1195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D46CDC" w14:paraId="69C9C916" w14:textId="77777777" w:rsidTr="00A774F3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58D60DD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9CDC8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6725" w14:textId="7A3EC73D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7541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21966DEE" w14:textId="77777777" w:rsidTr="00A774F3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right w:val="nil"/>
            </w:tcBorders>
          </w:tcPr>
          <w:p w14:paraId="7D34383D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1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575E87E6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1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090799D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6E6D2D18" w14:textId="77777777" w:rsidTr="00A774F3">
        <w:trPr>
          <w:cantSplit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14:paraId="2303FA89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480" w:type="dxa"/>
            <w:vMerge w:val="restart"/>
            <w:tcBorders>
              <w:left w:val="nil"/>
            </w:tcBorders>
            <w:vAlign w:val="center"/>
          </w:tcPr>
          <w:p w14:paraId="6AAF20A6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79" w:type="dxa"/>
            <w:vMerge w:val="restart"/>
            <w:vAlign w:val="center"/>
          </w:tcPr>
          <w:p w14:paraId="5B847A10" w14:textId="77777777"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6017" w:type="dxa"/>
            <w:gridSpan w:val="5"/>
            <w:vAlign w:val="center"/>
          </w:tcPr>
          <w:p w14:paraId="044B9806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14:paraId="6313DA58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14:paraId="0BAC5CB4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2B9DB938" w14:textId="77777777" w:rsidTr="00A774F3">
        <w:trPr>
          <w:cantSplit/>
          <w:trHeight w:val="26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6D67EB66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14:paraId="46BEA7A8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Merge/>
            <w:vAlign w:val="center"/>
          </w:tcPr>
          <w:p w14:paraId="1B32BEC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03" w:type="dxa"/>
            <w:vAlign w:val="center"/>
          </w:tcPr>
          <w:p w14:paraId="04CCF372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45A3FD2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gridSpan w:val="2"/>
            <w:vAlign w:val="center"/>
          </w:tcPr>
          <w:p w14:paraId="3F33CFD5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14:paraId="41B8F23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6F31585C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5317B19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14:paraId="4F04C48C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14:paraId="04F50EC6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4844623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0279099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78709F84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13A492BB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6971542D" w14:textId="77777777" w:rsidTr="00A774F3">
        <w:trPr>
          <w:cantSplit/>
          <w:trHeight w:val="128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5CD77667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14:paraId="50E63E2F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2BEC791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3" w:type="dxa"/>
            <w:vAlign w:val="center"/>
          </w:tcPr>
          <w:p w14:paraId="29EDAC3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1DF56DF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gridSpan w:val="2"/>
            <w:vAlign w:val="center"/>
          </w:tcPr>
          <w:p w14:paraId="6B87587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425ABE7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2E4A2CF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6EAB7649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42E5D31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6" w:type="dxa"/>
            <w:vAlign w:val="center"/>
          </w:tcPr>
          <w:p w14:paraId="05DF197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5AE04EA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6A3662D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437B9E5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7876323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4CC404D1" w14:textId="77777777" w:rsidTr="00A774F3">
        <w:trPr>
          <w:cantSplit/>
          <w:trHeight w:val="12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3BB72747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14:paraId="7C6A9BF7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20EE566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3" w:type="dxa"/>
            <w:vAlign w:val="center"/>
          </w:tcPr>
          <w:p w14:paraId="7274A69F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0029045F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gridSpan w:val="2"/>
            <w:vAlign w:val="center"/>
          </w:tcPr>
          <w:p w14:paraId="4099657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57D72FFF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75592BB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78EF02C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0449F9A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14:paraId="24FAB35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40BFC5C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18128E8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1AF3805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0A8FE15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175416" w:rsidRPr="00757933" w14:paraId="2B84014F" w14:textId="77777777" w:rsidTr="00A77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4BF5E8F1" w14:textId="77777777" w:rsidR="00175416" w:rsidRPr="00757933" w:rsidRDefault="00175416" w:rsidP="00B84A8F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33F6356D" w14:textId="77777777" w:rsidR="00175416" w:rsidRPr="00757933" w:rsidRDefault="00175416" w:rsidP="00B84A8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57933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76C6234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3,463,174,801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640022EE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330,082,557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448ED95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1,817,317,145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2CCF6743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BB9522D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1,315,775,099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F926435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E1B399E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57E3FAF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75DFBE2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B94E8BE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330,082,557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AB17A1F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1,817,317,145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5A6BA79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84C8B2C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1,315,775,099</w:t>
            </w:r>
          </w:p>
        </w:tc>
      </w:tr>
      <w:tr w:rsidR="00175416" w:rsidRPr="00757933" w14:paraId="26539C1D" w14:textId="77777777" w:rsidTr="00A77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23303F4" w14:textId="77777777" w:rsidR="00175416" w:rsidRPr="00757933" w:rsidRDefault="00175416" w:rsidP="00B84A8F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7A2B495B" w14:textId="77777777" w:rsidR="00175416" w:rsidRPr="00757933" w:rsidRDefault="00175416" w:rsidP="00B84A8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57933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9AA1E38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3,463,174,801</w:t>
            </w:r>
          </w:p>
          <w:p w14:paraId="3E564C58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0FBBAB6E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330,082,557</w:t>
            </w:r>
          </w:p>
          <w:p w14:paraId="2DAC5E2C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8A59533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1,817,317,145</w:t>
            </w:r>
          </w:p>
          <w:p w14:paraId="1359AFDB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72BC0E5E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38013A0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37DB51E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1,315,775,099</w:t>
            </w:r>
          </w:p>
          <w:p w14:paraId="189A317E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E697055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E076A9B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D91B4B8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9CECCB6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D90421A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244AD12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FB06C46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E368002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BD9D0FA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330,082,557</w:t>
            </w:r>
          </w:p>
          <w:p w14:paraId="3E32D139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E915FB5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1,817,317,145</w:t>
            </w:r>
          </w:p>
          <w:p w14:paraId="6A118116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C921D22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C7469A8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90636BD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/>
                <w:b/>
                <w:noProof/>
                <w:spacing w:val="-6"/>
                <w:sz w:val="20"/>
              </w:rPr>
              <w:t>1,315,775,099</w:t>
            </w:r>
          </w:p>
          <w:p w14:paraId="6E6EA8EE" w14:textId="77777777" w:rsidR="00175416" w:rsidRPr="00757933" w:rsidRDefault="00175416" w:rsidP="00B84A8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5793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175416" w14:paraId="4FB9AA31" w14:textId="77777777" w:rsidTr="00A77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7098BC81" w14:textId="77777777" w:rsidR="00175416" w:rsidRDefault="00175416" w:rsidP="00B84A8F">
            <w:pPr>
              <w:jc w:val="center"/>
              <w:rPr>
                <w:rFonts w:ascii="新細明體" w:hAnsi="新細明體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E849501" w14:textId="77777777" w:rsidR="00175416" w:rsidRDefault="00175416" w:rsidP="00B84A8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72819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F550FD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352,881,885</w:t>
            </w:r>
          </w:p>
          <w:p w14:paraId="6D4CB790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332B0C1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42,071,815</w:t>
            </w:r>
          </w:p>
          <w:p w14:paraId="157AD2A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3F0086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277,900,070</w:t>
            </w:r>
          </w:p>
          <w:p w14:paraId="4A7FA9B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1E9FB2B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9713E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1E287F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32,910,000</w:t>
            </w:r>
          </w:p>
          <w:p w14:paraId="3A85DCED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C7948A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E57010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408C22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0DD9D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16AEE5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4736C8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D0D7E0F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A9D26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2F981CC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42,071,815</w:t>
            </w:r>
          </w:p>
          <w:p w14:paraId="68F55AC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7A8853F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277,900,070</w:t>
            </w:r>
          </w:p>
          <w:p w14:paraId="070C8C8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7777A80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A32C1D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7DFFD1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32,910,000</w:t>
            </w:r>
          </w:p>
          <w:p w14:paraId="76FC7FA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75416" w14:paraId="2C2F6119" w14:textId="77777777" w:rsidTr="00A77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0C2FE22" w14:textId="77777777" w:rsidR="00175416" w:rsidRDefault="00175416" w:rsidP="00B84A8F">
            <w:pPr>
              <w:jc w:val="center"/>
              <w:rPr>
                <w:rFonts w:ascii="新細明體" w:hAnsi="新細明體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z w:val="20"/>
              </w:rPr>
              <w:t>100－113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39C1A24" w14:textId="77777777" w:rsidR="00175416" w:rsidRDefault="00175416" w:rsidP="00B84A8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72819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6A3D55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719,917,973</w:t>
            </w:r>
          </w:p>
          <w:p w14:paraId="163BFA4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15FCDB1F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82,036,286</w:t>
            </w:r>
          </w:p>
          <w:p w14:paraId="206EF4A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BAB7916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106,293,273</w:t>
            </w:r>
          </w:p>
          <w:p w14:paraId="5C512E76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31704D2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4D3E7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A623EE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531,588,414</w:t>
            </w:r>
          </w:p>
          <w:p w14:paraId="2613544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E94B1C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743F63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BB07F9F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1CDB9D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722029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CAD5C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6788C49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AAA78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2EAE706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82,036,286</w:t>
            </w:r>
          </w:p>
          <w:p w14:paraId="18ADB55D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B135EA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106,293,273</w:t>
            </w:r>
          </w:p>
          <w:p w14:paraId="112299B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76FB6AD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C009B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94105CC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531,588,414</w:t>
            </w:r>
          </w:p>
          <w:p w14:paraId="5E8840E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75416" w14:paraId="09236E82" w14:textId="77777777" w:rsidTr="00A77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30ACBAE0" w14:textId="77777777" w:rsidR="00175416" w:rsidRDefault="00175416" w:rsidP="00B84A8F">
            <w:pPr>
              <w:jc w:val="center"/>
              <w:rPr>
                <w:rFonts w:ascii="新細明體" w:hAnsi="新細明體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z w:val="20"/>
              </w:rPr>
              <w:t>95－113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D89DF17" w14:textId="77777777" w:rsidR="00175416" w:rsidRDefault="00175416" w:rsidP="00B84A8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72819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5D406CA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74,937,967</w:t>
            </w:r>
          </w:p>
          <w:p w14:paraId="0B94B00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62313429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728,552</w:t>
            </w:r>
          </w:p>
          <w:p w14:paraId="14AAF74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DDCB488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24,638,166</w:t>
            </w:r>
          </w:p>
          <w:p w14:paraId="1706B48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774860E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BA7129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193F37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49,571,249</w:t>
            </w:r>
          </w:p>
          <w:p w14:paraId="63EFA6D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BE18AE8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9AD49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CD9F3A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64345D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F39BB8F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DD4CB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8D5EF2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44E570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822E8F6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728,552</w:t>
            </w:r>
          </w:p>
          <w:p w14:paraId="3E4FCEB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6BA999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24,638,166</w:t>
            </w:r>
          </w:p>
          <w:p w14:paraId="0FA36F3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BEEEC73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F1AC3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D690C9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49,571,249</w:t>
            </w:r>
          </w:p>
          <w:p w14:paraId="0215607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75416" w14:paraId="564E0BF4" w14:textId="77777777" w:rsidTr="00A77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F533591" w14:textId="77777777" w:rsidR="00175416" w:rsidRDefault="00175416" w:rsidP="00B84A8F">
            <w:pPr>
              <w:jc w:val="center"/>
              <w:rPr>
                <w:rFonts w:ascii="新細明體" w:hAnsi="新細明體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z w:val="20"/>
              </w:rPr>
              <w:t>98－113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63AB8F6" w14:textId="77777777" w:rsidR="00175416" w:rsidRDefault="00175416" w:rsidP="00B84A8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72819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5D66FED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39,588,955</w:t>
            </w:r>
          </w:p>
          <w:p w14:paraId="7E909BE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0CBA6D2D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3,723,375</w:t>
            </w:r>
          </w:p>
          <w:p w14:paraId="66FB12E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911845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12,422,493</w:t>
            </w:r>
          </w:p>
          <w:p w14:paraId="400F7FBC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2DA41F9F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5DE5D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946283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23,443,087</w:t>
            </w:r>
          </w:p>
          <w:p w14:paraId="63829788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3FC2169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9A8D4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62B290C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D2910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9132B1D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69C26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7533B69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1B171D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D52A9EC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3,723,375</w:t>
            </w:r>
          </w:p>
          <w:p w14:paraId="774D9C4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771059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12,422,493</w:t>
            </w:r>
          </w:p>
          <w:p w14:paraId="45F05BE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101A17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9C9DE3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161DBC3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23,443,087</w:t>
            </w:r>
          </w:p>
          <w:p w14:paraId="0238C0E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75416" w14:paraId="2F35FA27" w14:textId="77777777" w:rsidTr="00A77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B2D70E7" w14:textId="77777777" w:rsidR="00175416" w:rsidRDefault="00175416" w:rsidP="00B84A8F">
            <w:pPr>
              <w:jc w:val="center"/>
              <w:rPr>
                <w:rFonts w:ascii="新細明體" w:hAnsi="新細明體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z w:val="20"/>
              </w:rPr>
              <w:t>108－109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9510F8E" w14:textId="77777777" w:rsidR="00175416" w:rsidRDefault="00175416" w:rsidP="00B84A8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72819">
              <w:rPr>
                <w:rFonts w:ascii="標楷體" w:eastAsia="標楷體" w:hAnsi="標楷體" w:hint="eastAsia"/>
                <w:noProof/>
                <w:sz w:val="20"/>
              </w:rPr>
              <w:t>補助收入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5CE98E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30,840,821</w:t>
            </w:r>
          </w:p>
          <w:p w14:paraId="41CD6383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F6F60E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E515E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585D0D3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A91860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4719000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22EEA0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829410C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30,840,821</w:t>
            </w:r>
          </w:p>
          <w:p w14:paraId="71B149C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968C1D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E05D73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46DB52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CC8C9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53A566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113CD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258611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90BC4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293568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6BE42C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B1D1F29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41440F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DDCB6F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63C818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A001A8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30,840,821</w:t>
            </w:r>
          </w:p>
          <w:p w14:paraId="5107B19F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75416" w14:paraId="519D926D" w14:textId="77777777" w:rsidTr="00A77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44CA7865" w14:textId="77777777" w:rsidR="00175416" w:rsidRDefault="00175416" w:rsidP="00B84A8F">
            <w:pPr>
              <w:jc w:val="center"/>
              <w:rPr>
                <w:rFonts w:ascii="新細明體" w:hAnsi="新細明體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6798672" w14:textId="77777777" w:rsidR="00175416" w:rsidRDefault="00175416" w:rsidP="00B84A8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72819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F278F6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2,155,668,510</w:t>
            </w:r>
          </w:p>
          <w:p w14:paraId="4BB4D036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2A47C2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200,589,526</w:t>
            </w:r>
          </w:p>
          <w:p w14:paraId="2B3B205C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655349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1,320,312,341</w:t>
            </w:r>
          </w:p>
          <w:p w14:paraId="5DCECC5C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6182C0E8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2F7C2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8BB491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634,766,643</w:t>
            </w:r>
          </w:p>
          <w:p w14:paraId="73EF347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ABBCB63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766403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5E7B92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B6125C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4EB386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E081BF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5DE2F3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C5241F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107916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200,589,526</w:t>
            </w:r>
          </w:p>
          <w:p w14:paraId="5A61011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673BACD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1,320,312,341</w:t>
            </w:r>
          </w:p>
          <w:p w14:paraId="30D2367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B7F837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E2393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2BA423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634,766,643</w:t>
            </w:r>
          </w:p>
          <w:p w14:paraId="7E8BBB4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75416" w14:paraId="2E592C65" w14:textId="77777777" w:rsidTr="00A77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5073970" w14:textId="77777777" w:rsidR="00175416" w:rsidRDefault="00175416" w:rsidP="00B84A8F">
            <w:pPr>
              <w:jc w:val="center"/>
              <w:rPr>
                <w:rFonts w:ascii="新細明體" w:hAnsi="新細明體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1334F5D" w14:textId="77777777" w:rsidR="00175416" w:rsidRDefault="00175416" w:rsidP="00B84A8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72819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87855D0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10,690,000</w:t>
            </w:r>
          </w:p>
          <w:p w14:paraId="4B80DAC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29564323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5A61B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F62A42F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7,900,000</w:t>
            </w:r>
          </w:p>
          <w:p w14:paraId="464173A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57FF43B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D64A40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5EB79F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2,790,000</w:t>
            </w:r>
          </w:p>
          <w:p w14:paraId="05B34810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9E031ED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E8401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0EEA66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72187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A21EB78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532AB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B99A8C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EDE53F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1803F7C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104838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BAF7F49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7,900,000</w:t>
            </w:r>
          </w:p>
          <w:p w14:paraId="56B2DF92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737CBE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95BA3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5161916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2,790,000</w:t>
            </w:r>
          </w:p>
          <w:p w14:paraId="1BCD4EE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75416" w14:paraId="3CF94D72" w14:textId="77777777" w:rsidTr="00A77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E08D9D0" w14:textId="77777777" w:rsidR="00175416" w:rsidRDefault="00175416" w:rsidP="00B84A8F">
            <w:pPr>
              <w:jc w:val="center"/>
              <w:rPr>
                <w:rFonts w:ascii="新細明體" w:hAnsi="新細明體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z w:val="20"/>
              </w:rPr>
              <w:t>95－113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498C01B" w14:textId="77777777" w:rsidR="00175416" w:rsidRDefault="00175416" w:rsidP="00B84A8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72819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30E807C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78,648,690</w:t>
            </w:r>
          </w:p>
          <w:p w14:paraId="2E63E320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490D007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933,003</w:t>
            </w:r>
          </w:p>
          <w:p w14:paraId="12D6C346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40E0E33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67,850,802</w:t>
            </w:r>
          </w:p>
          <w:p w14:paraId="3A439617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4DE1C8D8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E2F429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2BDC61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9,864,885</w:t>
            </w:r>
          </w:p>
          <w:p w14:paraId="05659AEE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5F55AE1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AC28FA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7ACE458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C108E4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E7EF5A9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A31E46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7CD410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440B4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5714796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933,003</w:t>
            </w:r>
          </w:p>
          <w:p w14:paraId="35D40016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114277B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67,850,802</w:t>
            </w:r>
          </w:p>
          <w:p w14:paraId="1D3B6B3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B8C9BB6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3E4539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BF266B5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/>
                <w:noProof/>
                <w:spacing w:val="-6"/>
                <w:sz w:val="20"/>
              </w:rPr>
              <w:t>9,864,885</w:t>
            </w:r>
          </w:p>
          <w:p w14:paraId="4D5B2723" w14:textId="77777777" w:rsidR="00175416" w:rsidRPr="00B205E3" w:rsidRDefault="00175416" w:rsidP="00B84A8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7281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21044BCC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1C6CE" w14:textId="77777777" w:rsidR="00175416" w:rsidRDefault="00175416">
      <w:r>
        <w:separator/>
      </w:r>
    </w:p>
  </w:endnote>
  <w:endnote w:type="continuationSeparator" w:id="0">
    <w:p w14:paraId="65504FE1" w14:textId="77777777" w:rsidR="00175416" w:rsidRDefault="00175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280484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B29D1F2" w14:textId="356C3595" w:rsidR="00BB31B9" w:rsidRPr="00BB31B9" w:rsidRDefault="00BB31B9">
        <w:pPr>
          <w:pStyle w:val="a4"/>
          <w:jc w:val="center"/>
          <w:rPr>
            <w:rFonts w:ascii="標楷體" w:eastAsia="標楷體" w:hAnsi="標楷體"/>
          </w:rPr>
        </w:pPr>
        <w:r w:rsidRPr="00BB31B9">
          <w:rPr>
            <w:rFonts w:ascii="標楷體" w:eastAsia="標楷體" w:hAnsi="標楷體" w:hint="eastAsia"/>
          </w:rPr>
          <w:t>第1</w:t>
        </w:r>
        <w:r w:rsidR="008F216A">
          <w:rPr>
            <w:rFonts w:ascii="標楷體" w:eastAsia="標楷體" w:hAnsi="標楷體" w:hint="eastAsia"/>
          </w:rPr>
          <w:t>1</w:t>
        </w:r>
        <w:r w:rsidRPr="00BB31B9">
          <w:rPr>
            <w:rFonts w:ascii="標楷體" w:eastAsia="標楷體" w:hAnsi="標楷體" w:hint="eastAsia"/>
          </w:rPr>
          <w:t>-</w:t>
        </w:r>
        <w:r w:rsidRPr="00BB31B9">
          <w:rPr>
            <w:rFonts w:ascii="標楷體" w:eastAsia="標楷體" w:hAnsi="標楷體"/>
          </w:rPr>
          <w:fldChar w:fldCharType="begin"/>
        </w:r>
        <w:r w:rsidRPr="00BB31B9">
          <w:rPr>
            <w:rFonts w:ascii="標楷體" w:eastAsia="標楷體" w:hAnsi="標楷體"/>
          </w:rPr>
          <w:instrText>PAGE   \* MERGEFORMAT</w:instrText>
        </w:r>
        <w:r w:rsidRPr="00BB31B9">
          <w:rPr>
            <w:rFonts w:ascii="標楷體" w:eastAsia="標楷體" w:hAnsi="標楷體"/>
          </w:rPr>
          <w:fldChar w:fldCharType="separate"/>
        </w:r>
        <w:r w:rsidRPr="00BB31B9">
          <w:rPr>
            <w:rFonts w:ascii="標楷體" w:eastAsia="標楷體" w:hAnsi="標楷體"/>
            <w:lang w:val="zh-TW"/>
          </w:rPr>
          <w:t>2</w:t>
        </w:r>
        <w:r w:rsidRPr="00BB31B9">
          <w:rPr>
            <w:rFonts w:ascii="標楷體" w:eastAsia="標楷體" w:hAnsi="標楷體"/>
          </w:rPr>
          <w:fldChar w:fldCharType="end"/>
        </w:r>
        <w:r w:rsidRPr="00BB31B9">
          <w:rPr>
            <w:rFonts w:ascii="標楷體" w:eastAsia="標楷體" w:hAnsi="標楷體" w:hint="eastAsia"/>
          </w:rPr>
          <w:t>頁</w:t>
        </w:r>
      </w:p>
    </w:sdtContent>
  </w:sdt>
  <w:p w14:paraId="661B1A75" w14:textId="77777777" w:rsidR="00BB31B9" w:rsidRDefault="00BB31B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EA08D" w14:textId="77777777" w:rsidR="00175416" w:rsidRDefault="00175416">
      <w:r>
        <w:separator/>
      </w:r>
    </w:p>
  </w:footnote>
  <w:footnote w:type="continuationSeparator" w:id="0">
    <w:p w14:paraId="13CE1213" w14:textId="77777777" w:rsidR="00175416" w:rsidRDefault="00175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27FB5" w14:textId="69A78A69" w:rsidR="00D46CDC" w:rsidRDefault="00FC4902">
    <w:pPr>
      <w:jc w:val="center"/>
    </w:pPr>
    <w:r w:rsidRPr="00FC490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FC490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FC4902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FC4902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FC4902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48399" w14:textId="4A3BE6EB" w:rsidR="00D46CDC" w:rsidRDefault="00FC4902">
    <w:pPr>
      <w:jc w:val="center"/>
      <w:rPr>
        <w:b/>
        <w:sz w:val="32"/>
      </w:rPr>
    </w:pPr>
    <w:r w:rsidRPr="00FC490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 w:rsidR="008F216A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壹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FC4902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Pr="00FC4902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FC4902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416"/>
    <w:rsid w:val="001021E7"/>
    <w:rsid w:val="001512E9"/>
    <w:rsid w:val="00175416"/>
    <w:rsid w:val="001F4CCA"/>
    <w:rsid w:val="0025438B"/>
    <w:rsid w:val="005E1975"/>
    <w:rsid w:val="00653A7E"/>
    <w:rsid w:val="007D75E7"/>
    <w:rsid w:val="0085742D"/>
    <w:rsid w:val="00860C71"/>
    <w:rsid w:val="00860F6F"/>
    <w:rsid w:val="008D6B63"/>
    <w:rsid w:val="008F216A"/>
    <w:rsid w:val="00983644"/>
    <w:rsid w:val="009E1C1B"/>
    <w:rsid w:val="00A774F3"/>
    <w:rsid w:val="00B205E3"/>
    <w:rsid w:val="00B40E8D"/>
    <w:rsid w:val="00B53EDA"/>
    <w:rsid w:val="00BB31B9"/>
    <w:rsid w:val="00BB53F0"/>
    <w:rsid w:val="00C34199"/>
    <w:rsid w:val="00CB1EE5"/>
    <w:rsid w:val="00D30CC5"/>
    <w:rsid w:val="00D46CDC"/>
    <w:rsid w:val="00E947CE"/>
    <w:rsid w:val="00EA1B26"/>
    <w:rsid w:val="00F34B52"/>
    <w:rsid w:val="00FC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56AACA"/>
  <w15:chartTrackingRefBased/>
  <w15:docId w15:val="{C9DD68F9-9277-4EA2-B943-6968A3C78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BB31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BCtbSvaxPA6U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BCtbSvaxPA6U以前年度歲入決算審定表.dot</Template>
  <TotalTime>9</TotalTime>
  <Pages>1</Pages>
  <Words>484</Words>
  <Characters>982</Characters>
  <Application>Microsoft Office Word</Application>
  <DocSecurity>0</DocSecurity>
  <Lines>8</Lines>
  <Paragraphs>2</Paragraphs>
  <ScaleCrop>false</ScaleCrop>
  <Company>N.A.O.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陳儀諮</dc:creator>
  <cp:keywords/>
  <cp:lastModifiedBy>陳儀諮</cp:lastModifiedBy>
  <cp:revision>5</cp:revision>
  <dcterms:created xsi:type="dcterms:W3CDTF">2026-05-20T08:50:00Z</dcterms:created>
  <dcterms:modified xsi:type="dcterms:W3CDTF">2026-05-25T02:46:00Z</dcterms:modified>
</cp:coreProperties>
</file>