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"/>
        <w:gridCol w:w="628"/>
        <w:gridCol w:w="2405"/>
        <w:gridCol w:w="1549"/>
        <w:gridCol w:w="1442"/>
        <w:gridCol w:w="1077"/>
        <w:gridCol w:w="367"/>
        <w:gridCol w:w="1444"/>
        <w:gridCol w:w="1444"/>
        <w:gridCol w:w="1519"/>
        <w:gridCol w:w="1521"/>
        <w:gridCol w:w="1521"/>
        <w:gridCol w:w="1520"/>
        <w:gridCol w:w="708"/>
        <w:gridCol w:w="1554"/>
        <w:gridCol w:w="785"/>
        <w:gridCol w:w="1741"/>
        <w:gridCol w:w="444"/>
        <w:gridCol w:w="159"/>
      </w:tblGrid>
      <w:tr w:rsidR="00E55EEF" w14:paraId="28C9E535" w14:textId="77777777" w:rsidTr="007E7D03">
        <w:trPr>
          <w:gridBefore w:val="1"/>
          <w:gridAfter w:val="1"/>
          <w:wBefore w:w="40" w:type="dxa"/>
          <w:wAfter w:w="159" w:type="dxa"/>
          <w:cantSplit/>
          <w:trHeight w:val="270"/>
          <w:tblHeader/>
        </w:trPr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19C32A25" w14:textId="77777777" w:rsidR="00E55EEF" w:rsidRDefault="00E55EEF" w:rsidP="00542884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647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4918C" w14:textId="77777777" w:rsidR="00E55EEF" w:rsidRDefault="00E55EEF" w:rsidP="00542884">
            <w:pPr>
              <w:ind w:left="-42" w:right="8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門</w:t>
            </w:r>
            <w:proofErr w:type="gramStart"/>
            <w:r>
              <w:rPr>
                <w:rFonts w:eastAsia="標楷體" w:hint="eastAsia"/>
                <w:sz w:val="20"/>
              </w:rPr>
              <w:t>併</w:t>
            </w:r>
            <w:proofErr w:type="gramEnd"/>
            <w:r>
              <w:rPr>
                <w:rFonts w:eastAsia="標楷體" w:hint="eastAsia"/>
                <w:sz w:val="20"/>
              </w:rPr>
              <w:t>計</w:t>
            </w:r>
          </w:p>
        </w:tc>
        <w:tc>
          <w:tcPr>
            <w:tcW w:w="14568" w:type="dxa"/>
            <w:gridSpan w:val="1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4EC0AC55" w14:textId="77777777" w:rsidR="00E55EEF" w:rsidRDefault="00E55EEF" w:rsidP="00542884">
            <w:pPr>
              <w:tabs>
                <w:tab w:val="left" w:pos="12645"/>
              </w:tabs>
              <w:wordWrap w:val="0"/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/>
                <w:sz w:val="20"/>
              </w:rPr>
              <w:t xml:space="preserve">  </w:t>
            </w:r>
            <w:r>
              <w:rPr>
                <w:rFonts w:eastAsia="標楷體" w:hint="eastAsia"/>
                <w:sz w:val="20"/>
              </w:rPr>
              <w:t xml:space="preserve">                                                                                                              </w:t>
            </w:r>
          </w:p>
          <w:p w14:paraId="50A0181D" w14:textId="77777777" w:rsidR="00E55EEF" w:rsidRDefault="00E55EEF" w:rsidP="00542884">
            <w:pPr>
              <w:tabs>
                <w:tab w:val="left" w:pos="12882"/>
              </w:tabs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單位</w:t>
            </w:r>
            <w:r>
              <w:rPr>
                <w:rFonts w:eastAsia="標楷體"/>
                <w:sz w:val="20"/>
              </w:rPr>
              <w:t>：</w:t>
            </w:r>
            <w:r>
              <w:rPr>
                <w:rFonts w:eastAsia="標楷體" w:hint="eastAsia"/>
                <w:sz w:val="20"/>
              </w:rPr>
              <w:t>新臺幣元</w:t>
            </w:r>
          </w:p>
        </w:tc>
      </w:tr>
      <w:tr w:rsidR="00E55EEF" w14:paraId="5D1F3AB0" w14:textId="77777777" w:rsidTr="007E7D03">
        <w:trPr>
          <w:gridBefore w:val="1"/>
          <w:gridAfter w:val="1"/>
          <w:wBefore w:w="40" w:type="dxa"/>
          <w:wAfter w:w="159" w:type="dxa"/>
          <w:cantSplit/>
          <w:trHeight w:val="270"/>
          <w:tblHeader/>
        </w:trPr>
        <w:tc>
          <w:tcPr>
            <w:tcW w:w="628" w:type="dxa"/>
            <w:tcBorders>
              <w:top w:val="nil"/>
              <w:left w:val="nil"/>
              <w:right w:val="nil"/>
            </w:tcBorders>
          </w:tcPr>
          <w:p w14:paraId="646ADF78" w14:textId="77777777" w:rsidR="00E55EEF" w:rsidRDefault="00E55EEF" w:rsidP="00542884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6473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730BE7CA" w14:textId="77777777" w:rsidR="00E55EEF" w:rsidRDefault="00E55EEF" w:rsidP="00542884">
            <w:pPr>
              <w:ind w:right="-186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4568" w:type="dxa"/>
            <w:gridSpan w:val="12"/>
            <w:vMerge/>
            <w:tcBorders>
              <w:left w:val="nil"/>
              <w:right w:val="nil"/>
            </w:tcBorders>
            <w:vAlign w:val="bottom"/>
          </w:tcPr>
          <w:p w14:paraId="2AC8317C" w14:textId="77777777" w:rsidR="00E55EEF" w:rsidRDefault="00E55EEF" w:rsidP="00542884">
            <w:pPr>
              <w:tabs>
                <w:tab w:val="left" w:pos="12882"/>
              </w:tabs>
              <w:ind w:right="7"/>
              <w:rPr>
                <w:rFonts w:eastAsia="標楷體"/>
                <w:sz w:val="20"/>
              </w:rPr>
            </w:pPr>
          </w:p>
        </w:tc>
      </w:tr>
      <w:tr w:rsidR="0019333D" w14:paraId="7C3192E8" w14:textId="77777777" w:rsidTr="004529B4">
        <w:trPr>
          <w:cantSplit/>
          <w:tblHeader/>
        </w:trPr>
        <w:tc>
          <w:tcPr>
            <w:tcW w:w="3073" w:type="dxa"/>
            <w:gridSpan w:val="3"/>
            <w:tcBorders>
              <w:left w:val="nil"/>
            </w:tcBorders>
            <w:vAlign w:val="center"/>
          </w:tcPr>
          <w:p w14:paraId="121B4736" w14:textId="77777777" w:rsidR="0019333D" w:rsidRDefault="0019333D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49" w:type="dxa"/>
            <w:vMerge w:val="restart"/>
            <w:vAlign w:val="center"/>
          </w:tcPr>
          <w:p w14:paraId="3B878ADB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774" w:type="dxa"/>
            <w:gridSpan w:val="5"/>
            <w:vAlign w:val="center"/>
          </w:tcPr>
          <w:p w14:paraId="59E6BBCA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789" w:type="dxa"/>
            <w:gridSpan w:val="5"/>
            <w:vAlign w:val="center"/>
          </w:tcPr>
          <w:p w14:paraId="03BF121F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339" w:type="dxa"/>
            <w:gridSpan w:val="2"/>
            <w:vAlign w:val="center"/>
          </w:tcPr>
          <w:p w14:paraId="5426EBA7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</w:t>
            </w:r>
          </w:p>
          <w:p w14:paraId="742B4EF0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算數比較增減</w:t>
            </w:r>
          </w:p>
        </w:tc>
        <w:tc>
          <w:tcPr>
            <w:tcW w:w="2344" w:type="dxa"/>
            <w:gridSpan w:val="3"/>
            <w:tcBorders>
              <w:right w:val="nil"/>
            </w:tcBorders>
            <w:vAlign w:val="center"/>
          </w:tcPr>
          <w:p w14:paraId="3C805542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2253996C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19333D" w14:paraId="5BB19AF5" w14:textId="77777777" w:rsidTr="007E7D03">
        <w:trPr>
          <w:cantSplit/>
          <w:tblHeader/>
        </w:trPr>
        <w:tc>
          <w:tcPr>
            <w:tcW w:w="668" w:type="dxa"/>
            <w:gridSpan w:val="2"/>
            <w:tcBorders>
              <w:left w:val="nil"/>
            </w:tcBorders>
            <w:vAlign w:val="center"/>
          </w:tcPr>
          <w:p w14:paraId="14DDC3D9" w14:textId="77777777" w:rsidR="0019333D" w:rsidRDefault="0019333D" w:rsidP="002806A0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405" w:type="dxa"/>
            <w:vAlign w:val="center"/>
          </w:tcPr>
          <w:p w14:paraId="1AAF0F29" w14:textId="77777777" w:rsidR="0019333D" w:rsidRDefault="0019333D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49" w:type="dxa"/>
            <w:vMerge/>
            <w:vAlign w:val="center"/>
          </w:tcPr>
          <w:p w14:paraId="48E55BA1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42" w:type="dxa"/>
            <w:vAlign w:val="center"/>
          </w:tcPr>
          <w:p w14:paraId="21F9111F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44" w:type="dxa"/>
            <w:gridSpan w:val="2"/>
            <w:vAlign w:val="center"/>
          </w:tcPr>
          <w:p w14:paraId="6B129FBC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44" w:type="dxa"/>
            <w:vAlign w:val="center"/>
          </w:tcPr>
          <w:p w14:paraId="4486E875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44" w:type="dxa"/>
            <w:vAlign w:val="center"/>
          </w:tcPr>
          <w:p w14:paraId="06909F68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19" w:type="dxa"/>
            <w:vAlign w:val="center"/>
          </w:tcPr>
          <w:p w14:paraId="75401685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21" w:type="dxa"/>
            <w:vAlign w:val="center"/>
          </w:tcPr>
          <w:p w14:paraId="36ACDFEF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521" w:type="dxa"/>
            <w:vAlign w:val="center"/>
          </w:tcPr>
          <w:p w14:paraId="211791CB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20" w:type="dxa"/>
            <w:vAlign w:val="center"/>
          </w:tcPr>
          <w:p w14:paraId="2040D48B" w14:textId="77777777" w:rsidR="0019333D" w:rsidRDefault="0019333D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708" w:type="dxa"/>
            <w:vAlign w:val="center"/>
          </w:tcPr>
          <w:p w14:paraId="72268A05" w14:textId="77777777"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占總數％</w:t>
            </w:r>
          </w:p>
        </w:tc>
        <w:tc>
          <w:tcPr>
            <w:tcW w:w="1554" w:type="dxa"/>
            <w:vAlign w:val="center"/>
          </w:tcPr>
          <w:p w14:paraId="4B89E47E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85" w:type="dxa"/>
            <w:vAlign w:val="center"/>
          </w:tcPr>
          <w:p w14:paraId="040F8739" w14:textId="77777777" w:rsidR="0019333D" w:rsidRDefault="0019333D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741" w:type="dxa"/>
            <w:vAlign w:val="center"/>
          </w:tcPr>
          <w:p w14:paraId="62C35A31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603" w:type="dxa"/>
            <w:gridSpan w:val="2"/>
            <w:tcBorders>
              <w:right w:val="nil"/>
            </w:tcBorders>
            <w:vAlign w:val="center"/>
          </w:tcPr>
          <w:p w14:paraId="7B67E463" w14:textId="77777777"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9250BF" w:rsidRPr="008A0F43" w14:paraId="203B0694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3F0ED1FF" w14:textId="77777777" w:rsidR="009250BF" w:rsidRPr="008A0F43" w:rsidRDefault="009250BF" w:rsidP="009250BF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05" w:type="dxa"/>
            <w:shd w:val="clear" w:color="auto" w:fill="auto"/>
            <w:vAlign w:val="center"/>
          </w:tcPr>
          <w:p w14:paraId="369AFB14" w14:textId="77777777" w:rsidR="009250BF" w:rsidRPr="008A0F43" w:rsidRDefault="009250BF" w:rsidP="009250BF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A0F43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29F0721" w14:textId="414257BB" w:rsidR="009250BF" w:rsidRPr="008A0F43" w:rsidRDefault="009250BF" w:rsidP="009250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129,759,573,000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9E16729" w14:textId="27BA0EC5" w:rsidR="009250BF" w:rsidRPr="008A0F43" w:rsidRDefault="009250BF" w:rsidP="009250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110,964,941,654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373F7892" w14:textId="4250D09A" w:rsidR="009250BF" w:rsidRPr="008A0F43" w:rsidRDefault="009250BF" w:rsidP="009250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1,923,889,325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901495D" w14:textId="360209DC" w:rsidR="009250BF" w:rsidRPr="008A0F43" w:rsidRDefault="009250BF" w:rsidP="009250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7,096,298,248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16843D5" w14:textId="63B78F2E" w:rsidR="009250BF" w:rsidRPr="008A0F43" w:rsidRDefault="009250BF" w:rsidP="009250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119,985,129,227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7FF346B" w14:textId="60D258C8" w:rsidR="009250BF" w:rsidRPr="008A0F43" w:rsidRDefault="009250BF" w:rsidP="009250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110,964,941,654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48AD83F" w14:textId="4D6F1681" w:rsidR="009250BF" w:rsidRPr="008A0F43" w:rsidRDefault="009250BF" w:rsidP="009250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1,923,889,325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D96A79A" w14:textId="797E4BDB" w:rsidR="009250BF" w:rsidRPr="008A0F43" w:rsidRDefault="009250BF" w:rsidP="009250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7,096,298,248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7A89A10" w14:textId="5C68B117" w:rsidR="009250BF" w:rsidRPr="008A0F43" w:rsidRDefault="009250BF" w:rsidP="009250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119,985,129,227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A2B067E" w14:textId="425EADE4" w:rsidR="009250BF" w:rsidRPr="008A0F43" w:rsidRDefault="009250BF" w:rsidP="009250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0FA4EFD6" w14:textId="080D5B63" w:rsidR="009250BF" w:rsidRPr="008A0F43" w:rsidRDefault="009250BF" w:rsidP="009250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- 9,774,443,773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459192F9" w14:textId="1E7634D8" w:rsidR="009250BF" w:rsidRPr="008A0F43" w:rsidRDefault="009250BF" w:rsidP="009250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- 7.53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7CC03711" w14:textId="2AAFE3E4" w:rsidR="009250BF" w:rsidRPr="008A0F43" w:rsidRDefault="009250BF" w:rsidP="009250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750D747E" w14:textId="30D0E8D0" w:rsidR="009250BF" w:rsidRPr="008A0F43" w:rsidRDefault="009250BF" w:rsidP="009250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9250BF" w14:paraId="5A2C9F04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13781889" w14:textId="77777777" w:rsidR="009250BF" w:rsidRDefault="009250BF" w:rsidP="009250BF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0151FF2A" w14:textId="77777777" w:rsidR="009250BF" w:rsidRDefault="009250BF" w:rsidP="009250B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市議會主管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1B694FF" w14:textId="25DC6263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795,695,000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47ED0F5" w14:textId="17BA8D82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721,380,116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60230F88" w14:textId="4E20F4D3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C17CE04" w14:textId="4E4E4619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7,464,000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84741B9" w14:textId="6588A1CD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728,844,116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60B140FA" w14:textId="2B6B1751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721,380,116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B16B0E2" w14:textId="775ECAAB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08C7D76" w14:textId="1BB29B75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7,464,000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8B5C38D" w14:textId="34CB17A3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728,844,116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01BCE17" w14:textId="0CD0220C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0.61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25BE33D8" w14:textId="2B48CA01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- 66,850,884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0CD79B6C" w14:textId="49C61134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- 8.40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46722951" w14:textId="58BD3CD8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24A7F347" w14:textId="59D5386B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250BF" w14:paraId="1D3B2155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7CDD4D71" w14:textId="77777777" w:rsidR="009250BF" w:rsidRDefault="009250BF" w:rsidP="009250BF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0F0E4F5" w14:textId="77777777" w:rsidR="009250BF" w:rsidRDefault="009250BF" w:rsidP="009250B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市政府主管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48C5D0D" w14:textId="79AB2182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1,240,610,000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7DA9197" w14:textId="468C9E35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1,049,881,725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77102DD6" w14:textId="1E751B67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26,322,799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2BB5EBB" w14:textId="27293AC9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66,822,345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92E0CAB" w14:textId="4CCAEE20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1,143,026,869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66A8C2B4" w14:textId="3C2D8BA1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1,049,881,725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3425146" w14:textId="09391ADD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26,322,799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5234DB1F" w14:textId="142CDDE5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66,822,345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0C7154B" w14:textId="4F1E6BD4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1,143,026,869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088C0B5" w14:textId="01D7D652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0.95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195586CB" w14:textId="204A5911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- 97,583,131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0120E594" w14:textId="5A606258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- 7.87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661416D9" w14:textId="0F45939F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2BBD6E3F" w14:textId="6C97BFCD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250BF" w14:paraId="3DEE28DD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007A876F" w14:textId="77777777" w:rsidR="009250BF" w:rsidRDefault="009250BF" w:rsidP="009250BF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77AA60B9" w14:textId="77777777" w:rsidR="009250BF" w:rsidRDefault="009250BF" w:rsidP="009250B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民政局主管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E4D8A46" w14:textId="43808D98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6,752,188,000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FBE888D" w14:textId="5CE857DE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5,982,763,772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2B89835B" w14:textId="3AAD7789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60,353,025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58116BE" w14:textId="54AF95C0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343,618,090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4526B50" w14:textId="733475F2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6,386,734,887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8EBB24D" w14:textId="4150134E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5,982,763,772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52436CD" w14:textId="2CC9A137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60,353,025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59570FA4" w14:textId="37CDF513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343,618,090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BFFF71E" w14:textId="6D46F88C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6,386,734,887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5B8335C" w14:textId="39A87383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5.32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269714D5" w14:textId="34DFC3F5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- 365,453,113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0D070301" w14:textId="0869DB59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- 5.41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610AE5BF" w14:textId="763F0054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7A1CCCEA" w14:textId="1740A46C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250BF" w14:paraId="59E58B46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74A289DD" w14:textId="77777777" w:rsidR="009250BF" w:rsidRDefault="009250BF" w:rsidP="009250BF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1A8FCC7D" w14:textId="77777777" w:rsidR="009250BF" w:rsidRDefault="009250BF" w:rsidP="009250B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地政局主管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9A48BCA" w14:textId="1742FC0E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1,763,157,000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8937695" w14:textId="60F21581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1,443,760,084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2C3926CB" w14:textId="415C65C0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7920C78" w14:textId="08C7D03D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194,152,487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8F51F74" w14:textId="4B98910E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1,637,912,571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5EC46008" w14:textId="567D8075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1,443,760,084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EA50A45" w14:textId="0688695A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C87BA1C" w14:textId="067E31D4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194,152,487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DFB6AC2" w14:textId="686F6C63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1,637,912,571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13B8339" w14:textId="6C374CC6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1.37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2325E705" w14:textId="4B176F53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- 125,244,429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001C5EF9" w14:textId="4A23D054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- 7.10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5B7413C1" w14:textId="12E27AFF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0F26ADC8" w14:textId="1CB3ADBB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250BF" w14:paraId="11E17043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561CF06B" w14:textId="77777777" w:rsidR="009250BF" w:rsidRDefault="009250BF" w:rsidP="009250BF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2F40199B" w14:textId="77777777" w:rsidR="009250BF" w:rsidRDefault="009250BF" w:rsidP="009250B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92315E4" w14:textId="49431FA2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2,951,287,000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20BA9B6" w14:textId="2E67B592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2,641,968,653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747A9BCE" w14:textId="26657BB8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5,626,900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EB8353C" w14:textId="4B69E7A4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54,109,302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BDEFAF8" w14:textId="42D186D9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2,701,704,855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544EAA19" w14:textId="562E5DDB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2,641,968,653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8E06F26" w14:textId="0A6A3BA0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5,626,900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514FE7E" w14:textId="0B77B676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54,109,302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173DAA7" w14:textId="2683E531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2,701,704,855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497F8F5" w14:textId="65AC69ED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2.25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7536A2FF" w14:textId="20F7E5E4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- 249,582,145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4C18023A" w14:textId="371977B5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- 8.46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501A52FF" w14:textId="40DFF83C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1CEED801" w14:textId="02A249DF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250BF" w14:paraId="1A036F93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109C8246" w14:textId="77777777" w:rsidR="009250BF" w:rsidRDefault="009250BF" w:rsidP="009250BF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6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F3E794A" w14:textId="77777777" w:rsidR="009250BF" w:rsidRDefault="009250BF" w:rsidP="009250B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教育局主管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ABFFF1F" w14:textId="2D87AE5C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37,914,299,000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2AB300A" w14:textId="22502F68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37,119,536,102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6C5EB923" w14:textId="5D313242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8F154D3" w14:textId="1F37C0E4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D4FE5B7" w14:textId="5F0E402D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37,119,536,102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6D2C66C2" w14:textId="40A2C193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37,119,536,102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5B6F130A" w14:textId="0D7F4A67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4F3A5C7F" w14:textId="6B4E481E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CFB4344" w14:textId="4B68F343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37,119,536,102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E5033FD" w14:textId="580CDE3B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30.94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05E731CD" w14:textId="729D17CA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- 794,762,898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116E447E" w14:textId="07938A63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- 2.10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4E464008" w14:textId="5F958693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78135DD3" w14:textId="12674210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250BF" w14:paraId="6A2A5E0C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10DC2110" w14:textId="77777777" w:rsidR="009250BF" w:rsidRDefault="009250BF" w:rsidP="009250BF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7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67ED214D" w14:textId="77777777" w:rsidR="009250BF" w:rsidRDefault="009250BF" w:rsidP="009250B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文化局主管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F23738C" w14:textId="1CF3CE94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2,724,274,000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E147CE7" w14:textId="14174FC1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1,842,698,613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530888DA" w14:textId="14C6CDA8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2,670,000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976F25C" w14:textId="2338D7DF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787,626,655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33C5AC3" w14:textId="5B205D09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2,632,995,268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D72AC2E" w14:textId="63753AF3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1,842,698,613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344232D" w14:textId="35392B14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2,670,000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8062D3F" w14:textId="5E2BCFA9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787,626,655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00290B1" w14:textId="5CC0A51F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2,632,995,268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D75C918" w14:textId="339D0CFF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2.19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1AB05BB0" w14:textId="79200510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- 91,278,732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7ABA2ABA" w14:textId="3222A041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- 3.35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53061FD3" w14:textId="159D41E6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2CFFBE0A" w14:textId="0E7490A6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250BF" w14:paraId="4617BCD6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7666D915" w14:textId="77777777" w:rsidR="009250BF" w:rsidRDefault="009250BF" w:rsidP="009250BF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8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62A2FBF4" w14:textId="77777777" w:rsidR="009250BF" w:rsidRDefault="009250BF" w:rsidP="009250B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農業局主管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1A8AD43" w14:textId="623C0F8D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4,899,311,000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F0BB336" w14:textId="2F847834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3,319,527,778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5EE71095" w14:textId="240DF574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157,368,389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1740888" w14:textId="58B24745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552,844,168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B783288" w14:textId="20DB710A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4,029,740,335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0D375F2E" w14:textId="2B13A65C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3,319,527,778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04B1E09" w14:textId="130BCA61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157,368,389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CCC0D31" w14:textId="61637598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552,844,168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B230D68" w14:textId="7230162B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4,029,740,335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AC62B51" w14:textId="63A05ED0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3.36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2F78A8C7" w14:textId="489441A0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- 869,570,665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42EFB8C7" w14:textId="5EE0DE8C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- 17.75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01908602" w14:textId="2212E30B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2071BACB" w14:textId="23C7D7A9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250BF" w14:paraId="560E8A6F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17B440D6" w14:textId="77777777" w:rsidR="009250BF" w:rsidRDefault="009250BF" w:rsidP="009250BF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9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792820DD" w14:textId="77777777" w:rsidR="009250BF" w:rsidRDefault="009250BF" w:rsidP="009250B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水利局主管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381B74C" w14:textId="2A315AE8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8,911,952,000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2619F92" w14:textId="3FB0AD37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5,488,896,524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26339063" w14:textId="16744831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245,714,237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336F29E" w14:textId="1C568966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1,417,432,400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E066A46" w14:textId="79FD5FB5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7,152,043,161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727AEDC" w14:textId="245D6F2B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5,488,896,524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86C06F0" w14:textId="249828D0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245,714,237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352F6F0" w14:textId="68B57E2B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1,417,432,400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0D80F2F" w14:textId="0A4EEDEA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7,152,043,161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BCB482E" w14:textId="434BE6AB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5.96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009CD8D8" w14:textId="24795D38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- 1,759,908,839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1C377890" w14:textId="34635C41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- 19.75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1718F898" w14:textId="6B61E531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34059AC0" w14:textId="66DF0393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250BF" w14:paraId="0749EC0A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06E19BE2" w14:textId="77777777" w:rsidR="009250BF" w:rsidRDefault="009250BF" w:rsidP="009250BF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10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1825D6EA" w14:textId="77777777" w:rsidR="009250BF" w:rsidRDefault="009250BF" w:rsidP="009250B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工務局主管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EB2901E" w14:textId="4E94705F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8,530,842,000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34FC92F" w14:textId="53C74CFA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6,641,358,031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46E5D455" w14:textId="1411B37D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480,668,842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A0FACEC" w14:textId="040DC832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944,958,145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669D717" w14:textId="04329AA4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8,066,985,018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656D62D9" w14:textId="0F59AB33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6,641,358,031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0760257" w14:textId="4BA0191D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480,668,842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A447F79" w14:textId="38287CF6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944,958,145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0DB23D0" w14:textId="5BB7E487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8,066,985,018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1F9E11E" w14:textId="4675C302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6.72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0A3E0DCC" w14:textId="23E62ABF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- 463,856,982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09A4130B" w14:textId="0F1E2810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- 5.44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767B4EDB" w14:textId="281A9E93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738D1ACC" w14:textId="25081CFF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250BF" w14:paraId="79D99024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39F0ECB6" w14:textId="77777777" w:rsidR="009250BF" w:rsidRDefault="009250BF" w:rsidP="009250BF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11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6AB5DAFB" w14:textId="77777777" w:rsidR="009250BF" w:rsidRDefault="009250BF" w:rsidP="009250B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交通局主管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D9EB95B" w14:textId="0338BB77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2,388,156,000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D39C0A9" w14:textId="6B00B853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1,841,740,296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1BA0DCC0" w14:textId="0A559FC8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55,493,980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54184ED" w14:textId="4449D66E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120,405,914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D951D0A" w14:textId="1796F19C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2,017,640,190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1C87D12A" w14:textId="164E23B6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1,841,740,296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1700B81" w14:textId="3BAF3C46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55,493,980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2762622" w14:textId="68F38485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120,405,914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9A1D11F" w14:textId="04DB3C73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2,017,640,190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FE08C3E" w14:textId="56099C58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1.68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4711BA2" w14:textId="5CD95EE9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- 370,515,810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623E1275" w14:textId="171AF7C8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- 15.51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0256EEF8" w14:textId="2425BA96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5C1A591D" w14:textId="3516620C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250BF" w14:paraId="7131B6E8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2A7BA76C" w14:textId="77777777" w:rsidR="009250BF" w:rsidRDefault="009250BF" w:rsidP="009250BF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12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64D294E7" w14:textId="77777777" w:rsidR="009250BF" w:rsidRDefault="009250BF" w:rsidP="009250B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觀光旅遊局主管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DA7445F" w14:textId="6EC118A7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707,808,000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4F6E447" w14:textId="096160E6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407,558,259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5EA043B2" w14:textId="5B68C047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37,009,465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551DD94" w14:textId="4E05D5D0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205,410,962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0AE4F67" w14:textId="7CD5E44C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649,978,686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6A291E0C" w14:textId="18B95270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407,558,259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4672A779" w14:textId="3D7BF398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37,009,465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78FA320" w14:textId="57B06CD5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205,410,962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C71D81F" w14:textId="51583F28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649,978,686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67CDA67" w14:textId="424EA301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0.54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0ED383A7" w14:textId="16DD0355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- 57,829,314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636E5629" w14:textId="1A1A6D2B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- 8.17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1AEC6173" w14:textId="1CA777A9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79634A99" w14:textId="0C7B5FAD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250BF" w14:paraId="1B2D6FBB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1B42CEB4" w14:textId="77777777" w:rsidR="009250BF" w:rsidRDefault="009250BF" w:rsidP="009250BF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13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6D00A2EF" w14:textId="77777777" w:rsidR="009250BF" w:rsidRDefault="009250BF" w:rsidP="009250B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經濟發展局主管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C7798F8" w14:textId="771B763C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870,910,000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3343C89" w14:textId="0985C819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648,926,749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26031077" w14:textId="5660C124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42,620,234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E9B5DA6" w14:textId="64CC9FCD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78,269,368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964A0E5" w14:textId="4B22D306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769,816,351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47D20C5" w14:textId="1B79F32E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648,926,749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F5F0C84" w14:textId="435EB54C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42,620,234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C7013F8" w14:textId="6819D1E5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78,269,368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2BB0036" w14:textId="3A29CE48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769,816,351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B03FFD9" w14:textId="2C321C59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0.64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337ACE6C" w14:textId="6B6D64A8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- 101,093,649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094DCD9E" w14:textId="572F1103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- 11.61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08D5EBB6" w14:textId="4D77B27B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11C05945" w14:textId="1C9DCD4F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250BF" w14:paraId="54023483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39240D3C" w14:textId="77777777" w:rsidR="009250BF" w:rsidRDefault="009250BF" w:rsidP="009250BF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14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371C8865" w14:textId="77777777" w:rsidR="009250BF" w:rsidRDefault="009250BF" w:rsidP="009250B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社會局主管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CA95D1C" w14:textId="02038F2C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21,630,571,000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865F3E1" w14:textId="333C9694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19,881,300,616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2A49F07B" w14:textId="08B04310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344,435,663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19B6E2E" w14:textId="1E5C361A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473,638,861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2DED032" w14:textId="1AC110C5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20,699,375,140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68E6072C" w14:textId="3CBE88F0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19,881,300,616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5BAE0A4F" w14:textId="0EF311AB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344,435,663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ECE650C" w14:textId="061252EA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473,638,861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F0749DD" w14:textId="0D4FA7C5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20,699,375,140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5A96839" w14:textId="1C0EA4DF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17.25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F100A60" w14:textId="0A4844A6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- 931,195,860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556B0381" w14:textId="351E8F1F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- 4.30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057244CF" w14:textId="7DDFEC3C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0BC65D9E" w14:textId="7117D4BE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250BF" w14:paraId="4DE00C34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73A575AE" w14:textId="77777777" w:rsidR="009250BF" w:rsidRDefault="009250BF" w:rsidP="009250BF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15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2DA08A39" w14:textId="77777777" w:rsidR="009250BF" w:rsidRDefault="009250BF" w:rsidP="009250B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勞工局主管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2E389D9" w14:textId="2EA99F2A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520,685,000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E2BF4D7" w14:textId="4362234D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448,395,783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275CBFFD" w14:textId="0C843962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3,036,299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C3E1C43" w14:textId="7CA633ED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5CEF787" w14:textId="4F24B2C1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451,432,082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4FFAD0EE" w14:textId="3856B879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448,395,783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42E20F6" w14:textId="18CDE896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3,036,299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58B369CA" w14:textId="468BF1E7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5EE3DDA" w14:textId="0AAB9A7B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451,432,082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FC7BB5F" w14:textId="0B6956BD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0.38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3C6C09FF" w14:textId="72101B67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- 69,252,918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17C8575A" w14:textId="45282444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- 13.30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7BCBD7C1" w14:textId="29FA81D3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562112EE" w14:textId="36887C8A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250BF" w14:paraId="55131671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2740F544" w14:textId="77777777" w:rsidR="009250BF" w:rsidRDefault="009250BF" w:rsidP="009250BF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16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020E0B65" w14:textId="77777777" w:rsidR="009250BF" w:rsidRDefault="009250BF" w:rsidP="009250B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FD7E56D" w14:textId="05093835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1,710,257,000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889683B" w14:textId="0D199DA9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1,497,406,144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5A7083E9" w14:textId="722CAC94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93,165,927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98171BD" w14:textId="205247E6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14,500,046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5F52F4F" w14:textId="171B1A1A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1,605,072,117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0A24C6C4" w14:textId="755A5938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1,497,406,144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FE9F13E" w14:textId="5CD16820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93,165,927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CD8BF87" w14:textId="23E740FF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14,500,046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2385603" w14:textId="37EC3763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1,605,072,117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648A53A" w14:textId="648606AE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1.34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5BF790E3" w14:textId="1D5961BC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- 105,184,883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437E472E" w14:textId="752638B7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- 6.15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5E7D8D12" w14:textId="6FABE82F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1199D1D2" w14:textId="1BEC34FD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250BF" w14:paraId="7065DD59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5850CCE2" w14:textId="77777777" w:rsidR="009250BF" w:rsidRDefault="009250BF" w:rsidP="009250BF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17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2ED0E028" w14:textId="77777777" w:rsidR="009250BF" w:rsidRDefault="009250BF" w:rsidP="009250B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都市發展局主管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E342125" w14:textId="1AB9A3BC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325,601,000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0E84E46" w14:textId="31914BF4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230,687,534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7B0FB85B" w14:textId="76334600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33,813,144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5206E9A" w14:textId="3D0311FD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83FC104" w14:textId="6008E158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264,500,678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0DCA3B2" w14:textId="24B3A8E2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230,687,534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5B80DD6C" w14:textId="327F1F5C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33,813,144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9BB5884" w14:textId="05A8EC8C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33FA974" w14:textId="30216CC5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264,500,678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C549763" w14:textId="4F668D03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0.22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34409F69" w14:textId="29C2636F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- 61,100,322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2E304EF2" w14:textId="7E834874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- 18.77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0E515E8D" w14:textId="6F785479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62A50962" w14:textId="17601919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250BF" w14:paraId="129996E0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0EE99CFD" w14:textId="77777777" w:rsidR="009250BF" w:rsidRDefault="009250BF" w:rsidP="009250BF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18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333860EA" w14:textId="77777777" w:rsidR="009250BF" w:rsidRDefault="009250BF" w:rsidP="009250B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環境保護局主管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4EAC408" w14:textId="542153EE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4,412,828,000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D6F2447" w14:textId="48E90ACB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3,901,096,902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7BCF6233" w14:textId="28D8A721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225,441,326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DF73763" w14:textId="3142CAAD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128,409,230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014AA5A" w14:textId="67E3EB45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4,254,947,458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63D83348" w14:textId="108D392E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3,901,096,902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8344345" w14:textId="220C83DF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225,441,326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805A069" w14:textId="0B5C7160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128,409,230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AE796D0" w14:textId="7405FC0E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4,254,947,458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1918C06" w14:textId="30C48AC6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3.55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47B56938" w14:textId="237EA2E3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- 157,880,542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1592552D" w14:textId="2762B94E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- 3.58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29DA5765" w14:textId="6D7AF40D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38579270" w14:textId="6E579DEE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250BF" w14:paraId="1596699D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293DCE17" w14:textId="77777777" w:rsidR="009250BF" w:rsidRDefault="009250BF" w:rsidP="009250BF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19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43182378" w14:textId="77777777" w:rsidR="009250BF" w:rsidRDefault="009250BF" w:rsidP="009250B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01587A4" w14:textId="272B504E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8,046,286,000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5015846" w14:textId="01692F16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7,489,778,061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3FA44A06" w14:textId="2322C201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14,115,992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CB8A4CB" w14:textId="55BD2354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106,464,763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296C6B3" w14:textId="4A416BE3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7,610,358,816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1D51C1C2" w14:textId="5EEDA551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7,489,778,061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482E559" w14:textId="40A1A70C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14,115,992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CA5782D" w14:textId="49EBFE19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106,464,763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3001EF4" w14:textId="2F807F6C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7,610,358,816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6B050DA" w14:textId="2D0638AE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6.34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51AAFB5" w14:textId="78C8D352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- 435,927,184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4BD39DFA" w14:textId="3C39C02C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- 5.42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106056E4" w14:textId="02170670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5AF21EDA" w14:textId="728D809C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250BF" w14:paraId="52FE3665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465E6C66" w14:textId="77777777" w:rsidR="009250BF" w:rsidRDefault="009250BF" w:rsidP="009250BF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20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2F716005" w14:textId="77777777" w:rsidR="009250BF" w:rsidRDefault="009250BF" w:rsidP="009250B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財政稅務局主管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B7D66ED" w14:textId="4627C428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2,003,144,000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4E2540A" w14:textId="6A1B883E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1,548,915,201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79BEB11C" w14:textId="58B1445E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39D8931" w14:textId="32B268C1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36,412,411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DA4E6C1" w14:textId="4874E6F4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1,585,327,612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6A355EAA" w14:textId="1B6B7A95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1,548,915,201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C7D96F9" w14:textId="144D5397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9158190" w14:textId="2B050ACD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36,412,411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9182024" w14:textId="63915988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1,585,327,612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D95F312" w14:textId="49008413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1.32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5C9AEC41" w14:textId="72E55B8A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- 417,816,388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3E6656F9" w14:textId="61B308EC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- 20.86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772374BB" w14:textId="031584DB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264227D1" w14:textId="075D780F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250BF" w14:paraId="68E4598E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7D79A6BE" w14:textId="77777777" w:rsidR="009250BF" w:rsidRDefault="009250BF" w:rsidP="009250BF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21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3EFEB000" w14:textId="77777777" w:rsidR="009250BF" w:rsidRDefault="009250BF" w:rsidP="009250B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體育局主管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BB2B5E8" w14:textId="79B93570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2,412,720,000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1F9712E" w14:textId="3A8CBDF4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1,287,181,157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7977BAC3" w14:textId="35C6BC9F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19,678,630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144CEDE" w14:textId="1F64B5D6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686,275,326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7C0D039" w14:textId="2A5E031D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1,993,135,113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4B00EFAD" w14:textId="626CABFB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1,287,181,157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DF7A466" w14:textId="15B17B66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19,678,630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06AD41E" w14:textId="7360351B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686,275,326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D584E80" w14:textId="204402C1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1,993,135,113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FC868E6" w14:textId="312E96D8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1.66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466D4F0B" w14:textId="1DEB3D94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- 419,584,887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6A7E2CD7" w14:textId="54D1D0EE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- 17.39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058B17C4" w14:textId="60DB85C7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441B5DA5" w14:textId="2A8C71A9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250BF" w14:paraId="0FBE1150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1B4C9BE4" w14:textId="77777777" w:rsidR="009250BF" w:rsidRDefault="009250BF" w:rsidP="009250BF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22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6505449B" w14:textId="77777777" w:rsidR="009250BF" w:rsidRDefault="009250BF" w:rsidP="009250B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625D2CA" w14:textId="05269195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8,123,933,000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414591D" w14:textId="5CF1B357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5,530,183,554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5BAB7D2F" w14:textId="47A1B55B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76,354,473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CEE5122" w14:textId="0DEB30F0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877,483,775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DAB761E" w14:textId="14AA431F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6,484,021,802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5DF44E5" w14:textId="71C7C7FF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5,530,183,554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16309E5" w14:textId="61AEFC94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76,354,473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F7F3DAE" w14:textId="119684A1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877,483,775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F6E0B7C" w14:textId="59E4FC22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6,484,021,802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BBB74A1" w14:textId="43E7721E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5.40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11762393" w14:textId="3F211896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- 1,639,911,198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7C3F8535" w14:textId="1BED1822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- 20.19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2BE6350C" w14:textId="7631DBD6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398DCB53" w14:textId="2CDBAACD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250BF" w14:paraId="70092871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09AADB98" w14:textId="77777777" w:rsidR="009250BF" w:rsidRDefault="009250BF" w:rsidP="009250BF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23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7AB70C2A" w14:textId="77777777" w:rsidR="009250BF" w:rsidRDefault="009250BF" w:rsidP="009250B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B5A9F11" w14:textId="27AE0B1F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123,059,000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E953A19" w14:textId="6308DFC2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7DE2B2A3" w14:textId="645FCC4A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CEC0415" w14:textId="426F8BC7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56596FD" w14:textId="06B52FE2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55E170B" w14:textId="7BB40884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5A6BE24" w14:textId="530DE162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8D926F3" w14:textId="6251225D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DB7F0C7" w14:textId="6455595B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49CB41E" w14:textId="13C5CC88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AB6DB15" w14:textId="20AF844D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- 123,059,000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03FF9BF6" w14:textId="4A89C8EB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- 100.00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000ECBFE" w14:textId="14040882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52B47569" w14:textId="687949A2" w:rsidR="009250BF" w:rsidRPr="00314D54" w:rsidRDefault="009250BF" w:rsidP="009250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--</w:t>
            </w:r>
          </w:p>
        </w:tc>
      </w:tr>
    </w:tbl>
    <w:p w14:paraId="0A71941F" w14:textId="6C97D9CE" w:rsidR="007E7D03" w:rsidRPr="001417B7" w:rsidRDefault="007E7D03" w:rsidP="007E7D03">
      <w:pPr>
        <w:pStyle w:val="a3"/>
        <w:tabs>
          <w:tab w:val="left" w:pos="480"/>
        </w:tabs>
        <w:snapToGrid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註</w:t>
      </w:r>
      <w:proofErr w:type="gramEnd"/>
      <w:r>
        <w:rPr>
          <w:rFonts w:ascii="標楷體" w:eastAsia="標楷體" w:hAnsi="標楷體" w:hint="eastAsia"/>
        </w:rPr>
        <w:t>：</w:t>
      </w:r>
      <w:proofErr w:type="gramStart"/>
      <w:r w:rsidR="009250BF" w:rsidRPr="009250BF">
        <w:rPr>
          <w:rFonts w:ascii="標楷體" w:eastAsia="標楷體" w:hAnsi="標楷體" w:hint="eastAsia"/>
        </w:rPr>
        <w:t>114</w:t>
      </w:r>
      <w:proofErr w:type="gramEnd"/>
      <w:r w:rsidR="009250BF" w:rsidRPr="009250BF">
        <w:rPr>
          <w:rFonts w:ascii="標楷體" w:eastAsia="標楷體" w:hAnsi="標楷體" w:hint="eastAsia"/>
        </w:rPr>
        <w:t>年度第二預備金原編列預算數4億元，經市政府核准動支2億7,694萬餘元，賸餘1億2,305萬餘元（動支比率69.24％）</w:t>
      </w:r>
      <w:r>
        <w:rPr>
          <w:rFonts w:ascii="標楷體" w:eastAsia="標楷體" w:hAnsi="標楷體" w:hint="eastAsia"/>
        </w:rPr>
        <w:t>。</w:t>
      </w:r>
    </w:p>
    <w:sectPr w:rsidR="007E7D03" w:rsidRPr="001417B7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4652D" w14:textId="77777777" w:rsidR="004529B4" w:rsidRDefault="004529B4">
      <w:r>
        <w:separator/>
      </w:r>
    </w:p>
  </w:endnote>
  <w:endnote w:type="continuationSeparator" w:id="0">
    <w:p w14:paraId="5E989EFB" w14:textId="77777777" w:rsidR="004529B4" w:rsidRDefault="00452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CA5B9" w14:textId="26047927" w:rsidR="007E7D03" w:rsidRPr="007E7D03" w:rsidRDefault="007E7D03" w:rsidP="007E7D03">
    <w:pPr>
      <w:pStyle w:val="a5"/>
      <w:jc w:val="center"/>
      <w:rPr>
        <w:rFonts w:ascii="標楷體" w:eastAsia="標楷體" w:hAnsi="標楷體"/>
      </w:rPr>
    </w:pPr>
    <w:r w:rsidRPr="007E7D03">
      <w:rPr>
        <w:rFonts w:ascii="標楷體" w:eastAsia="標楷體" w:hAnsi="標楷體" w:hint="eastAsia"/>
      </w:rPr>
      <w:t>第1</w:t>
    </w:r>
    <w:r w:rsidR="009250BF">
      <w:rPr>
        <w:rFonts w:ascii="標楷體" w:eastAsia="標楷體" w:hAnsi="標楷體" w:hint="eastAsia"/>
      </w:rPr>
      <w:t>0</w:t>
    </w:r>
    <w:r w:rsidRPr="007E7D03">
      <w:rPr>
        <w:rFonts w:ascii="標楷體" w:eastAsia="標楷體" w:hAnsi="標楷體" w:hint="eastAsia"/>
      </w:rPr>
      <w:t>-</w:t>
    </w:r>
    <w:r w:rsidRPr="007E7D03">
      <w:rPr>
        <w:rFonts w:ascii="標楷體" w:eastAsia="標楷體" w:hAnsi="標楷體"/>
      </w:rPr>
      <w:fldChar w:fldCharType="begin"/>
    </w:r>
    <w:r w:rsidRPr="007E7D03">
      <w:rPr>
        <w:rFonts w:ascii="標楷體" w:eastAsia="標楷體" w:hAnsi="標楷體"/>
      </w:rPr>
      <w:instrText>PAGE   \* MERGEFORMAT</w:instrText>
    </w:r>
    <w:r w:rsidRPr="007E7D03">
      <w:rPr>
        <w:rFonts w:ascii="標楷體" w:eastAsia="標楷體" w:hAnsi="標楷體"/>
      </w:rPr>
      <w:fldChar w:fldCharType="separate"/>
    </w:r>
    <w:r w:rsidRPr="007E7D03">
      <w:rPr>
        <w:rFonts w:ascii="標楷體" w:eastAsia="標楷體" w:hAnsi="標楷體"/>
        <w:lang w:val="zh-TW"/>
      </w:rPr>
      <w:t>2</w:t>
    </w:r>
    <w:r w:rsidRPr="007E7D03">
      <w:rPr>
        <w:rFonts w:ascii="標楷體" w:eastAsia="標楷體" w:hAnsi="標楷體"/>
      </w:rPr>
      <w:fldChar w:fldCharType="end"/>
    </w:r>
    <w:r w:rsidRPr="007E7D03">
      <w:rPr>
        <w:rFonts w:ascii="標楷體" w:eastAsia="標楷體" w:hAnsi="標楷體"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68EB1" w14:textId="77777777" w:rsidR="004529B4" w:rsidRDefault="004529B4">
      <w:r>
        <w:separator/>
      </w:r>
    </w:p>
  </w:footnote>
  <w:footnote w:type="continuationSeparator" w:id="0">
    <w:p w14:paraId="5F0697DA" w14:textId="77777777" w:rsidR="004529B4" w:rsidRDefault="00452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9CA04" w14:textId="223663B0" w:rsidR="0019333D" w:rsidRDefault="008F2FCD">
    <w:pPr>
      <w:pStyle w:val="a3"/>
      <w:jc w:val="center"/>
    </w:pPr>
    <w:r w:rsidRPr="008F2FCD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拾壹</w:t>
    </w:r>
    <w:r w:rsidR="003A6AF3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8F2FCD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proofErr w:type="gramStart"/>
    <w:r w:rsidRPr="008F2FCD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Pr="008F2FCD">
      <w:rPr>
        <w:rFonts w:ascii="標楷體" w:eastAsia="標楷體" w:hAnsi="標楷體" w:hint="eastAsia"/>
        <w:b/>
        <w:spacing w:val="60"/>
        <w:sz w:val="32"/>
        <w:szCs w:val="32"/>
        <w:u w:val="single"/>
      </w:rPr>
      <w:t>南市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8F2FCD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812B2" w14:textId="097F1730" w:rsidR="0019333D" w:rsidRDefault="008F2FCD">
    <w:pPr>
      <w:pStyle w:val="a3"/>
      <w:jc w:val="center"/>
      <w:rPr>
        <w:b/>
        <w:sz w:val="32"/>
      </w:rPr>
    </w:pPr>
    <w:r w:rsidRPr="008F2FCD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</w:t>
    </w:r>
    <w:r w:rsidR="003A6AF3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19333D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8F2FCD">
      <w:rPr>
        <w:rFonts w:ascii="標楷體" w:eastAsia="標楷體" w:hAnsi="標楷體" w:hint="eastAsia"/>
        <w:b/>
        <w:spacing w:val="60"/>
        <w:sz w:val="32"/>
        <w:u w:val="single"/>
      </w:rPr>
      <w:t>11</w:t>
    </w:r>
    <w:r w:rsidR="007E51EF">
      <w:rPr>
        <w:rFonts w:ascii="標楷體" w:eastAsia="標楷體" w:hAnsi="標楷體" w:hint="eastAsia"/>
        <w:b/>
        <w:spacing w:val="60"/>
        <w:sz w:val="32"/>
        <w:u w:val="single"/>
      </w:rPr>
      <w:t>4</w:t>
    </w:r>
    <w:proofErr w:type="gramEnd"/>
    <w:r w:rsidR="0019333D">
      <w:rPr>
        <w:rFonts w:ascii="標楷體" w:eastAsia="標楷體" w:hint="eastAsia"/>
        <w:b/>
        <w:spacing w:val="60"/>
        <w:sz w:val="32"/>
        <w:u w:val="single"/>
      </w:rPr>
      <w:t>年度</w:t>
    </w:r>
    <w:proofErr w:type="gramStart"/>
    <w:r w:rsidRPr="008F2FCD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Pr="008F2FCD">
      <w:rPr>
        <w:rFonts w:ascii="標楷體" w:eastAsia="標楷體" w:hAnsi="標楷體" w:hint="eastAsia"/>
        <w:b/>
        <w:spacing w:val="60"/>
        <w:sz w:val="32"/>
        <w:u w:val="single"/>
      </w:rPr>
      <w:t>南市</w:t>
    </w:r>
    <w:r w:rsidR="0019333D">
      <w:rPr>
        <w:rFonts w:ascii="標楷體" w:eastAsia="標楷體" w:hint="eastAsia"/>
        <w:b/>
        <w:spacing w:val="60"/>
        <w:sz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u w:val="single"/>
      </w:rPr>
      <w:t>總</w:t>
    </w:r>
    <w:r w:rsidR="0019333D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9B4"/>
    <w:rsid w:val="00126D1C"/>
    <w:rsid w:val="001360D0"/>
    <w:rsid w:val="0019333D"/>
    <w:rsid w:val="001B52B0"/>
    <w:rsid w:val="002806A0"/>
    <w:rsid w:val="002B407D"/>
    <w:rsid w:val="00314D54"/>
    <w:rsid w:val="003A6AF3"/>
    <w:rsid w:val="0042792A"/>
    <w:rsid w:val="004529B4"/>
    <w:rsid w:val="00542884"/>
    <w:rsid w:val="007E51EF"/>
    <w:rsid w:val="007E7D03"/>
    <w:rsid w:val="008F2FCD"/>
    <w:rsid w:val="009250BF"/>
    <w:rsid w:val="00A82B7C"/>
    <w:rsid w:val="00AE2EA2"/>
    <w:rsid w:val="00D33987"/>
    <w:rsid w:val="00D71BB1"/>
    <w:rsid w:val="00DA741F"/>
    <w:rsid w:val="00E0026A"/>
    <w:rsid w:val="00E55EEF"/>
    <w:rsid w:val="00ED5A22"/>
    <w:rsid w:val="00F14484"/>
    <w:rsid w:val="00FC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410904C"/>
  <w15:chartTrackingRefBased/>
  <w15:docId w15:val="{B897ABAE-DE72-4DEB-A8D6-2048333CD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semiHidden/>
    <w:rsid w:val="007E7D03"/>
    <w:rPr>
      <w:kern w:val="2"/>
    </w:rPr>
  </w:style>
  <w:style w:type="character" w:customStyle="1" w:styleId="a6">
    <w:name w:val="頁尾 字元"/>
    <w:link w:val="a5"/>
    <w:uiPriority w:val="99"/>
    <w:rsid w:val="007E7D03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L5KDOLGdyZ&#27506;&#20986;&#27231;&#38364;&#21029;&#27770;&#31639;&#23529;&#23450;&#34920;&#20027;&#31649;&#21029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L5KDOLGdyZ歲出機關別決算審定表主管別.dot</Template>
  <TotalTime>18</TotalTime>
  <Pages>1</Pages>
  <Words>678</Words>
  <Characters>3135</Characters>
  <Application>Microsoft Office Word</Application>
  <DocSecurity>0</DocSecurity>
  <Lines>26</Lines>
  <Paragraphs>7</Paragraphs>
  <ScaleCrop>false</ScaleCrop>
  <Company>N.A.O.</Company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胡嘉芬</dc:creator>
  <cp:keywords/>
  <cp:lastModifiedBy>胡嘉芬</cp:lastModifiedBy>
  <cp:revision>3</cp:revision>
  <cp:lastPrinted>2025-06-12T05:54:00Z</cp:lastPrinted>
  <dcterms:created xsi:type="dcterms:W3CDTF">2025-06-12T06:16:00Z</dcterms:created>
  <dcterms:modified xsi:type="dcterms:W3CDTF">2026-05-22T07:54:00Z</dcterms:modified>
</cp:coreProperties>
</file>