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0"/>
        <w:gridCol w:w="240"/>
        <w:gridCol w:w="1680"/>
        <w:gridCol w:w="1680"/>
        <w:gridCol w:w="1470"/>
        <w:gridCol w:w="1470"/>
        <w:gridCol w:w="470"/>
        <w:gridCol w:w="1000"/>
        <w:gridCol w:w="1470"/>
        <w:gridCol w:w="1440"/>
        <w:gridCol w:w="1440"/>
        <w:gridCol w:w="1440"/>
        <w:gridCol w:w="1560"/>
        <w:gridCol w:w="1560"/>
        <w:gridCol w:w="1560"/>
        <w:gridCol w:w="1560"/>
        <w:gridCol w:w="1680"/>
      </w:tblGrid>
      <w:tr w:rsidR="00975682" w14:paraId="667F4339" w14:textId="77777777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7D57DA00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533EDE" w14:textId="77777777" w:rsidR="00975682" w:rsidRDefault="00975682">
            <w:pPr>
              <w:ind w:left="-42" w:right="80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F90B5" w14:textId="2826DE81" w:rsidR="00975682" w:rsidRDefault="00975682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EF694C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75682" w14:paraId="1074096E" w14:textId="77777777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right w:val="nil"/>
            </w:tcBorders>
          </w:tcPr>
          <w:p w14:paraId="3B42C8E2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/>
            <w:tcBorders>
              <w:top w:val="nil"/>
              <w:left w:val="nil"/>
              <w:right w:val="nil"/>
            </w:tcBorders>
          </w:tcPr>
          <w:p w14:paraId="0C216484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0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7819CA55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</w:tr>
      <w:tr w:rsidR="00975682" w14:paraId="2FD8F6E8" w14:textId="77777777">
        <w:trPr>
          <w:cantSplit/>
          <w:tblHeader/>
        </w:trPr>
        <w:tc>
          <w:tcPr>
            <w:tcW w:w="2040" w:type="dxa"/>
            <w:gridSpan w:val="3"/>
            <w:tcBorders>
              <w:left w:val="nil"/>
            </w:tcBorders>
            <w:vAlign w:val="center"/>
          </w:tcPr>
          <w:p w14:paraId="4E9A7FD3" w14:textId="77777777" w:rsidR="00975682" w:rsidRDefault="00975682">
            <w:pPr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680" w:type="dxa"/>
            <w:vMerge w:val="restart"/>
            <w:vAlign w:val="center"/>
          </w:tcPr>
          <w:p w14:paraId="1826AAB4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880" w:type="dxa"/>
            <w:gridSpan w:val="5"/>
            <w:vAlign w:val="center"/>
          </w:tcPr>
          <w:p w14:paraId="1E6F8832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4320" w:type="dxa"/>
            <w:gridSpan w:val="3"/>
            <w:vAlign w:val="center"/>
          </w:tcPr>
          <w:p w14:paraId="37C8A09C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6240" w:type="dxa"/>
            <w:gridSpan w:val="4"/>
            <w:vAlign w:val="center"/>
          </w:tcPr>
          <w:p w14:paraId="26C64E39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1680" w:type="dxa"/>
            <w:vMerge w:val="restart"/>
            <w:tcBorders>
              <w:right w:val="nil"/>
            </w:tcBorders>
            <w:vAlign w:val="center"/>
          </w:tcPr>
          <w:p w14:paraId="20B3BA79" w14:textId="77777777" w:rsidR="00975682" w:rsidRDefault="00975682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決算審定數與預</w:t>
            </w:r>
          </w:p>
          <w:p w14:paraId="2A057EAA" w14:textId="77777777" w:rsidR="00975682" w:rsidRDefault="00975682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算數比較增減</w:t>
            </w:r>
          </w:p>
        </w:tc>
      </w:tr>
      <w:tr w:rsidR="00975682" w14:paraId="0A03FD59" w14:textId="77777777">
        <w:trPr>
          <w:cantSplit/>
          <w:tblHeader/>
        </w:trPr>
        <w:tc>
          <w:tcPr>
            <w:tcW w:w="360" w:type="dxa"/>
            <w:gridSpan w:val="2"/>
            <w:tcBorders>
              <w:left w:val="nil"/>
            </w:tcBorders>
            <w:vAlign w:val="center"/>
          </w:tcPr>
          <w:p w14:paraId="3184F022" w14:textId="77777777" w:rsidR="00975682" w:rsidRDefault="00975682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1680" w:type="dxa"/>
            <w:vAlign w:val="center"/>
          </w:tcPr>
          <w:p w14:paraId="53FD17A0" w14:textId="77777777" w:rsidR="00975682" w:rsidRDefault="00975682">
            <w:pPr>
              <w:ind w:left="140" w:right="146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680" w:type="dxa"/>
            <w:vMerge/>
            <w:vAlign w:val="center"/>
          </w:tcPr>
          <w:p w14:paraId="2F8035B5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vAlign w:val="center"/>
          </w:tcPr>
          <w:p w14:paraId="64993FC3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70" w:type="dxa"/>
            <w:vAlign w:val="center"/>
          </w:tcPr>
          <w:p w14:paraId="663001F7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70" w:type="dxa"/>
            <w:gridSpan w:val="2"/>
            <w:vAlign w:val="center"/>
          </w:tcPr>
          <w:p w14:paraId="5AC850AC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70" w:type="dxa"/>
            <w:vAlign w:val="center"/>
          </w:tcPr>
          <w:p w14:paraId="51CBBE8F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440" w:type="dxa"/>
            <w:vAlign w:val="center"/>
          </w:tcPr>
          <w:p w14:paraId="105A5941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40" w:type="dxa"/>
            <w:vAlign w:val="center"/>
          </w:tcPr>
          <w:p w14:paraId="751EDC44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40" w:type="dxa"/>
            <w:vAlign w:val="center"/>
          </w:tcPr>
          <w:p w14:paraId="3BF50BBF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42D07FB8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60" w:type="dxa"/>
            <w:vAlign w:val="center"/>
          </w:tcPr>
          <w:p w14:paraId="53C08DCF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60" w:type="dxa"/>
            <w:vAlign w:val="center"/>
          </w:tcPr>
          <w:p w14:paraId="1D0D217B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1BCA3903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680" w:type="dxa"/>
            <w:vMerge/>
            <w:tcBorders>
              <w:right w:val="nil"/>
            </w:tcBorders>
            <w:vAlign w:val="center"/>
          </w:tcPr>
          <w:p w14:paraId="37F9ECF3" w14:textId="77777777" w:rsidR="00975682" w:rsidRDefault="00975682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A020B0" w:rsidRPr="009B0A3A" w14:paraId="5FFF4DEA" w14:textId="77777777" w:rsidTr="002251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FD81848" w14:textId="77777777" w:rsidR="00A020B0" w:rsidRPr="009B0A3A" w:rsidRDefault="00A020B0" w:rsidP="00A020B0">
            <w:pPr>
              <w:snapToGrid w:val="0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60286978" w14:textId="77777777" w:rsidR="00A020B0" w:rsidRPr="009B0A3A" w:rsidRDefault="00A020B0" w:rsidP="00A020B0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B0A3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經常門合計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9630D05" w14:textId="5A295815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100,204,769,000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7F725ED" w14:textId="4992589E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92,554,119,428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F76B5EA" w14:textId="5A389959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847,063,568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82D8A0E" w14:textId="1F831EFC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744,329,260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6160FD4" w14:textId="672580D9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94,145,512,256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6A2290" w14:textId="6835BCB7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BCD38A" w14:textId="38BE7B8F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0C3E2E" w14:textId="019A68A5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0BA5DE0" w14:textId="5D0FB0C1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92,554,119,428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8B03B2F" w14:textId="2251B9A0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847,063,568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BDB47A0" w14:textId="398D6C7A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744,329,260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6579EE3" w14:textId="41B8569E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94,145,512,256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A775B88" w14:textId="3EE38F31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- 6,059,256,744</w:t>
            </w:r>
          </w:p>
        </w:tc>
      </w:tr>
      <w:tr w:rsidR="00A020B0" w:rsidRPr="009B0A3A" w14:paraId="45DCCE4B" w14:textId="77777777" w:rsidTr="002251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05CFE38" w14:textId="77777777" w:rsidR="00A020B0" w:rsidRPr="009B0A3A" w:rsidRDefault="00A020B0" w:rsidP="00A020B0">
            <w:pPr>
              <w:snapToGrid w:val="0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6A919FFB" w14:textId="77777777" w:rsidR="00A020B0" w:rsidRPr="009B0A3A" w:rsidRDefault="00A020B0" w:rsidP="00A020B0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B0A3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一般政務支出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FB340C3" w14:textId="44F9A1AD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18,133,500,000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AC87E36" w14:textId="4AD13BE1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16,860,162,139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89EC3C0" w14:textId="20615FD4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27,668,636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DC83FF7" w14:textId="4676EDE2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76,147,491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64ACECF" w14:textId="5D25654D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16,963,978,266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EEC9A23" w14:textId="2ADDDEC7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5E220BB" w14:textId="65E8F762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0E94FB" w14:textId="5A3740FE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D761C00" w14:textId="6B0A2AE9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16,860,162,139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71D1C65" w14:textId="79CFD844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27,668,636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2D713D9" w14:textId="21CC5332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76,147,491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0215EC6" w14:textId="43A89864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16,963,978,266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B3D9DD5" w14:textId="17B06098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- 1,169,521,734</w:t>
            </w:r>
          </w:p>
        </w:tc>
      </w:tr>
      <w:tr w:rsidR="00A020B0" w14:paraId="775CDCA4" w14:textId="77777777" w:rsidTr="002251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2E2EBE3" w14:textId="77777777" w:rsidR="00A020B0" w:rsidRDefault="00A020B0" w:rsidP="00A020B0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68038BC" w14:textId="77777777" w:rsidR="00A020B0" w:rsidRDefault="00A020B0" w:rsidP="00A020B0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73D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行政支出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00D52E5" w14:textId="3504B186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776,214,000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A3209CA" w14:textId="00DB2294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709,769,115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CAE41C1" w14:textId="747260A9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1,142,000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41D6BDF" w14:textId="27C17E50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4,908,634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7C00CED" w14:textId="33199C0D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715,819,749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DBC9B71" w14:textId="0CCA2139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7A41280" w14:textId="7B332136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6660D0" w14:textId="2BB919EF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E9CDAC3" w14:textId="582A2ACF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709,769,115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2814475" w14:textId="2D1E4F57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1,142,000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42BF945" w14:textId="08762F2D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4,908,634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606B1D2" w14:textId="4C9CCC03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715,819,749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9E09264" w14:textId="04D491D8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- 60,394,251</w:t>
            </w:r>
          </w:p>
        </w:tc>
      </w:tr>
      <w:tr w:rsidR="00A020B0" w14:paraId="380F077D" w14:textId="77777777" w:rsidTr="002251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089895F" w14:textId="77777777" w:rsidR="00A020B0" w:rsidRDefault="00A020B0" w:rsidP="00A020B0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767DCD9" w14:textId="77777777" w:rsidR="00A020B0" w:rsidRDefault="00A020B0" w:rsidP="00A020B0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73D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立法支出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6905AC7" w14:textId="163102C2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779,549,000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AF77E80" w14:textId="47A72D42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713,107,168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3BCD828" w14:textId="1403A115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EBD4056" w14:textId="50FAF63C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464,000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D59F9DC" w14:textId="16F23C87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713,571,168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D345DD" w14:textId="7907C50D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72BFA11" w14:textId="677F1C8C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D251C4B" w14:textId="7E08DAAA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3BB32FB" w14:textId="5276E925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713,107,168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F9F7078" w14:textId="0D14D319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2AA88A7" w14:textId="7392AFD5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464,000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3495F6F" w14:textId="3FCBEAD7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713,571,168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0DF0D52" w14:textId="65BC0805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- 65,977,832</w:t>
            </w:r>
          </w:p>
        </w:tc>
      </w:tr>
      <w:tr w:rsidR="00A020B0" w14:paraId="5DC7BF41" w14:textId="77777777" w:rsidTr="002251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39F1443" w14:textId="77777777" w:rsidR="00A020B0" w:rsidRDefault="00A020B0" w:rsidP="00A020B0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8D91D9C" w14:textId="77777777" w:rsidR="00A020B0" w:rsidRDefault="00A020B0" w:rsidP="00A020B0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73D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C51F09E" w14:textId="238F7F92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8,356,268,000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E88BC7C" w14:textId="364F920A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7,689,019,304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EB3A7C7" w14:textId="60E3353B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12,410,644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D38691D" w14:textId="0A590457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64,760,816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82565FC" w14:textId="1A3B79B3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7,766,190,764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DC65654" w14:textId="1F6F49A4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CEAAFEE" w14:textId="4F09FF84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26C0804" w14:textId="7EDFB33A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57C5107" w14:textId="791DC8CC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7,689,019,304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D3D4FA3" w14:textId="3F357A4A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12,410,644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424EEBD" w14:textId="21CEAD4A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64,760,816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7E7B049" w14:textId="2E8EBF89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7,766,190,764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E62C260" w14:textId="5CA61792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- 590,077,236</w:t>
            </w:r>
          </w:p>
        </w:tc>
      </w:tr>
      <w:tr w:rsidR="00A020B0" w14:paraId="0F89D7FD" w14:textId="77777777" w:rsidTr="002251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3010D7C" w14:textId="77777777" w:rsidR="00A020B0" w:rsidRDefault="00A020B0" w:rsidP="00A020B0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A6F24F6" w14:textId="77777777" w:rsidR="00A020B0" w:rsidRDefault="00A020B0" w:rsidP="00A020B0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73D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警政支出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4E9E62E" w14:textId="27B7F8AF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7,509,954,000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C30535E" w14:textId="4E2BD8DF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7,056,383,730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4FB2320" w14:textId="3E551BC0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14,115,992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17F64A1" w14:textId="0FBA9543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6,014,041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F4464CE" w14:textId="15D4B6EC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7,076,513,763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DDC1777" w14:textId="16BF98CD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7D07E6" w14:textId="2400CD22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AA4C9F6" w14:textId="64A26078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EE4C02D" w14:textId="102EF3C3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7,056,383,730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8AD6813" w14:textId="5FD002E1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14,115,992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F7E5FB0" w14:textId="2E9E7B98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6,014,041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E29EB62" w14:textId="1EFC39F4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7,076,513,763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937DF9A" w14:textId="60B35CF6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- 433,440,237</w:t>
            </w:r>
          </w:p>
        </w:tc>
      </w:tr>
      <w:tr w:rsidR="00A020B0" w14:paraId="7F8C3AEC" w14:textId="77777777" w:rsidTr="002251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62FAB80" w14:textId="77777777" w:rsidR="00A020B0" w:rsidRDefault="00A020B0" w:rsidP="00A020B0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DD315E1" w14:textId="77777777" w:rsidR="00A020B0" w:rsidRDefault="00A020B0" w:rsidP="00A020B0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73D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財務支出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5FB446A" w14:textId="5A88E8DA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711,515,000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37C4AA9" w14:textId="01C1AE68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691,882,822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248F90F" w14:textId="54F1F8B9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48768BF" w14:textId="5E04EDC5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9CA5F59" w14:textId="0D3DEAC4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691,882,822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3B8ABC1" w14:textId="685AB5D0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EA1DD75" w14:textId="78E43EB8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B9C33F" w14:textId="2C84BF86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B841789" w14:textId="4CAE6F42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691,882,822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587BFD5" w14:textId="23059556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3D718C8" w14:textId="0E002722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DDE98A8" w14:textId="498F2A9A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691,882,822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F93435D" w14:textId="13911D8F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- 19,632,178</w:t>
            </w:r>
          </w:p>
        </w:tc>
      </w:tr>
      <w:tr w:rsidR="00A020B0" w:rsidRPr="009B0A3A" w14:paraId="3F720466" w14:textId="77777777" w:rsidTr="002251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1BD5E8E" w14:textId="77777777" w:rsidR="00A020B0" w:rsidRPr="009B0A3A" w:rsidRDefault="00A020B0" w:rsidP="00A020B0">
            <w:pPr>
              <w:snapToGrid w:val="0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18E139F1" w14:textId="77777777" w:rsidR="00A020B0" w:rsidRPr="009B0A3A" w:rsidRDefault="00A020B0" w:rsidP="00A020B0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B0A3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教育科學文化支出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378898D" w14:textId="108E8B4C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38,617,078,000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241A624" w14:textId="7A7C3C5D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37,575,113,259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B8F643A" w14:textId="1B412B2D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42,763,130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7050B44" w14:textId="6F5EB89E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70,905,597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78E15D5" w14:textId="106995F9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37,688,781,986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E855F6" w14:textId="6C4CB89F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368014" w14:textId="5E390B1B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1DC6492" w14:textId="41A509A8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F0AFEB1" w14:textId="3304FF40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37,575,113,259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3D9BB57" w14:textId="447AA711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42,763,130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2F50028" w14:textId="220E6763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70,905,597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C13A247" w14:textId="469FB8C0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37,688,781,986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845238F" w14:textId="4FC7CEBF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- 928,296,014</w:t>
            </w:r>
          </w:p>
        </w:tc>
      </w:tr>
      <w:tr w:rsidR="00A020B0" w14:paraId="248B4AAE" w14:textId="77777777" w:rsidTr="002251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41F9759" w14:textId="77777777" w:rsidR="00A020B0" w:rsidRDefault="00A020B0" w:rsidP="00A020B0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AFDE017" w14:textId="77777777" w:rsidR="00A020B0" w:rsidRDefault="00A020B0" w:rsidP="00A020B0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73D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教育支出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88A9305" w14:textId="4E395E81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36,291,734,000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736F74B" w14:textId="23769691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35,547,203,409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2B9AEDF" w14:textId="6304575A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1,737,526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8766473" w14:textId="3D9A6712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0F8558A" w14:textId="75D47EA1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35,548,940,935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1F646BB" w14:textId="5F413D11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04453C" w14:textId="31BA8ABA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E0C558" w14:textId="3CFE2518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FFFA3CD" w14:textId="001A7FAE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35,547,203,409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D3BC737" w14:textId="1C5D7734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1,737,526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956575C" w14:textId="0DFB882A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06217C0" w14:textId="69E25DDF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35,548,940,935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E35E47C" w14:textId="7F13435F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- 742,793,065</w:t>
            </w:r>
          </w:p>
        </w:tc>
      </w:tr>
      <w:tr w:rsidR="00A020B0" w14:paraId="22A25908" w14:textId="77777777" w:rsidTr="002251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EBCC2C4" w14:textId="77777777" w:rsidR="00A020B0" w:rsidRDefault="00A020B0" w:rsidP="00A020B0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A888C9A" w14:textId="77777777" w:rsidR="00A020B0" w:rsidRDefault="00A020B0" w:rsidP="00A020B0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73D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文化支出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386E103" w14:textId="78669DDA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2,325,344,000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8730DAD" w14:textId="2CB83F99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2,027,909,850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0E07AAC" w14:textId="681E0212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41,025,604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ECEBD46" w14:textId="289D6ED8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70,905,597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C400764" w14:textId="5F400E89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2,139,841,051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6847EA" w14:textId="72AFB1CB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9BCBE0" w14:textId="3D162CFD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9E9317B" w14:textId="2B3DBF48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21C251D" w14:textId="7D31B08F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2,027,909,850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CC86C88" w14:textId="5CB0DD5D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41,025,604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FF84A36" w14:textId="2CB63F09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70,905,597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3440246" w14:textId="33DEBC6A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2,139,841,051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318347D" w14:textId="241DB2AA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- 185,502,949</w:t>
            </w:r>
          </w:p>
        </w:tc>
      </w:tr>
      <w:tr w:rsidR="00A020B0" w:rsidRPr="009B0A3A" w14:paraId="1D2C827B" w14:textId="77777777" w:rsidTr="002251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93E5588" w14:textId="77777777" w:rsidR="00A020B0" w:rsidRPr="009B0A3A" w:rsidRDefault="00A020B0" w:rsidP="00A020B0">
            <w:pPr>
              <w:snapToGrid w:val="0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77642323" w14:textId="77777777" w:rsidR="00A020B0" w:rsidRPr="009B0A3A" w:rsidRDefault="00A020B0" w:rsidP="00A020B0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B0A3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經濟發展支出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7A4E2A9" w14:textId="7BA2B1EA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6,879,063,000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B984B6D" w14:textId="58FA37B6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5,691,084,400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C92933A" w14:textId="115FED49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131,319,239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E26F103" w14:textId="3FE6218E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280,862,605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6F8CADF" w14:textId="3AD491FB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6,103,266,244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18B8B21" w14:textId="4ADCF662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1653AB8" w14:textId="7E75A160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8A747E" w14:textId="4272191B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1A3E2D5" w14:textId="7E469E06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5,691,084,400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741F625" w14:textId="289AE667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131,319,239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8CD171" w14:textId="7CD9A514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280,862,605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D4BBA62" w14:textId="20427FEE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6,103,266,244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D3A35BD" w14:textId="585DD3C7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- 775,796,756</w:t>
            </w:r>
          </w:p>
        </w:tc>
      </w:tr>
      <w:tr w:rsidR="00A020B0" w14:paraId="07894E5A" w14:textId="77777777" w:rsidTr="002251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F9674F6" w14:textId="77777777" w:rsidR="00A020B0" w:rsidRDefault="00A020B0" w:rsidP="00A020B0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A11D7C2" w14:textId="77777777" w:rsidR="00A020B0" w:rsidRDefault="00A020B0" w:rsidP="00A020B0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73D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農業支出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98F17DF" w14:textId="74697A62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2,704,018,000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193C385" w14:textId="5814DBD3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2,203,141,640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CC08263" w14:textId="0B2E3005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3,223,413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056C4DE" w14:textId="213049DB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248,221,500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BCB40C4" w14:textId="6C094010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2,454,586,553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8085AA" w14:textId="1EA62C23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94C6D8" w14:textId="31F48BDF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9CF826" w14:textId="526F2B76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EE8C60A" w14:textId="5E7FBC09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2,203,141,640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30232B8" w14:textId="52B65ABE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3,223,413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6608273" w14:textId="55096C4A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248,221,500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F796C29" w14:textId="4F825106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2,454,586,553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03760CD" w14:textId="0AB6957C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- 249,431,447</w:t>
            </w:r>
          </w:p>
        </w:tc>
      </w:tr>
      <w:tr w:rsidR="00A020B0" w14:paraId="26E05B73" w14:textId="77777777" w:rsidTr="002251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98F76D0" w14:textId="77777777" w:rsidR="00A020B0" w:rsidRDefault="00A020B0" w:rsidP="00A020B0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FCDD22B" w14:textId="77777777" w:rsidR="00A020B0" w:rsidRDefault="00A020B0" w:rsidP="00A020B0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73D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工業支出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60495D6" w14:textId="7B396376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595,082,000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8F500E5" w14:textId="7B1617BC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519,647,207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A3015FB" w14:textId="2E77D349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7,156,806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1C7E7EA" w14:textId="57F8E63A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D1902E2" w14:textId="12D35328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526,804,013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9049C7" w14:textId="7096A8FA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16B418B" w14:textId="6FE67760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ABE3AB3" w14:textId="4E60E426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EDED09F" w14:textId="61160129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519,647,207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4F65DAB" w14:textId="7F7E56A6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7,156,806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A745758" w14:textId="20147B83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C4785F0" w14:textId="57CE20A5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526,804,013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EEA2027" w14:textId="0E2242E7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- 68,277,987</w:t>
            </w:r>
          </w:p>
        </w:tc>
      </w:tr>
      <w:tr w:rsidR="00A020B0" w14:paraId="221944F2" w14:textId="77777777" w:rsidTr="002251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821182F" w14:textId="77777777" w:rsidR="00A020B0" w:rsidRDefault="00A020B0" w:rsidP="00A020B0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10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8A96889" w14:textId="77777777" w:rsidR="00A020B0" w:rsidRDefault="00A020B0" w:rsidP="00A020B0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73D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交通支出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61C4915" w14:textId="2561F74D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2,464,567,000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62C611A" w14:textId="06259894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2,007,548,390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F95FE4E" w14:textId="1F3DA435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60,760,170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849EAB3" w14:textId="6BF7FBDF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10,386,285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6BDB251" w14:textId="7DF3C06E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2,078,694,845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6E865F" w14:textId="6EDFC297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925C626" w14:textId="3D3A9282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92F7F43" w14:textId="7E502215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E3216EA" w14:textId="0739DAD3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2,007,548,390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2A5E63A" w14:textId="180048CA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60,760,170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17E0308" w14:textId="23A09F91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10,386,285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A471A14" w14:textId="42D891CC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2,078,694,845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4C058BE" w14:textId="78C7E144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- 385,872,155</w:t>
            </w:r>
          </w:p>
        </w:tc>
      </w:tr>
      <w:tr w:rsidR="00A020B0" w14:paraId="11CDD9BD" w14:textId="77777777" w:rsidTr="002251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E76BC2D" w14:textId="77777777" w:rsidR="00A020B0" w:rsidRDefault="00A020B0" w:rsidP="00A020B0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11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C1DD007" w14:textId="77777777" w:rsidR="00A020B0" w:rsidRDefault="00A020B0" w:rsidP="00A020B0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73D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其他經濟服務支出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EC299E6" w14:textId="29164B9D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1,115,396,000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A96E20D" w14:textId="075D6A64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960,747,163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96AC9DE" w14:textId="66CE51FF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60,178,850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0CF0585" w14:textId="0C4C06AC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22,254,820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11377D1" w14:textId="72E99B63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1,043,180,833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2E83EC2" w14:textId="6918F39C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BC4F70" w14:textId="1644E05C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D404B4D" w14:textId="566283F8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695A660" w14:textId="353684FA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960,747,163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61C6118" w14:textId="781E9299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60,178,850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9C597FF" w14:textId="19FD451E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22,254,820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C64CB4A" w14:textId="5DDD1CAC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1,043,180,833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1D7E08A" w14:textId="0BCE93CC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- 72,215,167</w:t>
            </w:r>
          </w:p>
        </w:tc>
      </w:tr>
      <w:tr w:rsidR="00A020B0" w:rsidRPr="009B0A3A" w14:paraId="3BB54D03" w14:textId="77777777" w:rsidTr="002251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126E5B4" w14:textId="77777777" w:rsidR="00A020B0" w:rsidRPr="009B0A3A" w:rsidRDefault="00A020B0" w:rsidP="00A020B0">
            <w:pPr>
              <w:snapToGrid w:val="0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6C46ED26" w14:textId="77777777" w:rsidR="00A020B0" w:rsidRPr="009B0A3A" w:rsidRDefault="00A020B0" w:rsidP="00A020B0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B0A3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社會福利支出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804C4EF" w14:textId="5B41E31E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25,412,303,000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A040805" w14:textId="30700270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23,538,775,705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7B4AA1E" w14:textId="12AA153A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376,861,147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8EF15DE" w14:textId="034BF7B7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290,396,573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726BEBC" w14:textId="6341D076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24,206,033,425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4703161" w14:textId="334122B4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230C1C" w14:textId="10B3296C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E947F03" w14:textId="3AD6F81D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1D98536" w14:textId="6B00B511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23,538,775,705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0D82A7B" w14:textId="4EECBFB2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376,861,147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FE27D8F" w14:textId="1B050BDA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290,396,573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EF7BEB9" w14:textId="5F8734AB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24,206,033,425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15CAF13" w14:textId="4CE135B6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- 1,206,269,575</w:t>
            </w:r>
          </w:p>
        </w:tc>
      </w:tr>
      <w:tr w:rsidR="00A020B0" w14:paraId="7A9A417A" w14:textId="77777777" w:rsidTr="002251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5582F27" w14:textId="77777777" w:rsidR="00A020B0" w:rsidRDefault="00A020B0" w:rsidP="00A020B0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12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315B473" w14:textId="77777777" w:rsidR="00A020B0" w:rsidRDefault="00A020B0" w:rsidP="00A020B0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73D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社會保險支出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2B86BFB" w14:textId="19A2E50F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686,436,000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8134B9C" w14:textId="666A0DCD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639,422,149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74867D4" w14:textId="5E55959B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FC406C9" w14:textId="3F752C2A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E450D88" w14:textId="6FCDDB76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639,422,149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A25034E" w14:textId="27E733AC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8FCAC91" w14:textId="4371AAF5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74F95E" w14:textId="0C6BB8DA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28F3197" w14:textId="4582BBD9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639,422,149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A6E284C" w14:textId="51A5E409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F0CEB07" w14:textId="3F3C625B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DA12DA1" w14:textId="3B2D04E6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639,422,149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B605B45" w14:textId="2FEF01BE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- 47,013,851</w:t>
            </w:r>
          </w:p>
        </w:tc>
      </w:tr>
      <w:tr w:rsidR="00A020B0" w14:paraId="669F30E2" w14:textId="77777777" w:rsidTr="002251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ACED63E" w14:textId="77777777" w:rsidR="00A020B0" w:rsidRDefault="00A020B0" w:rsidP="00A020B0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13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BFDB1CF" w14:textId="77777777" w:rsidR="00A020B0" w:rsidRDefault="00A020B0" w:rsidP="00A020B0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73D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社會救助支出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E9B2F43" w14:textId="70A4C43F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678,685,000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270E7BE" w14:textId="196B30F7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581,326,146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0774C05" w14:textId="491FBD4D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2,430,585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BAC6084" w14:textId="6ADE33E0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EFF75CF" w14:textId="609D71F7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583,756,731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9572F1B" w14:textId="4E4324BB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0B725C2" w14:textId="6B2F1BAD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D303C33" w14:textId="50DC57FF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E823743" w14:textId="24D6C705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581,326,146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48ECACC" w14:textId="64ED712A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2,430,585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506DC90" w14:textId="2762A0F2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3483BBA" w14:textId="62B3C8B9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583,756,731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5285059" w14:textId="73E08553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- 94,928,269</w:t>
            </w:r>
          </w:p>
        </w:tc>
      </w:tr>
      <w:tr w:rsidR="00A020B0" w14:paraId="3DC60B81" w14:textId="77777777" w:rsidTr="002251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423440B" w14:textId="77777777" w:rsidR="00A020B0" w:rsidRDefault="00A020B0" w:rsidP="00A020B0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14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7F609B9" w14:textId="77777777" w:rsidR="00A020B0" w:rsidRDefault="00A020B0" w:rsidP="00A020B0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73D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福利服務支出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4DFF319" w14:textId="327FF116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22,177,139,000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E7DC758" w14:textId="3CC1AB64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20,641,982,231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A555CD3" w14:textId="5B44F8A7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330,525,463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7D6ED2E" w14:textId="3538CFB1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277,455,000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B55F872" w14:textId="78701537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21,249,962,694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28F51E" w14:textId="11281AEE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A507994" w14:textId="221F88CB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55225D" w14:textId="6EB67702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91456DF" w14:textId="5357939F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20,641,982,231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C55AA6A" w14:textId="303429AD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330,525,463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D777296" w14:textId="28B854B1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277,455,000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A73A24F" w14:textId="0B21AD78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21,249,962,694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12684EC" w14:textId="31C03C0C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- 927,176,306</w:t>
            </w:r>
          </w:p>
        </w:tc>
      </w:tr>
      <w:tr w:rsidR="00A020B0" w14:paraId="27EB0B14" w14:textId="77777777" w:rsidTr="002251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1B42F6D" w14:textId="77777777" w:rsidR="00A020B0" w:rsidRDefault="00A020B0" w:rsidP="00A020B0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15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88C4C8E" w14:textId="77777777" w:rsidR="00A020B0" w:rsidRDefault="00A020B0" w:rsidP="00A020B0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73D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國民就業支出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961A30D" w14:textId="59BF1D4C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249,687,000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1B8FDCB" w14:textId="3F59D0F9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215,116,303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0ED26F1" w14:textId="2C485446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2,091,699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4FBCF5B" w14:textId="3BAF2CC3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B4EADCD" w14:textId="3C4EF8D0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217,208,002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46E5FD9" w14:textId="337D783E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95FE186" w14:textId="538A8298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E5B956A" w14:textId="1872A231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A7FE523" w14:textId="20AD37A7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215,116,303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786638F" w14:textId="2493A2E4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2,091,699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9A61189" w14:textId="09197616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2FB6B2C" w14:textId="4CF21E99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217,208,002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24B2584" w14:textId="54CBA40D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- 32,478,998</w:t>
            </w:r>
          </w:p>
        </w:tc>
      </w:tr>
      <w:tr w:rsidR="00A020B0" w14:paraId="4D3BCC39" w14:textId="77777777" w:rsidTr="002251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F14B4BC" w14:textId="77777777" w:rsidR="00A020B0" w:rsidRDefault="00A020B0" w:rsidP="00A020B0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16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8669285" w14:textId="77777777" w:rsidR="00A020B0" w:rsidRDefault="00A020B0" w:rsidP="00A020B0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73D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醫療保健支出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20FECD4" w14:textId="18501159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1,620,356,000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7FD6C29" w14:textId="3497E6E8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1,460,928,876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02B5783" w14:textId="135CDB8C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41,813,400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9C8DE4F" w14:textId="1B22F08A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12,941,573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A054C80" w14:textId="16EF40D3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1,515,683,849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549D80" w14:textId="7619E37F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12B2318" w14:textId="6AA9006B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EEE49A1" w14:textId="46FF16F2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68B6D58" w14:textId="427C4549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1,460,928,876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DEEAA3A" w14:textId="66D9BA21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41,813,400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054411" w14:textId="5BD08B41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12,941,573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D112794" w14:textId="0F3030C8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1,515,683,849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62825B9" w14:textId="201DCD7D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- 104,672,151</w:t>
            </w:r>
          </w:p>
        </w:tc>
      </w:tr>
      <w:tr w:rsidR="00A020B0" w:rsidRPr="009B0A3A" w14:paraId="36548A6B" w14:textId="77777777" w:rsidTr="002251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A169262" w14:textId="77777777" w:rsidR="00A020B0" w:rsidRPr="009B0A3A" w:rsidRDefault="00A020B0" w:rsidP="00A020B0">
            <w:pPr>
              <w:snapToGrid w:val="0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1EFA6DC1" w14:textId="77777777" w:rsidR="00A020B0" w:rsidRPr="009B0A3A" w:rsidRDefault="00A020B0" w:rsidP="00A020B0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B0A3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社區發展及環境保護支出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85148C7" w14:textId="5BAA246B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4,177,852,000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161AE98" w14:textId="2EE97AF7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3,750,729,646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B73CED2" w14:textId="1954B50C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258,786,550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4D1FA58" w14:textId="102E8F3E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5,838,542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67DFAAE" w14:textId="7C328F68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4,015,354,738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06B0AB" w14:textId="3CC3E89A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DB4403A" w14:textId="3C6552DB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10BC13" w14:textId="28EA7EB4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80BF7EC" w14:textId="1FE601EE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3,750,729,646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E32FC77" w14:textId="472B8996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258,786,550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50C3201" w14:textId="7213BF8A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5,838,542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FE722DB" w14:textId="1AB9B87F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4,015,354,738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1312B3C" w14:textId="0B4D88C3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- 162,497,262</w:t>
            </w:r>
          </w:p>
        </w:tc>
      </w:tr>
      <w:tr w:rsidR="00A020B0" w14:paraId="47A02739" w14:textId="77777777" w:rsidTr="002251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44EFABE" w14:textId="77777777" w:rsidR="00A020B0" w:rsidRDefault="00A020B0" w:rsidP="00A020B0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17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4F63CFD" w14:textId="77777777" w:rsidR="00A020B0" w:rsidRDefault="00A020B0" w:rsidP="00A020B0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73D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環境保護支出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58E9A51" w14:textId="56AAC208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3,923,393,000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AC2D830" w14:textId="632F5E56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3,550,201,109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FEC7D35" w14:textId="44BA3880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225,441,326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E8C36F2" w14:textId="7235675C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5,838,542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424897A" w14:textId="5C7E5499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3,781,480,977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BAE38F" w14:textId="59BFB307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4B8E7C6" w14:textId="0F12AAF2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4A07677" w14:textId="31D618BA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AED7D6A" w14:textId="1D62587E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3,550,201,109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3F0F83D" w14:textId="7B2D1E4C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225,441,326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E7026DB" w14:textId="792FC399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5,838,542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F8F9294" w14:textId="34447487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3,781,480,977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1F6E447" w14:textId="7C0744DE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- 141,912,023</w:t>
            </w:r>
          </w:p>
        </w:tc>
      </w:tr>
      <w:tr w:rsidR="00A020B0" w14:paraId="4335C064" w14:textId="77777777" w:rsidTr="002251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60D8EB8" w14:textId="77777777" w:rsidR="00A020B0" w:rsidRDefault="00A020B0" w:rsidP="00A020B0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18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12920F4" w14:textId="77777777" w:rsidR="00A020B0" w:rsidRDefault="00A020B0" w:rsidP="00A020B0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73D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社區發展支出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1E21100" w14:textId="54E56A64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254,459,000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8B2F71B" w14:textId="34FCC848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200,528,537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4BE92EF" w14:textId="683EA8A1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33,345,224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E17C9A5" w14:textId="6DB1FF11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19F8B4C" w14:textId="0529807B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233,873,761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AF999B" w14:textId="45757137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BA4B596" w14:textId="1D27DD64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D71E7A" w14:textId="4630E26E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FB8DFC6" w14:textId="2053C128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200,528,537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26D8446" w14:textId="6F57DC51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33,345,224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E784700" w14:textId="18E0E7B1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7488F1C" w14:textId="3ADAAB9B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233,873,761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5A70349" w14:textId="0DE6E10A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- 20,585,239</w:t>
            </w:r>
          </w:p>
        </w:tc>
      </w:tr>
      <w:tr w:rsidR="00A020B0" w:rsidRPr="009B0A3A" w14:paraId="1DCFB631" w14:textId="77777777" w:rsidTr="002251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0229100" w14:textId="77777777" w:rsidR="00A020B0" w:rsidRPr="009B0A3A" w:rsidRDefault="00A020B0" w:rsidP="00A020B0">
            <w:pPr>
              <w:snapToGrid w:val="0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49216A37" w14:textId="77777777" w:rsidR="00A020B0" w:rsidRPr="009B0A3A" w:rsidRDefault="00A020B0" w:rsidP="00A020B0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B0A3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退休撫卹支出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1F4A92F" w14:textId="4909AA04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3,991,266,000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20B32D6" w14:textId="3E285B4D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3,659,669,323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2AA0F83" w14:textId="0C624C3A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121F148" w14:textId="1C5F5FAD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E31FEB8" w14:textId="443F4053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3,659,669,323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05AF16" w14:textId="3D639876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1ABB74" w14:textId="1F9A7446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4963087" w14:textId="49AA82AD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0D06749" w14:textId="6E7B88A0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3,659,669,323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61736DC" w14:textId="5FAAFB05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3A05982" w14:textId="123DBC7D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996A3EC" w14:textId="4D1526E6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3,659,669,323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31B6A75" w14:textId="002BBE26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- 331,596,677</w:t>
            </w:r>
          </w:p>
        </w:tc>
      </w:tr>
      <w:tr w:rsidR="00A020B0" w14:paraId="5AD04C52" w14:textId="77777777" w:rsidTr="002251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48D254E" w14:textId="77777777" w:rsidR="00A020B0" w:rsidRDefault="00A020B0" w:rsidP="00A020B0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19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5DD0151" w14:textId="77777777" w:rsidR="00A020B0" w:rsidRDefault="00A020B0" w:rsidP="00A020B0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73D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退休撫卹給付支出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A88746A" w14:textId="5B9ED81D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3,991,266,000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FE6E73E" w14:textId="5B940F6F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3,659,669,323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841FC1A" w14:textId="3CFCAA80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67175B2" w14:textId="75CDDFEF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9BCF812" w14:textId="16CF3109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3,659,669,323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1858C2E" w14:textId="764D6A61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B5F78AE" w14:textId="2A7EBFCD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8A59F5B" w14:textId="5E5A26B2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4DF138B" w14:textId="56E75FFC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3,659,669,323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CFD78CA" w14:textId="7150BCD4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30FA730" w14:textId="7381E8A6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A8DB30E" w14:textId="441726D7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3,659,669,323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91AF907" w14:textId="10A4CBDC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- 331,596,677</w:t>
            </w:r>
          </w:p>
        </w:tc>
      </w:tr>
      <w:tr w:rsidR="00A020B0" w:rsidRPr="009B0A3A" w14:paraId="12B68CC0" w14:textId="77777777" w:rsidTr="002251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40CCA46" w14:textId="77777777" w:rsidR="00A020B0" w:rsidRPr="009B0A3A" w:rsidRDefault="00A020B0" w:rsidP="00A020B0">
            <w:pPr>
              <w:snapToGrid w:val="0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79B882CB" w14:textId="77777777" w:rsidR="00A020B0" w:rsidRPr="009B0A3A" w:rsidRDefault="00A020B0" w:rsidP="00A020B0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B0A3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債務支出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67E9BC2" w14:textId="724EFD1D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1,200,000,000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22A3E9D" w14:textId="535D0F22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804,275,138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9B0DE69" w14:textId="7538687E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1511FA9" w14:textId="779209BD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038751B" w14:textId="03EFF384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804,275,138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F15710" w14:textId="54E45184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5A5DAE1" w14:textId="778B8A6B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CAA9F3" w14:textId="1B046DFF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7E6C2AC" w14:textId="58A6680F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804,275,138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AC6E979" w14:textId="3EA4D86C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BF78824" w14:textId="4BF4DFD0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22ECE54" w14:textId="51CF114B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804,275,138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8AE5318" w14:textId="51A382EC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- 395,724,862</w:t>
            </w:r>
          </w:p>
        </w:tc>
      </w:tr>
      <w:tr w:rsidR="00A020B0" w14:paraId="45507760" w14:textId="77777777" w:rsidTr="002251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0424ABD" w14:textId="77777777" w:rsidR="00A020B0" w:rsidRDefault="00A020B0" w:rsidP="00A020B0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20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A39F5DA" w14:textId="77777777" w:rsidR="00A020B0" w:rsidRDefault="00A020B0" w:rsidP="00A020B0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73D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債務付息支出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C9960B8" w14:textId="70B07724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1,200,000,000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32067B9" w14:textId="3823F0C8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804,275,138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D37FCB3" w14:textId="00DCF857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7E6265D" w14:textId="1C9B88FD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35A6E44" w14:textId="42272F11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804,275,138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44EE2F" w14:textId="2879DD8A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7265DA" w14:textId="125BBC7A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9BA41CD" w14:textId="79D9C83D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97B14A3" w14:textId="68015F15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804,275,138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D38FC7" w14:textId="5FA288DF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C3F819D" w14:textId="6A602797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B5C1FFA" w14:textId="5C8C28FB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804,275,138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8439FA6" w14:textId="78CAF661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- 395,724,862</w:t>
            </w:r>
          </w:p>
        </w:tc>
      </w:tr>
      <w:tr w:rsidR="00A020B0" w:rsidRPr="009B0A3A" w14:paraId="53724CC8" w14:textId="77777777" w:rsidTr="002251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B007012" w14:textId="77777777" w:rsidR="00A020B0" w:rsidRPr="009B0A3A" w:rsidRDefault="00A020B0" w:rsidP="00A020B0">
            <w:pPr>
              <w:snapToGrid w:val="0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1AD84659" w14:textId="77777777" w:rsidR="00A020B0" w:rsidRPr="009B0A3A" w:rsidRDefault="00A020B0" w:rsidP="00A020B0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B0A3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補助及其他支出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60F75B5" w14:textId="41AD3FF9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1,793,707,000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A23957E" w14:textId="67AC9310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674,309,818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22ADC9D" w14:textId="34994695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9,664,866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15E44B5" w14:textId="5ED868D3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20,178,452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87EAD25" w14:textId="6AF69A5B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704,153,136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EC532AB" w14:textId="5461B579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E3595E1" w14:textId="7D0F4F64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8C37E5A" w14:textId="09203C32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ED32394" w14:textId="2D6A5696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674,309,818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508B949" w14:textId="0588A4EA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9,664,866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AB8FB29" w14:textId="26FA09B7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20,178,452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5884557" w14:textId="580434C9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704,153,136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7D8CE61" w14:textId="5ECBB8C1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b/>
                <w:sz w:val="20"/>
              </w:rPr>
            </w:pPr>
            <w:r w:rsidRPr="005D2E0D">
              <w:rPr>
                <w:rFonts w:ascii="新細明體" w:hAnsi="新細明體"/>
                <w:b/>
                <w:noProof/>
                <w:sz w:val="20"/>
              </w:rPr>
              <w:t>- 1,089,553,864</w:t>
            </w:r>
          </w:p>
        </w:tc>
      </w:tr>
      <w:tr w:rsidR="00A020B0" w14:paraId="05EB5A84" w14:textId="77777777" w:rsidTr="002251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2F88413" w14:textId="77777777" w:rsidR="00A020B0" w:rsidRDefault="00A020B0" w:rsidP="00A020B0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21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2EFAA8F" w14:textId="77777777" w:rsidR="00A020B0" w:rsidRDefault="00A020B0" w:rsidP="00A020B0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73D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F6F3219" w14:textId="4998491D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1,670,648,000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7E1D68E" w14:textId="2C2B44D0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674,309,818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DF0C799" w14:textId="5E71B12D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9,664,866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9261366" w14:textId="7F293A50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20,178,452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4C2E93A" w14:textId="36BE2BE1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704,153,136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47A2040" w14:textId="5BEA20B1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C340A58" w14:textId="3957859B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7DBCAC" w14:textId="3105695B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9BBB8C7" w14:textId="338AD6C8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674,309,818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1AC56CE" w14:textId="7558FB23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9,664,866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B8ACC44" w14:textId="3BA44AFC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20,178,452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6CB25B9" w14:textId="551942E0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704,153,136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A72EC98" w14:textId="1681DCB4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- 966,494,864</w:t>
            </w:r>
          </w:p>
        </w:tc>
      </w:tr>
      <w:tr w:rsidR="00A020B0" w14:paraId="69CF68C9" w14:textId="77777777" w:rsidTr="002251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0FC1E85" w14:textId="77777777" w:rsidR="00A020B0" w:rsidRDefault="00A020B0" w:rsidP="00A020B0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22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32BA05E" w14:textId="77777777" w:rsidR="00A020B0" w:rsidRDefault="00A020B0" w:rsidP="00A020B0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73D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第二預備金(註)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BB41E00" w14:textId="0C39460C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123,059,000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7EFB666" w14:textId="3297B4EA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2353D13" w14:textId="1BED3C8B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F74C975" w14:textId="48C08032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E617940" w14:textId="366FD5A7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C756DE2" w14:textId="509F24FC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00544A7" w14:textId="25C9FAD9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527946E" w14:textId="00D200CE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A763107" w14:textId="20B45627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343B70D" w14:textId="2D67175E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7D261EF" w14:textId="5D450A62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D040377" w14:textId="37A05678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E05A673" w14:textId="3DB54D7D" w:rsidR="00A020B0" w:rsidRPr="005D2E0D" w:rsidRDefault="00A020B0" w:rsidP="00A020B0">
            <w:pPr>
              <w:snapToGrid w:val="0"/>
              <w:ind w:right="17"/>
              <w:jc w:val="right"/>
              <w:rPr>
                <w:rFonts w:ascii="新細明體" w:hAnsi="新細明體"/>
                <w:sz w:val="20"/>
              </w:rPr>
            </w:pPr>
            <w:r w:rsidRPr="005D2E0D">
              <w:rPr>
                <w:rFonts w:ascii="新細明體" w:hAnsi="新細明體"/>
                <w:noProof/>
                <w:sz w:val="20"/>
              </w:rPr>
              <w:t>- 123,059,000</w:t>
            </w:r>
          </w:p>
        </w:tc>
      </w:tr>
    </w:tbl>
    <w:p w14:paraId="438DA065" w14:textId="113B06D9" w:rsidR="005A5C82" w:rsidRPr="005A5C82" w:rsidRDefault="00EF694C">
      <w:pPr>
        <w:pStyle w:val="a3"/>
        <w:tabs>
          <w:tab w:val="clear" w:pos="4153"/>
          <w:tab w:val="clear" w:pos="8306"/>
        </w:tabs>
        <w:snapToGrid/>
        <w:rPr>
          <w:rFonts w:ascii="標楷體" w:eastAsia="標楷體" w:hAnsi="標楷體"/>
        </w:rPr>
      </w:pPr>
      <w:proofErr w:type="gramStart"/>
      <w:r>
        <w:rPr>
          <w:rFonts w:ascii="標楷體" w:eastAsia="標楷體" w:hAnsi="標楷體"/>
        </w:rPr>
        <w:t>註</w:t>
      </w:r>
      <w:proofErr w:type="gramEnd"/>
      <w:r>
        <w:rPr>
          <w:rFonts w:ascii="標楷體" w:eastAsia="標楷體" w:hAnsi="標楷體"/>
        </w:rPr>
        <w:t>：</w:t>
      </w:r>
      <w:proofErr w:type="gramStart"/>
      <w:r w:rsidR="00225136">
        <w:rPr>
          <w:rFonts w:ascii="標楷體" w:eastAsia="標楷體" w:hAnsi="標楷體" w:hint="eastAsia"/>
        </w:rPr>
        <w:t>11</w:t>
      </w:r>
      <w:r w:rsidR="00A020B0">
        <w:rPr>
          <w:rFonts w:ascii="標楷體" w:eastAsia="標楷體" w:hAnsi="標楷體" w:hint="eastAsia"/>
        </w:rPr>
        <w:t>4</w:t>
      </w:r>
      <w:proofErr w:type="gramEnd"/>
      <w:r>
        <w:rPr>
          <w:rFonts w:ascii="標楷體" w:eastAsia="標楷體" w:hAnsi="標楷體"/>
        </w:rPr>
        <w:t>年度第二預備金原編列預算數</w:t>
      </w:r>
      <w:r w:rsidR="00225136">
        <w:rPr>
          <w:rFonts w:ascii="標楷體" w:eastAsia="標楷體" w:hAnsi="標楷體"/>
        </w:rPr>
        <w:t>4</w:t>
      </w:r>
      <w:r w:rsidR="00225136">
        <w:rPr>
          <w:rFonts w:ascii="標楷體" w:eastAsia="標楷體" w:hAnsi="標楷體" w:hint="eastAsia"/>
        </w:rPr>
        <w:t>億元</w:t>
      </w:r>
      <w:r>
        <w:rPr>
          <w:rFonts w:ascii="標楷體" w:eastAsia="標楷體" w:hAnsi="標楷體"/>
        </w:rPr>
        <w:t>，經市政府核准動支</w:t>
      </w:r>
      <w:r w:rsidR="00A9143D">
        <w:rPr>
          <w:rFonts w:ascii="標楷體" w:eastAsia="標楷體" w:hAnsi="標楷體" w:hint="eastAsia"/>
        </w:rPr>
        <w:t>2</w:t>
      </w:r>
      <w:r w:rsidR="001B4E69">
        <w:rPr>
          <w:rFonts w:ascii="標楷體" w:eastAsia="標楷體" w:hAnsi="標楷體" w:hint="eastAsia"/>
        </w:rPr>
        <w:t>億</w:t>
      </w:r>
      <w:r w:rsidR="00A9143D">
        <w:rPr>
          <w:rFonts w:ascii="標楷體" w:eastAsia="標楷體" w:hAnsi="標楷體" w:hint="eastAsia"/>
        </w:rPr>
        <w:t>7</w:t>
      </w:r>
      <w:r w:rsidR="00A9143D">
        <w:rPr>
          <w:rFonts w:ascii="標楷體" w:eastAsia="標楷體" w:hAnsi="標楷體"/>
        </w:rPr>
        <w:t>,</w:t>
      </w:r>
      <w:r w:rsidR="00A9143D">
        <w:rPr>
          <w:rFonts w:ascii="標楷體" w:eastAsia="標楷體" w:hAnsi="標楷體" w:hint="eastAsia"/>
        </w:rPr>
        <w:t>694</w:t>
      </w:r>
      <w:r w:rsidR="001B4E69">
        <w:rPr>
          <w:rFonts w:ascii="標楷體" w:eastAsia="標楷體" w:hAnsi="標楷體" w:hint="eastAsia"/>
        </w:rPr>
        <w:t>萬餘元，賸餘</w:t>
      </w:r>
      <w:r w:rsidR="00A9143D">
        <w:rPr>
          <w:rFonts w:ascii="標楷體" w:eastAsia="標楷體" w:hAnsi="標楷體" w:hint="eastAsia"/>
        </w:rPr>
        <w:t>1億2</w:t>
      </w:r>
      <w:r w:rsidR="001B4E69">
        <w:rPr>
          <w:rFonts w:ascii="標楷體" w:eastAsia="標楷體" w:hAnsi="標楷體"/>
        </w:rPr>
        <w:t>,</w:t>
      </w:r>
      <w:r w:rsidR="00A9143D">
        <w:rPr>
          <w:rFonts w:ascii="標楷體" w:eastAsia="標楷體" w:hAnsi="標楷體" w:hint="eastAsia"/>
        </w:rPr>
        <w:t>305</w:t>
      </w:r>
      <w:r w:rsidR="001B4E69">
        <w:rPr>
          <w:rFonts w:ascii="標楷體" w:eastAsia="標楷體" w:hAnsi="標楷體" w:hint="eastAsia"/>
        </w:rPr>
        <w:t>萬餘元（動支比率</w:t>
      </w:r>
      <w:r w:rsidR="00A9143D">
        <w:rPr>
          <w:rFonts w:ascii="標楷體" w:eastAsia="標楷體" w:hAnsi="標楷體" w:hint="eastAsia"/>
        </w:rPr>
        <w:t>69.24</w:t>
      </w:r>
      <w:r w:rsidR="001B4E69">
        <w:rPr>
          <w:rFonts w:ascii="標楷體" w:eastAsia="標楷體" w:hAnsi="標楷體" w:hint="eastAsia"/>
        </w:rPr>
        <w:t>％）</w:t>
      </w:r>
      <w:r>
        <w:rPr>
          <w:rFonts w:ascii="標楷體" w:eastAsia="標楷體" w:hAnsi="標楷體"/>
        </w:rPr>
        <w:t>。</w:t>
      </w:r>
    </w:p>
    <w:sectPr w:rsidR="005A5C82" w:rsidRPr="005A5C82" w:rsidSect="005D17E9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851" w:footer="992" w:gutter="284"/>
      <w:pgNumType w:start="2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D07F4" w14:textId="77777777" w:rsidR="00EF694C" w:rsidRDefault="00EF694C">
      <w:r>
        <w:separator/>
      </w:r>
    </w:p>
  </w:endnote>
  <w:endnote w:type="continuationSeparator" w:id="0">
    <w:p w14:paraId="7D41B880" w14:textId="77777777" w:rsidR="00EF694C" w:rsidRDefault="00EF6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7E32A" w14:textId="084B5D86" w:rsidR="00A44573" w:rsidRPr="00E500FF" w:rsidRDefault="00E500FF" w:rsidP="00E500FF">
    <w:pPr>
      <w:pStyle w:val="a4"/>
      <w:jc w:val="center"/>
      <w:rPr>
        <w:rFonts w:ascii="標楷體" w:eastAsia="標楷體" w:hAnsi="標楷體"/>
      </w:rPr>
    </w:pPr>
    <w:r w:rsidRPr="00E500FF">
      <w:rPr>
        <w:rFonts w:ascii="標楷體" w:eastAsia="標楷體" w:hAnsi="標楷體" w:hint="eastAsia"/>
      </w:rPr>
      <w:t>第</w:t>
    </w:r>
    <w:r w:rsidR="00E56B78">
      <w:rPr>
        <w:rFonts w:ascii="標楷體" w:eastAsia="標楷體" w:hAnsi="標楷體" w:hint="eastAsia"/>
      </w:rPr>
      <w:t>9</w:t>
    </w:r>
    <w:r w:rsidRPr="00E500FF">
      <w:rPr>
        <w:rFonts w:ascii="標楷體" w:eastAsia="標楷體" w:hAnsi="標楷體" w:hint="eastAsia"/>
      </w:rPr>
      <w:t>-</w:t>
    </w:r>
    <w:sdt>
      <w:sdtPr>
        <w:rPr>
          <w:rFonts w:ascii="標楷體" w:eastAsia="標楷體" w:hAnsi="標楷體"/>
        </w:rPr>
        <w:id w:val="-385568001"/>
        <w:docPartObj>
          <w:docPartGallery w:val="Page Numbers (Bottom of Page)"/>
          <w:docPartUnique/>
        </w:docPartObj>
      </w:sdtPr>
      <w:sdtEndPr/>
      <w:sdtContent>
        <w:r w:rsidRPr="00E500FF">
          <w:rPr>
            <w:rFonts w:ascii="標楷體" w:eastAsia="標楷體" w:hAnsi="標楷體"/>
          </w:rPr>
          <w:fldChar w:fldCharType="begin"/>
        </w:r>
        <w:r w:rsidRPr="00E500FF">
          <w:rPr>
            <w:rFonts w:ascii="標楷體" w:eastAsia="標楷體" w:hAnsi="標楷體"/>
          </w:rPr>
          <w:instrText>PAGE   \* MERGEFORMAT</w:instrText>
        </w:r>
        <w:r w:rsidRPr="00E500FF">
          <w:rPr>
            <w:rFonts w:ascii="標楷體" w:eastAsia="標楷體" w:hAnsi="標楷體"/>
          </w:rPr>
          <w:fldChar w:fldCharType="separate"/>
        </w:r>
        <w:r w:rsidRPr="00E500FF">
          <w:rPr>
            <w:rFonts w:ascii="標楷體" w:eastAsia="標楷體" w:hAnsi="標楷體"/>
            <w:lang w:val="zh-TW"/>
          </w:rPr>
          <w:t>2</w:t>
        </w:r>
        <w:r w:rsidRPr="00E500FF">
          <w:rPr>
            <w:rFonts w:ascii="標楷體" w:eastAsia="標楷體" w:hAnsi="標楷體"/>
          </w:rPr>
          <w:fldChar w:fldCharType="end"/>
        </w:r>
        <w:r w:rsidRPr="00E500FF">
          <w:rPr>
            <w:rFonts w:ascii="標楷體" w:eastAsia="標楷體" w:hAnsi="標楷體" w:hint="eastAsia"/>
          </w:rPr>
          <w:t>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F1065" w14:textId="77777777" w:rsidR="00EF694C" w:rsidRDefault="00EF694C">
      <w:r>
        <w:separator/>
      </w:r>
    </w:p>
  </w:footnote>
  <w:footnote w:type="continuationSeparator" w:id="0">
    <w:p w14:paraId="67EB595E" w14:textId="77777777" w:rsidR="00EF694C" w:rsidRDefault="00EF69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D0ADB" w14:textId="25F27734" w:rsidR="00975682" w:rsidRDefault="00A44573">
    <w:pPr>
      <w:pStyle w:val="a3"/>
      <w:jc w:val="center"/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二</w:t>
    </w:r>
    <w:r w:rsidR="000E09BC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A44573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proofErr w:type="gramStart"/>
    <w:r w:rsidRPr="00A44573">
      <w:rPr>
        <w:rFonts w:ascii="標楷體" w:eastAsia="標楷體" w:hAnsi="標楷體" w:hint="eastAsia"/>
        <w:b/>
        <w:spacing w:val="60"/>
        <w:sz w:val="32"/>
        <w:szCs w:val="32"/>
        <w:u w:val="single"/>
      </w:rPr>
      <w:t>臺</w:t>
    </w:r>
    <w:proofErr w:type="gramEnd"/>
    <w:r w:rsidRPr="00A44573">
      <w:rPr>
        <w:rFonts w:ascii="標楷體" w:eastAsia="標楷體" w:hAnsi="標楷體" w:hint="eastAsia"/>
        <w:b/>
        <w:spacing w:val="60"/>
        <w:sz w:val="32"/>
        <w:szCs w:val="32"/>
        <w:u w:val="single"/>
      </w:rPr>
      <w:t>南市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</w:t>
    </w:r>
    <w:r w:rsidRPr="00A44573">
      <w:rPr>
        <w:rFonts w:ascii="標楷體" w:eastAsia="標楷體" w:hAnsi="標楷體" w:hint="eastAsia"/>
        <w:b/>
        <w:spacing w:val="60"/>
        <w:sz w:val="32"/>
        <w:szCs w:val="32"/>
        <w:u w:val="single"/>
      </w:rPr>
      <w:t>經常門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Pr="00A44573">
      <w:rPr>
        <w:rFonts w:ascii="標楷體" w:eastAsia="標楷體" w:hAnsi="標楷體"/>
        <w:bCs/>
        <w:spacing w:val="4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99767" w14:textId="03F5848B" w:rsidR="00975682" w:rsidRDefault="00A44573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二</w:t>
    </w:r>
    <w:r w:rsidR="000E09BC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A44573">
      <w:rPr>
        <w:rFonts w:ascii="標楷體" w:eastAsia="標楷體" w:hAnsi="標楷體" w:hint="eastAsia"/>
        <w:b/>
        <w:spacing w:val="60"/>
        <w:sz w:val="32"/>
        <w:u w:val="single"/>
      </w:rPr>
      <w:t>11</w:t>
    </w:r>
    <w:r w:rsidR="00A020B0">
      <w:rPr>
        <w:rFonts w:ascii="標楷體" w:eastAsia="標楷體" w:hAnsi="標楷體" w:hint="eastAsia"/>
        <w:b/>
        <w:spacing w:val="60"/>
        <w:sz w:val="32"/>
        <w:u w:val="single"/>
      </w:rPr>
      <w:t>4</w:t>
    </w:r>
    <w:proofErr w:type="gramEnd"/>
    <w:r w:rsidR="00975682" w:rsidRPr="006A11BB">
      <w:rPr>
        <w:rFonts w:ascii="標楷體" w:eastAsia="標楷體" w:hint="eastAsia"/>
        <w:b/>
        <w:spacing w:val="60"/>
        <w:sz w:val="32"/>
        <w:u w:val="single"/>
      </w:rPr>
      <w:t>年度</w:t>
    </w:r>
    <w:proofErr w:type="gramStart"/>
    <w:r w:rsidRPr="00A44573">
      <w:rPr>
        <w:rFonts w:ascii="標楷體" w:eastAsia="標楷體" w:hAnsi="標楷體" w:hint="eastAsia"/>
        <w:b/>
        <w:spacing w:val="60"/>
        <w:sz w:val="32"/>
        <w:u w:val="single"/>
      </w:rPr>
      <w:t>臺</w:t>
    </w:r>
    <w:proofErr w:type="gramEnd"/>
    <w:r w:rsidRPr="00A44573">
      <w:rPr>
        <w:rFonts w:ascii="標楷體" w:eastAsia="標楷體" w:hAnsi="標楷體" w:hint="eastAsia"/>
        <w:b/>
        <w:spacing w:val="60"/>
        <w:sz w:val="32"/>
        <w:u w:val="single"/>
      </w:rPr>
      <w:t>南市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總決算歲出政事別</w:t>
    </w:r>
    <w:r w:rsidRPr="00A44573">
      <w:rPr>
        <w:rFonts w:ascii="標楷體" w:eastAsia="標楷體" w:hAnsi="標楷體" w:hint="eastAsia"/>
        <w:b/>
        <w:spacing w:val="60"/>
        <w:sz w:val="32"/>
        <w:u w:val="single"/>
      </w:rPr>
      <w:t>經常門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94C"/>
    <w:rsid w:val="000E09BC"/>
    <w:rsid w:val="00187730"/>
    <w:rsid w:val="001B4E69"/>
    <w:rsid w:val="00225136"/>
    <w:rsid w:val="002B20C7"/>
    <w:rsid w:val="004B41BD"/>
    <w:rsid w:val="005A5C82"/>
    <w:rsid w:val="005D17E9"/>
    <w:rsid w:val="005D2E0D"/>
    <w:rsid w:val="006A11BB"/>
    <w:rsid w:val="00725752"/>
    <w:rsid w:val="00975682"/>
    <w:rsid w:val="00A020B0"/>
    <w:rsid w:val="00A44573"/>
    <w:rsid w:val="00A9143D"/>
    <w:rsid w:val="00B26D79"/>
    <w:rsid w:val="00CB7FF9"/>
    <w:rsid w:val="00CF71B6"/>
    <w:rsid w:val="00E05496"/>
    <w:rsid w:val="00E500FF"/>
    <w:rsid w:val="00E56B78"/>
    <w:rsid w:val="00EF6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638AA0D0"/>
  <w15:chartTrackingRefBased/>
  <w15:docId w15:val="{8F7F96D2-CFD7-416D-9308-68AC5AE0E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E500FF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78IhE04IgU&#27506;&#20986;&#25919;&#20107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78IhE04IgU歲出政事別總表.dot</Template>
  <TotalTime>49</TotalTime>
  <Pages>1</Pages>
  <Words>753</Words>
  <Characters>3369</Characters>
  <Application>Microsoft Office Word</Application>
  <DocSecurity>0</DocSecurity>
  <Lines>28</Lines>
  <Paragraphs>8</Paragraphs>
  <ScaleCrop>false</ScaleCrop>
  <Company>N.A.O.</Company>
  <LinksUpToDate>false</LinksUpToDate>
  <CharactersWithSpaces>4114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胡嘉芬</dc:creator>
  <cp:keywords/>
  <cp:lastModifiedBy>胡嘉芬</cp:lastModifiedBy>
  <cp:revision>7</cp:revision>
  <cp:lastPrinted>2026-06-08T01:13:00Z</cp:lastPrinted>
  <dcterms:created xsi:type="dcterms:W3CDTF">2025-06-10T10:52:00Z</dcterms:created>
  <dcterms:modified xsi:type="dcterms:W3CDTF">2026-06-08T01:13:00Z</dcterms:modified>
</cp:coreProperties>
</file>