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0"/>
        <w:gridCol w:w="240"/>
        <w:gridCol w:w="120"/>
        <w:gridCol w:w="2880"/>
        <w:gridCol w:w="1334"/>
        <w:gridCol w:w="1396"/>
        <w:gridCol w:w="802"/>
        <w:gridCol w:w="608"/>
        <w:gridCol w:w="1410"/>
        <w:gridCol w:w="1410"/>
        <w:gridCol w:w="1530"/>
        <w:gridCol w:w="1530"/>
        <w:gridCol w:w="1530"/>
        <w:gridCol w:w="1530"/>
        <w:gridCol w:w="840"/>
        <w:gridCol w:w="1589"/>
        <w:gridCol w:w="736"/>
        <w:gridCol w:w="1390"/>
        <w:gridCol w:w="605"/>
      </w:tblGrid>
      <w:tr w:rsidR="0033339B" w14:paraId="2AA1B8C7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7C3C4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2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E2E04" w14:textId="77777777" w:rsidR="0033339B" w:rsidRDefault="0033339B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813F0" w14:textId="472799E4" w:rsidR="0033339B" w:rsidRDefault="0033339B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13DC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33339B" w14:paraId="6E0EC740" w14:textId="77777777">
        <w:trPr>
          <w:cantSplit/>
          <w:trHeight w:val="270"/>
          <w:tblHeader/>
        </w:trPr>
        <w:tc>
          <w:tcPr>
            <w:tcW w:w="600" w:type="dxa"/>
            <w:gridSpan w:val="2"/>
            <w:tcBorders>
              <w:top w:val="nil"/>
              <w:left w:val="nil"/>
              <w:right w:val="nil"/>
            </w:tcBorders>
          </w:tcPr>
          <w:p w14:paraId="193A74ED" w14:textId="77777777" w:rsidR="0033339B" w:rsidRDefault="0033339B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2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72A45846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25DB6DC4" w14:textId="77777777" w:rsidR="0033339B" w:rsidRDefault="0033339B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33339B" w14:paraId="435442A2" w14:textId="77777777" w:rsidTr="008458F1">
        <w:trPr>
          <w:cantSplit/>
          <w:tblHeader/>
        </w:trPr>
        <w:tc>
          <w:tcPr>
            <w:tcW w:w="3600" w:type="dxa"/>
            <w:gridSpan w:val="4"/>
            <w:tcBorders>
              <w:left w:val="nil"/>
            </w:tcBorders>
            <w:vAlign w:val="center"/>
          </w:tcPr>
          <w:p w14:paraId="47FED44A" w14:textId="77777777" w:rsidR="0033339B" w:rsidRDefault="0033339B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334" w:type="dxa"/>
            <w:vMerge w:val="restart"/>
            <w:vAlign w:val="center"/>
          </w:tcPr>
          <w:p w14:paraId="16230668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626" w:type="dxa"/>
            <w:gridSpan w:val="5"/>
            <w:vAlign w:val="center"/>
          </w:tcPr>
          <w:p w14:paraId="58B9905B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6960" w:type="dxa"/>
            <w:gridSpan w:val="5"/>
            <w:vAlign w:val="center"/>
          </w:tcPr>
          <w:p w14:paraId="61E3E553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2325" w:type="dxa"/>
            <w:gridSpan w:val="2"/>
            <w:vAlign w:val="center"/>
          </w:tcPr>
          <w:p w14:paraId="7EE17B10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  <w:r>
              <w:rPr>
                <w:rFonts w:ascii="標楷體" w:eastAsia="標楷體" w:hAnsi="標楷體"/>
                <w:sz w:val="20"/>
              </w:rPr>
              <w:br/>
            </w:r>
            <w:r>
              <w:rPr>
                <w:rFonts w:ascii="標楷體" w:eastAsia="標楷體" w:hAnsi="標楷體" w:hint="eastAsia"/>
                <w:sz w:val="20"/>
              </w:rPr>
              <w:t>預算數比較增減</w:t>
            </w:r>
          </w:p>
        </w:tc>
        <w:tc>
          <w:tcPr>
            <w:tcW w:w="1995" w:type="dxa"/>
            <w:gridSpan w:val="2"/>
            <w:tcBorders>
              <w:right w:val="nil"/>
            </w:tcBorders>
            <w:vAlign w:val="center"/>
          </w:tcPr>
          <w:p w14:paraId="2B3B13D1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決算審定數與</w:t>
            </w:r>
          </w:p>
          <w:p w14:paraId="14740E46" w14:textId="77777777" w:rsidR="0033339B" w:rsidRDefault="0033339B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決算數比較增減</w:t>
            </w:r>
          </w:p>
        </w:tc>
      </w:tr>
      <w:tr w:rsidR="0033339B" w14:paraId="7ACE44A2" w14:textId="77777777" w:rsidTr="008458F1">
        <w:trPr>
          <w:cantSplit/>
          <w:tblHeader/>
        </w:trPr>
        <w:tc>
          <w:tcPr>
            <w:tcW w:w="360" w:type="dxa"/>
            <w:tcBorders>
              <w:left w:val="nil"/>
            </w:tcBorders>
            <w:vAlign w:val="center"/>
          </w:tcPr>
          <w:p w14:paraId="128D2B54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4CC3ED43" w14:textId="77777777" w:rsidR="0033339B" w:rsidRDefault="0033339B">
            <w:pPr>
              <w:ind w:right="4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880" w:type="dxa"/>
            <w:vAlign w:val="center"/>
          </w:tcPr>
          <w:p w14:paraId="13720294" w14:textId="77777777" w:rsidR="0033339B" w:rsidRDefault="0033339B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334" w:type="dxa"/>
            <w:vMerge/>
            <w:vAlign w:val="center"/>
          </w:tcPr>
          <w:p w14:paraId="17D99613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96" w:type="dxa"/>
            <w:vAlign w:val="center"/>
          </w:tcPr>
          <w:p w14:paraId="115F141F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10" w:type="dxa"/>
            <w:gridSpan w:val="2"/>
            <w:vAlign w:val="center"/>
          </w:tcPr>
          <w:p w14:paraId="0793AC1A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10" w:type="dxa"/>
            <w:vAlign w:val="center"/>
          </w:tcPr>
          <w:p w14:paraId="473E15D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10" w:type="dxa"/>
            <w:vAlign w:val="center"/>
          </w:tcPr>
          <w:p w14:paraId="33D7F1D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530" w:type="dxa"/>
            <w:vAlign w:val="center"/>
          </w:tcPr>
          <w:p w14:paraId="7E662CD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30" w:type="dxa"/>
            <w:vAlign w:val="center"/>
          </w:tcPr>
          <w:p w14:paraId="30D3C6A5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30" w:type="dxa"/>
            <w:vAlign w:val="center"/>
          </w:tcPr>
          <w:p w14:paraId="47786FCC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30" w:type="dxa"/>
            <w:vAlign w:val="center"/>
          </w:tcPr>
          <w:p w14:paraId="7265C65D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840" w:type="dxa"/>
            <w:vAlign w:val="center"/>
          </w:tcPr>
          <w:p w14:paraId="4577D525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20"/>
                <w:sz w:val="20"/>
              </w:rPr>
            </w:pPr>
            <w:r>
              <w:rPr>
                <w:rFonts w:ascii="標楷體" w:eastAsia="標楷體" w:hAnsi="標楷體" w:hint="eastAsia"/>
                <w:spacing w:val="-20"/>
                <w:sz w:val="20"/>
              </w:rPr>
              <w:t>占總數％</w:t>
            </w:r>
          </w:p>
        </w:tc>
        <w:tc>
          <w:tcPr>
            <w:tcW w:w="1589" w:type="dxa"/>
            <w:vAlign w:val="center"/>
          </w:tcPr>
          <w:p w14:paraId="2138D3EB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736" w:type="dxa"/>
            <w:vAlign w:val="center"/>
          </w:tcPr>
          <w:p w14:paraId="1C26B24B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  <w:tc>
          <w:tcPr>
            <w:tcW w:w="1390" w:type="dxa"/>
            <w:vAlign w:val="center"/>
          </w:tcPr>
          <w:p w14:paraId="1392AB82" w14:textId="77777777" w:rsidR="0033339B" w:rsidRDefault="0033339B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金額</w:t>
            </w:r>
          </w:p>
        </w:tc>
        <w:tc>
          <w:tcPr>
            <w:tcW w:w="605" w:type="dxa"/>
            <w:tcBorders>
              <w:right w:val="nil"/>
            </w:tcBorders>
            <w:vAlign w:val="center"/>
          </w:tcPr>
          <w:p w14:paraId="7CCA5FE8" w14:textId="77777777" w:rsidR="0033339B" w:rsidRDefault="0033339B">
            <w:pPr>
              <w:ind w:right="14"/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％</w:t>
            </w:r>
          </w:p>
        </w:tc>
      </w:tr>
      <w:tr w:rsidR="00286373" w:rsidRPr="008458F1" w14:paraId="120FC9D6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93A2651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6DCCD70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FC21D9F" w14:textId="77777777" w:rsidR="00286373" w:rsidRPr="00CC7496" w:rsidRDefault="00286373" w:rsidP="0028637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4F75819" w14:textId="1D02604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129,759,573,000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FFB69F6" w14:textId="128F345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110,964,941,654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B1CC2A9" w14:textId="6FBB5FF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1,923,889,325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9647B06" w14:textId="3A05360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7,096,298,248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D086C5" w14:textId="30BD26B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119,985,129,227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0CF1B7E" w14:textId="3772D6A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110,964,941,654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5E8825" w14:textId="2777FEF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1,923,889,325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999EFA" w14:textId="1D87C28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7,096,298,248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74A4C0" w14:textId="322014E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119,985,129,227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6E141FA" w14:textId="7E98410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100.00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AACE0B2" w14:textId="628852D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- 9,774,443,773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534F470" w14:textId="6BB1406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- 7.53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3B925C7B" w14:textId="4C09DB1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8F2B4D2" w14:textId="223698E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86373" w:rsidRPr="008458F1" w14:paraId="1AA385D5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2BEDFCD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F9C72C4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FEBCB5B" w14:textId="77777777" w:rsidR="00286373" w:rsidRPr="00CC7496" w:rsidRDefault="00286373" w:rsidP="0028637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一般政務支出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3E54017" w14:textId="103D495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20,683,080,000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CD8B0FC" w14:textId="4611975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18,586,308,991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00A8C7C" w14:textId="7E385D3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68,759,853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FBC6231" w14:textId="334E035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736,634,734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0FAFEB" w14:textId="1453E26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19,391,703,578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DC9419" w14:textId="1FF0F3F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18,586,308,991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2A7919" w14:textId="3D9A49C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68,759,853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E746ADA" w14:textId="632C8EC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736,634,734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33424EF" w14:textId="2B60DD9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19,391,703,578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279A256" w14:textId="1689FEC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16.16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F55C251" w14:textId="6FCE8BB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- 1,291,376,422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80C67AE" w14:textId="6C8FBC0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- 6.24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6EF25846" w14:textId="4689F7E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2315C01" w14:textId="195F284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86373" w:rsidRPr="008458F1" w14:paraId="2C96C43F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E51EC56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7E45C4E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EB61DF7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BA8497E" w14:textId="743729F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845,846,000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21872E5" w14:textId="1E4D15C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777,815,869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EFC6213" w14:textId="176C940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1,142,000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4B7D86" w14:textId="641BB1C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6,073,634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1B4994" w14:textId="41B4699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785,031,503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BE2B30C" w14:textId="7C46BA4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777,815,869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FB85A2" w14:textId="5E6BCF5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1,142,000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42937B" w14:textId="557643C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6,073,634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320CAA6" w14:textId="1D8FB3D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785,031,503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C0B0A89" w14:textId="068F1C6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0.65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EA00782" w14:textId="4085734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- 60,814,497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C4CC29F" w14:textId="0458879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- 7.19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17D310AD" w14:textId="59C3AC9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7337832" w14:textId="756D737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52EF838B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EF37390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CA52A83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75CBD33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BD35705" w14:textId="48B8BE0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795,695,000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5BE40A5" w14:textId="42B86E1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721,380,116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EC2CE02" w14:textId="5B4BA36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2661B49" w14:textId="3E8A78C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7,464,000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31A353" w14:textId="376B9F4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728,844,116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537EE4" w14:textId="11FA26F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721,380,116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37E590" w14:textId="17E020C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6EC55E" w14:textId="7CE63AD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7,464,000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966AF6" w14:textId="753C8B4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728,844,116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792219B" w14:textId="41D3C73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0.61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5C2000A9" w14:textId="2932207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- 66,850,884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2C64CED" w14:textId="4E9D2E3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- 8.40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1C8211C4" w14:textId="33D6925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4F054BC" w14:textId="464071F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57DCBBFD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9963DC4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3CC72FA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563B470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D0E21CE" w14:textId="4C6DC90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10,221,438,000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2338BB6" w14:textId="2CAC619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8,863,103,062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E83C7F1" w14:textId="655780D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53,501,861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09A4815" w14:textId="01CF4D5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598,089,237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9CC3E2D" w14:textId="16E7774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9,514,694,160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79F114" w14:textId="7109E7B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8,863,103,062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2276F7" w14:textId="736BFFE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53,501,861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3AAE61" w14:textId="0345653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598,089,237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40B87A" w14:textId="1F2C55E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9,514,694,160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8F1CFC0" w14:textId="4748E41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7.93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5FBBD1C3" w14:textId="20D3AC0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- 706,743,840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36B1DF3" w14:textId="6D9198F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- 6.91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F68D3A2" w14:textId="6DF1364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38BDE51" w14:textId="0B161E1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4B16AC99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A24CEC6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11D510F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CBB58BB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A47E530" w14:textId="5658C5E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8,046,286,000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53302CEA" w14:textId="0256BB6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7,489,778,061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A37FBF9" w14:textId="124B523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14,115,992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0CA8009" w14:textId="3D9BDC8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106,464,763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39EA76C" w14:textId="099136F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7,610,358,816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8899F04" w14:textId="4FB6962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7,489,778,061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A652EA" w14:textId="6D75963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14,115,992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1C7BB97" w14:textId="4A8D9E1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106,464,763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746EDD" w14:textId="37D61F9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7,610,358,816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BCDFA69" w14:textId="628297C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6.34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580C7E29" w14:textId="675B4BF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- 435,927,184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7250DA03" w14:textId="6BEBB03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- 5.42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22C88D3E" w14:textId="4B0F9D2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2DF4996" w14:textId="7C2B35A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0A19745D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FE850C3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E6F17E3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6F45182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5E7AD3D" w14:textId="193E058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773,815,000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3EDBBCE" w14:textId="3ACC446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734,231,883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24A7B9F" w14:textId="3847779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E753591" w14:textId="63E51CB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18,543,100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194B500" w14:textId="13507CF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752,774,983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F072C1" w14:textId="591672F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734,231,883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36F20F7" w14:textId="793B96A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508F2E" w14:textId="31CE4EC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18,543,100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919D77" w14:textId="5536A6A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752,774,983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752E28E" w14:textId="532040B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0.63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1CA3309" w14:textId="5EFD319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- 21,040,017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514A4C1" w14:textId="5AA6E1F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- 2.72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64015AB3" w14:textId="2644B86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3017605" w14:textId="48BA867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1D3E029D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0D91BF66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B685498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C8208F5" w14:textId="77777777" w:rsidR="00286373" w:rsidRPr="00CC7496" w:rsidRDefault="00286373" w:rsidP="0028637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教育科學文化支出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39E929F" w14:textId="176D6A0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43,302,674,000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56B9BA6" w14:textId="3974C57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40,459,291,400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3C3F30DB" w14:textId="6AA374F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46,644,796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F421DA5" w14:textId="3405377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1,481,546,532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67825DA" w14:textId="17C35D4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41,987,482,728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A50C6AE" w14:textId="2EB9FD9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40,459,291,400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E2DAAE" w14:textId="519A544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46,644,796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EBF40A" w14:textId="42486CF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1,481,546,532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AFE11A1" w14:textId="5EC25D7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41,987,482,728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FF719D8" w14:textId="303B55B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34.99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5A72A77" w14:textId="6FE4387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- 1,315,191,272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5914FD82" w14:textId="06D2D08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- 3.04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154E3BBF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556C7DB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86373" w:rsidRPr="008458F1" w14:paraId="7843E0A0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EF703CB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5597CE2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518A094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CD50344" w14:textId="1408A12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38,469,080,000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52EB15B4" w14:textId="0ABA5C7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37,378,943,397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FAC779B" w14:textId="033D2B0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1,737,526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6752749" w14:textId="66B6515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158,458,819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770FB47" w14:textId="0167D82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37,539,139,742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64B1E0" w14:textId="3092D2A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37,378,943,397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608CB79" w14:textId="5662380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1,737,526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72A66B" w14:textId="1274D97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158,458,819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B6718F5" w14:textId="3E86E46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37,539,139,742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D3550C8" w14:textId="49600C1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31.29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1690A82" w14:textId="4A9A8A6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- 929,940,258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5C4EED3" w14:textId="605C00E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- 2.42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0F0AE714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04F9640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4F749174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F0D4FFC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CC26C1D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9BA47C9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A60CD27" w14:textId="3D98D43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4,833,594,000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5EAB108E" w14:textId="4810EDA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3,080,348,003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3A70B0C" w14:textId="690A77E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44,907,270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5FC80B" w14:textId="5CA6C97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1,323,087,713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78A0B10" w14:textId="6E1A524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4,448,342,986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D74013" w14:textId="2879FF6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3,080,348,003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DC1FBE3" w14:textId="4125A9D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44,907,270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5E8E4EB" w14:textId="1250938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1,323,087,713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2A2E0B7" w14:textId="3E98123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4,448,342,986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D93A20C" w14:textId="021447E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3.71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3BC90D6" w14:textId="438D044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- 385,251,014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140D1991" w14:textId="335D78A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- 7.97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559A8F84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5808B81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6BF5C705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5FCF4D1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448E26D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4B2323AC" w14:textId="77777777" w:rsidR="00286373" w:rsidRPr="00CC7496" w:rsidRDefault="00286373" w:rsidP="0028637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經濟發展支出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E1C608B" w14:textId="48E9020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25,691,637,000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41B06CEB" w14:textId="6A6FB7D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17,732,805,835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84F4498" w14:textId="4B9E0AB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1,031,430,904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07512A" w14:textId="5E49CFD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3,376,355,058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7C178D9" w14:textId="78FAC07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22,140,591,797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45E656" w14:textId="5AB3F20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17,732,805,835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8A25259" w14:textId="45B6EAB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1,031,430,904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3E09C2" w14:textId="304D163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3,376,355,058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0920C1" w14:textId="75517FD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22,140,591,797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A3A7EAE" w14:textId="60C2D42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18.45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11AA8A3" w14:textId="33DCCF9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- 3,551,045,203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16C43D60" w14:textId="71205DB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- 13.82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01733C48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CDC56AC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86373" w:rsidRPr="008458F1" w14:paraId="4A4B82CC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EE0FB82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81D8B43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0744570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79880B9" w14:textId="0A92CCB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11,936,823,000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08F2B67" w14:textId="7F6B83B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7,065,102,737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F80BB00" w14:textId="349440C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403,082,626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892CBC2" w14:textId="49C0D18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1,970,276,568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29FCCBB" w14:textId="19C3863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9,438,461,931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77E1A6C" w14:textId="264F45C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7,065,102,737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BC857B5" w14:textId="115ACBE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403,082,626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D9969E" w14:textId="2E8F0B2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1,970,276,568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73F967" w14:textId="2D9D17F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9,438,461,931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1339B45" w14:textId="296A908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7.87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03D8580C" w14:textId="0686BA5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- 2,498,361,069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1DB67DC2" w14:textId="05B076E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- 20.93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D033432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EF64F42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1A301BBE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DE5B4A2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04F939B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7DE523E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705B916" w14:textId="73D9253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774,571,000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19A81C9" w14:textId="13CA049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619,528,199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0F71CFDE" w14:textId="3B299E7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7,156,806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C4034F1" w14:textId="2A2D949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64,842,541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63BCB5A" w14:textId="6E53206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691,527,546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F538AE" w14:textId="69109D8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619,528,199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08C1DCA" w14:textId="3A51C9A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7,156,806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A5F9929" w14:textId="5AE6DFF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64,842,541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0839E60" w14:textId="48664DC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691,527,546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45F929A" w14:textId="23DAFD4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0.58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118813F6" w14:textId="079313E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- 83,043,454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C727B24" w14:textId="38CFE9F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- 10.72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3EEAE573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47150A8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54566E90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2A51247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1BB07DB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F294324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D0162BE" w14:textId="50F2938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11,059,748,000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935E25F" w14:textId="15A4DBA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8,691,915,389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33A3E11" w14:textId="0340A63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538,076,238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C6BC6DB" w14:textId="55680C3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1,028,282,068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DB86746" w14:textId="49B5400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10,258,273,695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5EA63F" w14:textId="07AED15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8,691,915,389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81C931B" w14:textId="4A073BD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538,076,238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B4452F1" w14:textId="18ED4FE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1,028,282,068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72EC31D" w14:textId="108C0E6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10,258,273,695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8000806" w14:textId="20D641A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8.55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440BBDF" w14:textId="177395F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- 801,474,305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2745738" w14:textId="795A17A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- 7.25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6442C6D3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0D2716E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27971BC3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2DC6FD8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DBB69AB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09D18171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55F87FE" w14:textId="2C7518D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1,920,495,000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CF10119" w14:textId="5979A40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1,356,259,510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4C41684" w14:textId="5DB8BF5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83,115,234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A0984D" w14:textId="3DA8E3E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312,953,881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FF8D59" w14:textId="148A2E0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1,752,328,625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EDE8531" w14:textId="1FBBE9B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1,356,259,510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9A89E5D" w14:textId="7D1E3FA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83,115,234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D02F7A" w14:textId="3177E71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312,953,881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1BA1F0F" w14:textId="6962B2B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1,752,328,625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C463DB8" w14:textId="554404D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1.46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1DBA8952" w14:textId="3AB1811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- 168,166,375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1832E196" w14:textId="3C42109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- 8.76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3050650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2D02E90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782F884B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B10CC52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E7B66BD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5F2151BA" w14:textId="77777777" w:rsidR="00286373" w:rsidRPr="00CC7496" w:rsidRDefault="00286373" w:rsidP="0028637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社會福利支出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C492A29" w14:textId="20E3704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25,896,761,000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DE3155A" w14:textId="2DB7703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23,720,292,300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BB6E8D9" w14:textId="694946F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441,444,829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30FADCA" w14:textId="67905DA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495,868,919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B8AF9DF" w14:textId="5A56694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24,657,606,048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A0B189" w14:textId="5727045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23,720,292,300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8C7A03A" w14:textId="19597E6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441,444,829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5A812C" w14:textId="1E6117F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495,868,919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41A665A" w14:textId="2D036DA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24,657,606,048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3D55DCA" w14:textId="6D1DE55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20.55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B7BF914" w14:textId="720C920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- 1,239,154,952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E0F6749" w14:textId="521A0BF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- 4.78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FFA0819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615AA35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86373" w:rsidRPr="008458F1" w14:paraId="44CDEBB6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28CABAB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9A293DD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D0F6FD5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社會保險支出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442239C" w14:textId="27F5B6E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686,436,000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85CDA6E" w14:textId="321B3C9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639,422,149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D34A819" w14:textId="06EE195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217D8F" w14:textId="20F05A1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7DA8C74" w14:textId="3A4C14D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639,422,149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4AE5C7" w14:textId="2ED172B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639,422,149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5DE081" w14:textId="6E409DC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67A8D34" w14:textId="4D22693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687E3A6" w14:textId="6D1D737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639,422,149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6353664" w14:textId="4367987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0.53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2746110" w14:textId="326403C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- 47,013,851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5BC6846" w14:textId="124E16A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- 6.85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27F90785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7A234BD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7CF7B2D8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AD86FAC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4C40E90F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139BA8A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社會救助支出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EB63505" w14:textId="06A4736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678,685,000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F1CE871" w14:textId="27DEE35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581,326,146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30E18E8" w14:textId="728F5FB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2,430,585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EDE5EA9" w14:textId="36C0D87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3E26632" w14:textId="75C06D9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583,756,731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F7735BF" w14:textId="299D5D9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581,326,146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4B55D952" w14:textId="72CC157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2,430,585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77EFF39" w14:textId="1478399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E11FEC8" w14:textId="075E211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583,756,731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36806AA" w14:textId="4167768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0.49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38D47097" w14:textId="167BA6F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- 94,928,269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8F0199C" w14:textId="0A330A8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- 13.99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3E135DD3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8032D90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0055C15A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594F7E3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EF69D32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55F99048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2210394" w14:textId="6C08D48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22,561,915,000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27933469" w14:textId="44BC600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20,778,395,958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54E6C58" w14:textId="5939703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342,812,018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C9F61C2" w14:textId="35572EE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481,368,873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97617A2" w14:textId="40BF01E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21,602,576,849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275789E" w14:textId="78C4E96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20,778,395,958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FA12C45" w14:textId="544E930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342,812,018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2C6254" w14:textId="0721DD8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481,368,873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2C515BE" w14:textId="53A9B7D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21,602,576,849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DE00314" w14:textId="1EDF5BF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18.00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5E2BCDA" w14:textId="0332BF0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- 959,338,151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673E5F0" w14:textId="4DDE045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- 4.25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674913DB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98BB96F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6CEF8FA6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4E74E11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8AAE11B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7E8AA57E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7FBC710" w14:textId="4F3B131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259,468,000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110870F" w14:textId="6A3843F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223,741,903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21A008B" w14:textId="6360940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3,036,299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A93DA3E" w14:textId="1B0B85E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286ABE" w14:textId="7DA7FF2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226,778,202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A93DC48" w14:textId="32A8A9B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223,741,903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768727" w14:textId="6F20B12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3,036,299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F2BCA92" w14:textId="1881E65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070FFE" w14:textId="2A28A1D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226,778,202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FFD4BA8" w14:textId="4E61775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0.19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34C3156" w14:textId="1E0FD48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- 32,689,798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D0DB11E" w14:textId="7C9CE0C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- 12.60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2150B5ED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05FF966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12413849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D66CC17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BB060B4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87AA4C5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40FE912" w14:textId="4057716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1,710,257,000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16D004C" w14:textId="254BD0F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1,497,406,144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DB15C9D" w14:textId="6AFB04A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93,165,927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83B00BA" w14:textId="7280ABF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14,500,046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A97A5A1" w14:textId="4CA69EE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1,605,072,117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B9E4F6" w14:textId="254ED12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1,497,406,144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91722D" w14:textId="790992D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93,165,927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AD62D20" w14:textId="35D65D0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14,500,046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58DD301" w14:textId="722BB93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1,605,072,117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CE4B7E9" w14:textId="1984871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1.34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2D704AB9" w14:textId="639C532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- 105,184,883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47EF7652" w14:textId="50FDB57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- 6.15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489AFCD5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CE2576F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530EE91F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B18FED7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38F57265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B3262EF" w14:textId="77777777" w:rsidR="00286373" w:rsidRPr="00CC7496" w:rsidRDefault="00286373" w:rsidP="0028637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社區發展及環境保護支出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70A474A" w14:textId="1B44701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4,738,429,000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05D9AE8" w14:textId="577DC0D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4,131,784,436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20C7287" w14:textId="5AE99E9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259,254,470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2925A05" w14:textId="71D3680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128,409,230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39443C9" w14:textId="2DD11B9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4,519,448,136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F96B47" w14:textId="2411230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4,131,784,436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958D42" w14:textId="7FAC5B3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259,254,470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591098" w14:textId="6AEC34E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128,409,230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7DE552F" w14:textId="347E8DF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4,519,448,136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776CE3C" w14:textId="3936823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3.77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3D28552" w14:textId="4AF77F5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- 218,980,864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E519D76" w14:textId="0169846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- 4.62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4C12AFAD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3EA6AC6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86373" w:rsidRPr="008458F1" w14:paraId="4AB95B19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E123721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BD9EA45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11FD2785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7E1D39D" w14:textId="77E3ABF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4,412,828,000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6D7FEDA6" w14:textId="387432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3,901,096,902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FCCDB4F" w14:textId="6DC7540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225,441,326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1065604" w14:textId="154A112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128,409,230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B1EBC01" w14:textId="35CB00D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4,254,947,458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1F696C" w14:textId="24D2662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3,901,096,902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11C4634" w14:textId="31DDB5A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225,441,326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BDF6EF" w14:textId="5F65037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128,409,230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B6F195" w14:textId="1653E9B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4,254,947,458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35EE6C3" w14:textId="47BFFB0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3.55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AC7B236" w14:textId="612D057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- 157,880,542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6A0CA69E" w14:textId="54988A2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- 3.58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0260F5E9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CC69E72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5C388325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43E8BD33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52AF35AD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6AB1A1F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社區發展支出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D15DCCC" w14:textId="652FED7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325,601,000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AC4472B" w14:textId="0FCAE31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230,687,534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76EAF3EA" w14:textId="0642CC3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33,813,144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E9C5A29" w14:textId="2B217AB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F3B9E00" w14:textId="26C86FF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264,500,678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294E4C" w14:textId="1AD16E3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230,687,534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4ADB3D1" w14:textId="72D107C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33,813,144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D83CA7" w14:textId="0091E30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09BC9CD" w14:textId="06064C6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264,500,678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399B67B" w14:textId="393E894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0.22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AFA73EF" w14:textId="70304F8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- 61,100,322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53E7D35" w14:textId="2E83A04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- 18.77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49560483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3F80084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2B9AD1A8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F0C0F4F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CC7496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CB446FC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7B13D9A1" w14:textId="77777777" w:rsidR="00286373" w:rsidRPr="00CC7496" w:rsidRDefault="00286373" w:rsidP="0028637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退休撫卹支出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390FC82" w14:textId="60D0BC5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3,991,266,000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2C33ED5B" w14:textId="0F033DD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3,659,669,323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F2585A3" w14:textId="7B515B0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D84A64A" w14:textId="37109DE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4EC4A30" w14:textId="4BB5E02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3,659,669,323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7E6DD18" w14:textId="2A972FB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3,659,669,323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EBCAA67" w14:textId="6BABAFE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6E1EC3C" w14:textId="08670CB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430AA30" w14:textId="051EFF8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3,659,669,323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9FDDEF5" w14:textId="03745C7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3.05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B5F4FF2" w14:textId="18D8152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- 331,596,677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28AC2D2" w14:textId="6AC0CD2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- 8.31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4060A5D7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6C701BF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86373" w:rsidRPr="008458F1" w14:paraId="5FC629A2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6D69E8A1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30E5716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82F9E5E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退休撫卹給付支出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5DB388A" w14:textId="5B3B9E7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3,991,266,000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614EF69" w14:textId="16F2A2F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3,659,669,323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C314A7C" w14:textId="396D5C7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A0371DB" w14:textId="6CB5B77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133AD4F" w14:textId="0018F18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3,659,669,323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68C85DE" w14:textId="16F5BB6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3,659,669,323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7F86B23" w14:textId="7ECA175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0332796" w14:textId="64717DB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82615D" w14:textId="426D3AE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3,659,669,323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5DDE548" w14:textId="7EF5D10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3.05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CB1D358" w14:textId="340B6C4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- 331,596,677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7D05CF26" w14:textId="4CD005F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- 8.31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62E8F27E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DABB832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41216499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50381307" w14:textId="7C7CBBF6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7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123ED1F5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F095263" w14:textId="77777777" w:rsidR="00286373" w:rsidRPr="00CC7496" w:rsidRDefault="00286373" w:rsidP="0028637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債務支出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3AA6426" w14:textId="02BF357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1,200,000,000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6AD0EAE1" w14:textId="3DD862A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804,275,138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6BCFBB49" w14:textId="18D1338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B50E1F9" w14:textId="5816612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8F9CA14" w14:textId="656D811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804,275,138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CA12B7" w14:textId="049077D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804,275,138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3CF22F" w14:textId="4E00A7C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23F114" w14:textId="4A82B16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6E47DC9" w14:textId="14295C7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804,275,138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6BA42B0" w14:textId="0893A52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0.67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429D3C65" w14:textId="2A4A5B2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- 395,724,862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522BC18" w14:textId="1E90475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- 32.98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4096B08C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FFFBDCD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86373" w:rsidRPr="008458F1" w14:paraId="12164CAA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391D16A0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2BF9D82F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AE757AB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債務付息支出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81B17BC" w14:textId="67EA780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1,200,000,000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126A4E42" w14:textId="1D7E13F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804,275,138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1348EDFB" w14:textId="4CA75FFC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DE6BE8" w14:textId="23A96CFF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2DE8630" w14:textId="38FEBF4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804,275,138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DCEB048" w14:textId="69E87B6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804,275,138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4DB9FC" w14:textId="1B3088B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9E4CDE5" w14:textId="6E7A76F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9BB7965" w14:textId="7EC39A1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804,275,138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82D022B" w14:textId="33FAB9F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0.67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1B8E371" w14:textId="658C984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- 395,724,862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CFA4C42" w14:textId="4C868C7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- 32.98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794C2A28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9FA4AD8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7304E2FC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7C87C389" w14:textId="3A45A338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>
              <w:rPr>
                <w:rFonts w:ascii="新細明體" w:eastAsia="標楷體" w:hAnsi="新細明體" w:hint="eastAsia"/>
                <w:b/>
                <w:noProof/>
                <w:sz w:val="20"/>
              </w:rPr>
              <w:t>8</w:t>
            </w: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7F655E4B" w14:textId="77777777" w:rsidR="00286373" w:rsidRPr="00CC7496" w:rsidRDefault="00286373" w:rsidP="00286373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6EDF6971" w14:textId="77777777" w:rsidR="00286373" w:rsidRPr="00CC7496" w:rsidRDefault="00286373" w:rsidP="00286373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CC7496">
              <w:rPr>
                <w:rFonts w:ascii="標楷體" w:eastAsia="標楷體" w:hAnsi="標楷體" w:hint="eastAsia"/>
                <w:b/>
                <w:noProof/>
                <w:sz w:val="20"/>
              </w:rPr>
              <w:t>補助及其他支出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BDCFA2E" w14:textId="520C5D0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4,255,726,000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776805E" w14:textId="1330CF9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1,870,514,231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58275ED4" w14:textId="326F5C1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76,354,473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96DCC32" w14:textId="723B796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877,483,775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3F8A8F" w14:textId="6A9E053E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2,824,352,479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4B3551C" w14:textId="5B54080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1,870,514,231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ED4DFC0" w14:textId="106E4A1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76,354,473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79894A8" w14:textId="42D289D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877,483,775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38BA496" w14:textId="21C6120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2,824,352,479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F35C0C5" w14:textId="2081026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2.35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6C311AD5" w14:textId="43B07A0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- 1,431,373,521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32DF5258" w14:textId="5BCCBAB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- 33.63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3C66C246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D37DC22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b/>
                <w:sz w:val="20"/>
              </w:rPr>
            </w:pPr>
            <w:r w:rsidRPr="008458F1">
              <w:rPr>
                <w:rFonts w:ascii="新細明體" w:eastAsia="標楷體" w:hAnsi="新細明體" w:hint="eastAsia"/>
                <w:b/>
                <w:noProof/>
                <w:sz w:val="20"/>
              </w:rPr>
              <w:t>－</w:t>
            </w:r>
          </w:p>
        </w:tc>
      </w:tr>
      <w:tr w:rsidR="00286373" w:rsidRPr="008458F1" w14:paraId="233AE1F9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1D84C733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09DAA781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2458A747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8161718" w14:textId="07375E4A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4,132,667,000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0280FECA" w14:textId="2931F8BB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1,870,514,231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29BB43A8" w14:textId="4CEA4A3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76,354,473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01F4753" w14:textId="010CE6A3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877,483,775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FFE39E" w14:textId="6CC2D47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2,824,352,479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5CBDB2B" w14:textId="46360F22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1,870,514,231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58A3F85B" w14:textId="53D0889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76,354,473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57B9EF1" w14:textId="57CD577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877,483,775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28D3BE6" w14:textId="6810399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2,824,352,479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F3FB0CF" w14:textId="5211F53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2.35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596ECF43" w14:textId="363F0C1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- 1,308,314,521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0B1223EC" w14:textId="4BE1964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- 31.66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51F8BB66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E3A0767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</w:tr>
      <w:tr w:rsidR="00286373" w:rsidRPr="008458F1" w14:paraId="53B58B9B" w14:textId="77777777" w:rsidTr="008458F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86"/>
        </w:trPr>
        <w:tc>
          <w:tcPr>
            <w:tcW w:w="360" w:type="dxa"/>
            <w:shd w:val="clear" w:color="auto" w:fill="auto"/>
            <w:vAlign w:val="center"/>
          </w:tcPr>
          <w:p w14:paraId="24FBC1FC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360" w:type="dxa"/>
            <w:gridSpan w:val="2"/>
            <w:shd w:val="clear" w:color="auto" w:fill="auto"/>
            <w:vAlign w:val="center"/>
          </w:tcPr>
          <w:p w14:paraId="694DA0AF" w14:textId="77777777" w:rsidR="00286373" w:rsidRDefault="00286373" w:rsidP="00286373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993246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880" w:type="dxa"/>
            <w:shd w:val="clear" w:color="auto" w:fill="auto"/>
            <w:vAlign w:val="center"/>
          </w:tcPr>
          <w:p w14:paraId="621A45FE" w14:textId="77777777" w:rsidR="00286373" w:rsidRDefault="00286373" w:rsidP="00286373">
            <w:pPr>
              <w:ind w:leftChars="100" w:left="240"/>
              <w:jc w:val="distribute"/>
              <w:rPr>
                <w:rFonts w:ascii="標楷體" w:eastAsia="標楷體" w:hAnsi="標楷體"/>
                <w:sz w:val="20"/>
              </w:rPr>
            </w:pPr>
            <w:r w:rsidRPr="00993246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4FC1B1C" w14:textId="6C7F18A0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123,059,000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76A8C1FB" w14:textId="5E5D3255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gridSpan w:val="2"/>
            <w:shd w:val="clear" w:color="auto" w:fill="auto"/>
            <w:vAlign w:val="center"/>
          </w:tcPr>
          <w:p w14:paraId="4326BEF5" w14:textId="77770ED8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07891C0" w14:textId="56FEC35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C7C36EF" w14:textId="2F4BF58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45453E6" w14:textId="57C2179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223A01B" w14:textId="130227D1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BC207E6" w14:textId="22D7689D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2DB5BF19" w14:textId="54E7B51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070F2EE" w14:textId="0F043614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1589" w:type="dxa"/>
            <w:shd w:val="clear" w:color="auto" w:fill="auto"/>
            <w:vAlign w:val="center"/>
          </w:tcPr>
          <w:p w14:paraId="78246DEC" w14:textId="77245BC9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- 123,059,000</w:t>
            </w:r>
          </w:p>
        </w:tc>
        <w:tc>
          <w:tcPr>
            <w:tcW w:w="736" w:type="dxa"/>
            <w:shd w:val="clear" w:color="auto" w:fill="auto"/>
            <w:vAlign w:val="center"/>
          </w:tcPr>
          <w:p w14:paraId="2899F24B" w14:textId="24231FC6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- 100.00</w:t>
            </w:r>
          </w:p>
        </w:tc>
        <w:tc>
          <w:tcPr>
            <w:tcW w:w="1390" w:type="dxa"/>
            <w:shd w:val="clear" w:color="auto" w:fill="auto"/>
            <w:vAlign w:val="center"/>
          </w:tcPr>
          <w:p w14:paraId="34F0EEF4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 w:hint="eastAsia"/>
                <w:noProof/>
                <w:sz w:val="20"/>
              </w:rPr>
              <w:t>－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A0BD9F7" w14:textId="77777777" w:rsidR="00286373" w:rsidRPr="008458F1" w:rsidRDefault="00286373" w:rsidP="00286373">
            <w:pPr>
              <w:jc w:val="right"/>
              <w:rPr>
                <w:rFonts w:ascii="新細明體" w:eastAsia="標楷體" w:hAnsi="新細明體"/>
                <w:sz w:val="20"/>
              </w:rPr>
            </w:pPr>
            <w:r w:rsidRPr="008458F1">
              <w:rPr>
                <w:rFonts w:ascii="新細明體" w:eastAsia="標楷體" w:hAnsi="新細明體"/>
                <w:noProof/>
                <w:sz w:val="20"/>
              </w:rPr>
              <w:t>--</w:t>
            </w:r>
          </w:p>
        </w:tc>
      </w:tr>
    </w:tbl>
    <w:p w14:paraId="4BC923A4" w14:textId="4422F285" w:rsidR="00ED38BF" w:rsidRPr="00DD096B" w:rsidRDefault="00DD096B" w:rsidP="00DD096B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：</w:t>
      </w:r>
      <w:proofErr w:type="gramStart"/>
      <w:r w:rsidR="00286373" w:rsidRPr="00286373">
        <w:rPr>
          <w:rFonts w:ascii="標楷體" w:eastAsia="標楷體" w:hAnsi="標楷體" w:hint="eastAsia"/>
        </w:rPr>
        <w:t>114</w:t>
      </w:r>
      <w:proofErr w:type="gramEnd"/>
      <w:r w:rsidR="00286373" w:rsidRPr="00286373">
        <w:rPr>
          <w:rFonts w:ascii="標楷體" w:eastAsia="標楷體" w:hAnsi="標楷體" w:hint="eastAsia"/>
        </w:rPr>
        <w:t>年度第二預備金原編列預算數4億元，經市政府核准動支2億7,694萬餘元，賸餘1億2,305萬餘元（動支比率69.24％）</w:t>
      </w:r>
      <w:r>
        <w:rPr>
          <w:rFonts w:ascii="標楷體" w:eastAsia="標楷體" w:hAnsi="標楷體"/>
        </w:rPr>
        <w:t>。</w:t>
      </w:r>
    </w:p>
    <w:sectPr w:rsidR="00ED38BF" w:rsidRPr="00DD096B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F6A6" w14:textId="77777777" w:rsidR="00A13DCC" w:rsidRDefault="00A13DCC">
      <w:r>
        <w:separator/>
      </w:r>
    </w:p>
  </w:endnote>
  <w:endnote w:type="continuationSeparator" w:id="0">
    <w:p w14:paraId="21610AB6" w14:textId="77777777" w:rsidR="00A13DCC" w:rsidRDefault="00A13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30923" w14:textId="1776038E" w:rsidR="00E75AAB" w:rsidRPr="00E75AAB" w:rsidRDefault="00E75AAB">
    <w:pPr>
      <w:pStyle w:val="a5"/>
      <w:jc w:val="center"/>
      <w:rPr>
        <w:rFonts w:ascii="標楷體" w:eastAsia="標楷體" w:hAnsi="標楷體"/>
      </w:rPr>
    </w:pPr>
    <w:r w:rsidRPr="00E75AAB">
      <w:rPr>
        <w:rFonts w:ascii="標楷體" w:eastAsia="標楷體" w:hAnsi="標楷體" w:hint="eastAsia"/>
      </w:rPr>
      <w:t>第</w:t>
    </w:r>
    <w:r w:rsidR="00A61FEA">
      <w:rPr>
        <w:rFonts w:ascii="標楷體" w:eastAsia="標楷體" w:hAnsi="標楷體" w:hint="eastAsia"/>
      </w:rPr>
      <w:t>9</w:t>
    </w:r>
    <w:r w:rsidRPr="00E75AAB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-237938069"/>
        <w:docPartObj>
          <w:docPartGallery w:val="Page Numbers (Bottom of Page)"/>
          <w:docPartUnique/>
        </w:docPartObj>
      </w:sdtPr>
      <w:sdtEndPr/>
      <w:sdtContent>
        <w:r w:rsidRPr="00E75AAB">
          <w:rPr>
            <w:rFonts w:ascii="標楷體" w:eastAsia="標楷體" w:hAnsi="標楷體"/>
          </w:rPr>
          <w:fldChar w:fldCharType="begin"/>
        </w:r>
        <w:r w:rsidRPr="00E75AAB">
          <w:rPr>
            <w:rFonts w:ascii="標楷體" w:eastAsia="標楷體" w:hAnsi="標楷體"/>
          </w:rPr>
          <w:instrText>PAGE   \* MERGEFORMAT</w:instrText>
        </w:r>
        <w:r w:rsidRPr="00E75AAB">
          <w:rPr>
            <w:rFonts w:ascii="標楷體" w:eastAsia="標楷體" w:hAnsi="標楷體"/>
          </w:rPr>
          <w:fldChar w:fldCharType="separate"/>
        </w:r>
        <w:r w:rsidRPr="00E75AAB">
          <w:rPr>
            <w:rFonts w:ascii="標楷體" w:eastAsia="標楷體" w:hAnsi="標楷體"/>
            <w:lang w:val="zh-TW"/>
          </w:rPr>
          <w:t>2</w:t>
        </w:r>
        <w:r w:rsidRPr="00E75AAB">
          <w:rPr>
            <w:rFonts w:ascii="標楷體" w:eastAsia="標楷體" w:hAnsi="標楷體"/>
          </w:rPr>
          <w:fldChar w:fldCharType="end"/>
        </w:r>
        <w:r w:rsidRPr="00E75AAB">
          <w:rPr>
            <w:rFonts w:ascii="標楷體" w:eastAsia="標楷體" w:hAnsi="標楷體" w:hint="eastAsia"/>
          </w:rPr>
          <w:t>頁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9265D" w14:textId="77777777" w:rsidR="00A13DCC" w:rsidRDefault="00A13DCC">
      <w:r>
        <w:separator/>
      </w:r>
    </w:p>
  </w:footnote>
  <w:footnote w:type="continuationSeparator" w:id="0">
    <w:p w14:paraId="2C40E50B" w14:textId="77777777" w:rsidR="00A13DCC" w:rsidRDefault="00A13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74A76" w14:textId="309D58A5" w:rsidR="0033339B" w:rsidRDefault="00C55FC2">
    <w:pPr>
      <w:pStyle w:val="a3"/>
      <w:jc w:val="center"/>
    </w:pPr>
    <w:r w:rsidRPr="00C55FC2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貳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55FC2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proofErr w:type="gramStart"/>
    <w:r w:rsidRPr="00C55FC2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C55FC2">
      <w:rPr>
        <w:rFonts w:ascii="標楷體" w:eastAsia="標楷體" w:hAnsi="標楷體" w:hint="eastAsia"/>
        <w:b/>
        <w:spacing w:val="60"/>
        <w:sz w:val="32"/>
        <w:szCs w:val="32"/>
        <w:u w:val="single"/>
      </w:rPr>
      <w:t>南市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總決算歲出政事別決算審定</w:t>
    </w:r>
    <w:r w:rsidR="007A5795" w:rsidRPr="005C229D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33339B" w:rsidRPr="005C229D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C55FC2">
      <w:rPr>
        <w:rFonts w:ascii="標楷體" w:eastAsia="標楷體" w:hAnsi="標楷體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C33C9" w14:textId="005D69A3" w:rsidR="00F81802" w:rsidRPr="00F81802" w:rsidRDefault="00A61FEA">
    <w:pPr>
      <w:pStyle w:val="a3"/>
      <w:jc w:val="center"/>
      <w:rPr>
        <w:rFonts w:ascii="標楷體" w:eastAsia="標楷體" w:hAnsi="標楷體"/>
        <w:b/>
        <w:color w:val="000000"/>
        <w:spacing w:val="20"/>
        <w:sz w:val="32"/>
        <w:szCs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</w:rPr>
      <w:t>玖</w:t>
    </w:r>
    <w:r w:rsidR="00F81802" w:rsidRPr="00F81802">
      <w:rPr>
        <w:rFonts w:ascii="標楷體" w:eastAsia="標楷體"/>
        <w:b/>
        <w:color w:val="000000"/>
        <w:spacing w:val="20"/>
        <w:sz w:val="32"/>
        <w:szCs w:val="32"/>
      </w:rPr>
      <w:t>、</w:t>
    </w:r>
    <w:r w:rsidR="00F81802" w:rsidRPr="00F81802">
      <w:rPr>
        <w:rFonts w:ascii="標楷體" w:eastAsia="標楷體" w:hint="eastAsia"/>
        <w:b/>
        <w:spacing w:val="60"/>
        <w:sz w:val="32"/>
      </w:rPr>
      <w:t>歲出政事別決算審定總表</w:t>
    </w:r>
  </w:p>
  <w:p w14:paraId="1B13D5E3" w14:textId="09EFF6DE" w:rsidR="0033339B" w:rsidRDefault="00F81802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一</w:t>
    </w:r>
    <w:r w:rsidR="00ED38BF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33339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C55FC2" w:rsidRPr="00C55FC2">
      <w:rPr>
        <w:rFonts w:ascii="標楷體" w:eastAsia="標楷體" w:hAnsi="標楷體" w:hint="eastAsia"/>
        <w:b/>
        <w:spacing w:val="60"/>
        <w:sz w:val="32"/>
        <w:u w:val="single"/>
      </w:rPr>
      <w:t>11</w:t>
    </w:r>
    <w:r w:rsidR="00286373">
      <w:rPr>
        <w:rFonts w:ascii="標楷體" w:eastAsia="標楷體" w:hAnsi="標楷體" w:hint="eastAsia"/>
        <w:b/>
        <w:spacing w:val="60"/>
        <w:sz w:val="32"/>
        <w:u w:val="single"/>
      </w:rPr>
      <w:t>4</w:t>
    </w:r>
    <w:proofErr w:type="gramEnd"/>
    <w:r w:rsidR="0033339B">
      <w:rPr>
        <w:rFonts w:ascii="標楷體" w:eastAsia="標楷體" w:hint="eastAsia"/>
        <w:b/>
        <w:spacing w:val="60"/>
        <w:sz w:val="32"/>
        <w:u w:val="single"/>
      </w:rPr>
      <w:t>年度</w:t>
    </w:r>
    <w:proofErr w:type="gramStart"/>
    <w:r w:rsidR="00C55FC2" w:rsidRPr="00C55FC2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="00C55FC2" w:rsidRPr="00C55FC2">
      <w:rPr>
        <w:rFonts w:ascii="標楷體" w:eastAsia="標楷體" w:hAnsi="標楷體" w:hint="eastAsia"/>
        <w:b/>
        <w:spacing w:val="60"/>
        <w:sz w:val="32"/>
        <w:u w:val="single"/>
      </w:rPr>
      <w:t>南市</w:t>
    </w:r>
    <w:r w:rsidR="0033339B">
      <w:rPr>
        <w:rFonts w:ascii="標楷體" w:eastAsia="標楷體" w:hint="eastAsia"/>
        <w:b/>
        <w:spacing w:val="60"/>
        <w:sz w:val="32"/>
        <w:u w:val="single"/>
      </w:rPr>
      <w:t>總決算歲出政事別決算審定</w:t>
    </w:r>
    <w:r w:rsidR="00586E92">
      <w:rPr>
        <w:rFonts w:ascii="標楷體" w:eastAsia="標楷體" w:hint="eastAsia"/>
        <w:b/>
        <w:spacing w:val="60"/>
        <w:sz w:val="32"/>
        <w:u w:val="single"/>
      </w:rPr>
      <w:t>總</w:t>
    </w:r>
    <w:r w:rsidR="0033339B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DCC"/>
    <w:rsid w:val="00012B65"/>
    <w:rsid w:val="000C5542"/>
    <w:rsid w:val="000F7EBC"/>
    <w:rsid w:val="001D045E"/>
    <w:rsid w:val="00286373"/>
    <w:rsid w:val="0033339B"/>
    <w:rsid w:val="005736D7"/>
    <w:rsid w:val="00586E92"/>
    <w:rsid w:val="005A0053"/>
    <w:rsid w:val="005C229D"/>
    <w:rsid w:val="00671557"/>
    <w:rsid w:val="00714B92"/>
    <w:rsid w:val="007A5795"/>
    <w:rsid w:val="007C5530"/>
    <w:rsid w:val="008458F1"/>
    <w:rsid w:val="00A13DCC"/>
    <w:rsid w:val="00A61FEA"/>
    <w:rsid w:val="00A70E4D"/>
    <w:rsid w:val="00B10685"/>
    <w:rsid w:val="00B72CD3"/>
    <w:rsid w:val="00C55FC2"/>
    <w:rsid w:val="00C84213"/>
    <w:rsid w:val="00D3677E"/>
    <w:rsid w:val="00D754A6"/>
    <w:rsid w:val="00DD096B"/>
    <w:rsid w:val="00E14208"/>
    <w:rsid w:val="00E75AAB"/>
    <w:rsid w:val="00ED38BF"/>
    <w:rsid w:val="00EE402F"/>
    <w:rsid w:val="00EF4AE3"/>
    <w:rsid w:val="00F32BE8"/>
    <w:rsid w:val="00F81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CCAB35A"/>
  <w15:chartTrackingRefBased/>
  <w15:docId w15:val="{E845FBAA-DC45-47A2-AA31-9B65E1B27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semiHidden/>
    <w:rsid w:val="00DD096B"/>
    <w:rPr>
      <w:kern w:val="2"/>
    </w:rPr>
  </w:style>
  <w:style w:type="character" w:customStyle="1" w:styleId="a6">
    <w:name w:val="頁尾 字元"/>
    <w:basedOn w:val="a0"/>
    <w:link w:val="a5"/>
    <w:uiPriority w:val="99"/>
    <w:rsid w:val="00E75AA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H0qujqP4&#27506;&#20986;&#25919;&#20107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H0qujqP4歲出政事別決算審定表.dot</Template>
  <TotalTime>36</TotalTime>
  <Pages>1</Pages>
  <Words>839</Words>
  <Characters>3829</Characters>
  <Application>Microsoft Office Word</Application>
  <DocSecurity>0</DocSecurity>
  <Lines>31</Lines>
  <Paragraphs>9</Paragraphs>
  <ScaleCrop>false</ScaleCrop>
  <Company>N.A.O.</Company>
  <LinksUpToDate>false</LinksUpToDate>
  <CharactersWithSpaces>4659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胡嘉芬</dc:creator>
  <cp:keywords/>
  <cp:lastModifiedBy>胡嘉芬</cp:lastModifiedBy>
  <cp:revision>8</cp:revision>
  <cp:lastPrinted>2026-06-08T01:20:00Z</cp:lastPrinted>
  <dcterms:created xsi:type="dcterms:W3CDTF">2025-06-12T10:05:00Z</dcterms:created>
  <dcterms:modified xsi:type="dcterms:W3CDTF">2026-06-08T02:06:00Z</dcterms:modified>
</cp:coreProperties>
</file>