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6443A0A6" w14:textId="77777777" w:rsidTr="00A17E3B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B0DC9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CB9E1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A8E8" w14:textId="03597550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2570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0AE7FD13" w14:textId="77777777" w:rsidTr="00A17E3B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1176EE61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1AA3AC33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411D368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212FB1B2" w14:textId="77777777" w:rsidTr="0092570C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00E46F8A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5697A5F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12C80F91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2009EA25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37685752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38EAC260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750C438B" w14:textId="77777777" w:rsidTr="0092570C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3DC0C4D1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274B66E3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12B6C798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0913BD6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5554FDB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389545C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51A2619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5D85F10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767DB02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4EDCA57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01C558B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0AE8658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108CB79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016C769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90D44E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4D19E252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F62781" w:rsidRPr="004569FE" w14:paraId="1E3E8D72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8180BC9" w14:textId="77777777" w:rsidR="00F62781" w:rsidRPr="004569FE" w:rsidRDefault="00F62781" w:rsidP="00F6278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D89203F" w14:textId="77777777" w:rsidR="00F62781" w:rsidRPr="004569FE" w:rsidRDefault="00F62781" w:rsidP="00F6278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0A6DF0A" w14:textId="77777777" w:rsidR="00F62781" w:rsidRPr="004569FE" w:rsidRDefault="00F62781" w:rsidP="00F62781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569FE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C7476B" w14:textId="344AAEBD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52,000,000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0BA3F8" w14:textId="182020E6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32,002,792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D9E419B" w14:textId="07B8DD8F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4788FD" w14:textId="780D8E5E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5F15CB" w14:textId="2DA4A1FB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32,002,792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D3FC51" w14:textId="78914E58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38374A8" w14:textId="75A5E2DE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1F4AF1" w14:textId="4EE49AAA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C8AC768" w14:textId="4745BC99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32,002,792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10C20A" w14:textId="7A3EBE68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F0CAC7" w14:textId="40647981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A029A2" w14:textId="3EAB3029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32,002,792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F69F08F" w14:textId="27DE6804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- 19,997,208</w:t>
            </w:r>
          </w:p>
        </w:tc>
      </w:tr>
      <w:tr w:rsidR="00F62781" w:rsidRPr="004569FE" w14:paraId="65D6F7BE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0C50CAE" w14:textId="77777777" w:rsidR="00F62781" w:rsidRPr="004569FE" w:rsidRDefault="00F62781" w:rsidP="00F6278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569FE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28446E2" w14:textId="77777777" w:rsidR="00F62781" w:rsidRPr="004569FE" w:rsidRDefault="00F62781" w:rsidP="00F62781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79FED26" w14:textId="77777777" w:rsidR="00F62781" w:rsidRPr="004569FE" w:rsidRDefault="00F62781" w:rsidP="00F62781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569FE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598241" w14:textId="0460B5D9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52,000,000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E6D1FA" w14:textId="1099068E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32,002,792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B123FE9" w14:textId="00C693C0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2A8A30" w14:textId="056A38CA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042449" w14:textId="4E6ED88F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32,002,792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EF0DDFB" w14:textId="20663185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80E1BE" w14:textId="447F77EE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60FDBB" w14:textId="58CD1AD6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F2C241" w14:textId="32E7D3E7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32,002,792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31310DB" w14:textId="10D2A1B0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7A61DA" w14:textId="1D77777E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0895D5" w14:textId="44F031F0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32,002,792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368C840" w14:textId="3FA737CD" w:rsidR="00F62781" w:rsidRPr="004569FE" w:rsidRDefault="00F62781" w:rsidP="00F62781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12370">
              <w:rPr>
                <w:rFonts w:ascii="新細明體" w:hAnsi="新細明體"/>
                <w:b/>
                <w:noProof/>
                <w:spacing w:val="-6"/>
                <w:sz w:val="20"/>
              </w:rPr>
              <w:t>- 19,997,208</w:t>
            </w:r>
          </w:p>
        </w:tc>
      </w:tr>
      <w:tr w:rsidR="00F62781" w14:paraId="424E58CF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2EB3295" w14:textId="77777777" w:rsidR="00F62781" w:rsidRDefault="00F62781" w:rsidP="00F6278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4002997" w14:textId="77777777" w:rsidR="00F62781" w:rsidRDefault="00F62781" w:rsidP="00F62781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4401C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54846D2" w14:textId="77777777" w:rsidR="00F62781" w:rsidRDefault="00F62781" w:rsidP="00F62781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401C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D1C347" w14:textId="66A0DD33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/>
                <w:noProof/>
                <w:spacing w:val="-6"/>
                <w:sz w:val="20"/>
              </w:rPr>
              <w:t>52,000,000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3D3E3B" w14:textId="3B6E7C81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/>
                <w:noProof/>
                <w:spacing w:val="-6"/>
                <w:sz w:val="20"/>
              </w:rPr>
              <w:t>32,002,792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892332" w14:textId="7B3A2598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17ECC3" w14:textId="101153D0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E2C624" w14:textId="513EB336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/>
                <w:noProof/>
                <w:spacing w:val="-6"/>
                <w:sz w:val="20"/>
              </w:rPr>
              <w:t>32,002,792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0D809A1" w14:textId="30E84ACC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AF621F5" w14:textId="0408D58B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817DE1" w14:textId="0BF0A641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5C724B0" w14:textId="2A24B68C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/>
                <w:noProof/>
                <w:spacing w:val="-6"/>
                <w:sz w:val="20"/>
              </w:rPr>
              <w:t>32,002,792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3D748D5" w14:textId="766856B7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511E581" w14:textId="2042649A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9E3C57" w14:textId="3D834E69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/>
                <w:noProof/>
                <w:spacing w:val="-6"/>
                <w:sz w:val="20"/>
              </w:rPr>
              <w:t>32,002,792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37D8B1B" w14:textId="2255493A" w:rsidR="00F62781" w:rsidRPr="00DF667B" w:rsidRDefault="00F62781" w:rsidP="00F62781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3B33A1">
              <w:rPr>
                <w:rFonts w:ascii="新細明體" w:hAnsi="新細明體"/>
                <w:noProof/>
                <w:spacing w:val="-6"/>
                <w:sz w:val="20"/>
              </w:rPr>
              <w:t>- 19,997,208</w:t>
            </w:r>
          </w:p>
        </w:tc>
      </w:tr>
      <w:tr w:rsidR="00A17E3B" w14:paraId="3B36F637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BE1851F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5BCC8FB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6773367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FBD7A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98DD8D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1C4BDD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3B4E0F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D272C1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2D419D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DF04DF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6EC803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9FF62E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582C04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416C3F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868138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3BC2CCC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19B178E2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C8D1AAC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C44E179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98AA026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2E865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1E42B0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95324E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5BA78E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DBDBD8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31C4B3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F7F5EA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45EA09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D442AC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B2A17A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8D9D86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84EC70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135029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59C35E94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029DBB4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0DE8466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38A0822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66DA5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1D31B3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AC7DE2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0A1670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AFAB64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F30E03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116B75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F85175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FDE4DE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E5FB88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37584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B41927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2D9C21A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10CEFAE0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1EBE72C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21062D1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9ABD1FB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FA34CC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6C5F3F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2C497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50BC0D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EF2953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B53089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B7C753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0AAD25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5364D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E513A4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D36181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F46800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6EAA280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2202AF79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4F8C2FD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65D5D73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6D6A9DE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3F801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322C9E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8A875F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1C15BE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1F02E2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627313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898A4E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2FC525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4F0CF6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5520B9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793AA4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6F71F8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41818CC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05416F6F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2FD4B33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A3A9056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3BFFE8B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95096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B96149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7A01DA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49F3A6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B90895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2F1951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8F2507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305409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B8BD88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EFDC0D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7DC4BE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959B00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20C373E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6DF42B1D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800B2F2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DDD9AB8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9857682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20483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17E806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D0FD76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3C6DC1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EF714A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7DF6B5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126807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D1B191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39F5D1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3C39A1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1FC4B6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6E5E52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5C957D4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0C51398D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1C53CF6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6C06E14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F4BBE65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7D40D5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D0FDA7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43C821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056653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D7510A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F0C6FD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B2B8C8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0BA256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038BF0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C05196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AAD590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73DCAC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0899B8B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6B5E9A35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D489BD3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58EBF3F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04BCCAD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F7B4D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7E11AC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1CC625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8E6541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735BD9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3B6462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2AD53C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E72DEF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7DF968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79D62F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BEAC65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8C705F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63BB36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0F9053D3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782936F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75F081A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3C6B42C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FAD6F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A14EF6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0306AE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C81F3C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071637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902C8F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AE39C2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8EAF69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901BD2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2C2DFB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90CE85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F3B07C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6A769B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4E75BA38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00B3925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99C1411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3BA7890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B0027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25BFE2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E32E7D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1F5786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119CC7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5C57CB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44D8A7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DC69E5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7B68ED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1935A6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D00CC8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2B35B7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35C7D65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43174D01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EE0D28C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1FA1E66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36D0B38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5426D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C636C4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D3E065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F86C92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0E056F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975A54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152D40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19C3F8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23EAA2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911E29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E2DDD6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0943EB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5237D5F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5B419E85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5DAF929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C95645F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A387F7C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7F6BF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75E049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CE2626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3E6E66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C230D5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7C2797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ABBE94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5F066E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A9D67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896300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4BD8CB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6CBC18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61CB9C8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638C70CD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EEBBBD5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4918EC1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F1E5AAD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89938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AECDB6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BA933D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537896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E9E8E9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3D0A80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6CAA30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6DC396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991F3D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F43478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31C058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50BB1D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2CB2D46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2233AD2B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8FFE194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B7DC4E7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2F7BF77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79012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E2D6B7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F7F8BB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B1FD83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FB60BD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5F240B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9A9194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73C65A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313B65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647142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FDDE3C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E77420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02DA58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7439FF6B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9D4067F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60A05A3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9870D57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17954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CC59F8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484D70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73A061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808F62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AD70C0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6F46F2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A5947D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E25FC0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242EBE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C61599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DB6805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4D669A4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36DA3776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A79409E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8B0CAFC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167FA5E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FCB34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57771E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25A92F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7C445C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FB694E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A7C1E9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6AD6BA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608C53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9834C2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D0DB80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259DD6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C8F91B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1AD6A08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14850AC3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7F91346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9656A7A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2B2A283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114D6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4D39C7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52693F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406510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1604B0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62ADCD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5676F7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C2BDAA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970423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A9E48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AB08B4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1DCB94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5BBD9EE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13C597BA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C57E24F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291B629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B0604FB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F9F2F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FEAC92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D335AF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636B83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C45C5D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BC4656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872402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21348E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8E04C4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FDB773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1796BF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A30E89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015778E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65799E83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A49CECB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C8F11B3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7A6AC3C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02A5A1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3CE9AC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814217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75435B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49C4C8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B3165C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119A79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03ECC6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433897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82E81F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B3C966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E61E32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C550A5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0E514440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2BB16DD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E68F9DF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C46B4D5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941A8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FCAB45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E762F6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70621C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14A4CB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A6F0E7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18B6F6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D3CCF4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0E7C37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64341D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D41AE1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BC1AD0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0017061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6530C4A0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BE467DE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4716560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D4AD06B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2A69B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826914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AA158E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ADC10D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77E3B0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0AA72B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600097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A78B19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340C12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63E8E7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8ED60B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5A56B9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461D180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28053F66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85236F3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512E304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09BE906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47331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E80D89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0031F2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62CF21B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F4E323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5E8562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D3E9DB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634629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2B8470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288B1A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11427A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D426FF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28CEFE7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7BE302AC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C3544C8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29C6813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5517C52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1AF9F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FF4E1C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085A59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22DA0A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B787BE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83571C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55BCA7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D73473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A80F3B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0124CF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1F238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AA3BC2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6676F00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4EB7F86C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A9B03AA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7E84701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4F8DEAF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83B9F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A81084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27485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50EDC1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61E37D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0505F7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66BFCF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7D4D00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A3C554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7A1923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C730BA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4926D3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5075B54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3E135596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59BD543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65114ED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F9C9AAC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5E6726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4BFC2E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BA5819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76A78D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AAAC64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48509B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ED2008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96C09F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0C76CC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DA3CCA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FEFFB4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487214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7F140511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767AF86D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36739ED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A25EAB4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BA9B850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107C0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872DD6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9A48F7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921646F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116CEB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3060F6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A8923EE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A342893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E0541F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AC104F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E835D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C668F90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159E56F7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  <w:tr w:rsidR="00A17E3B" w14:paraId="75721DC4" w14:textId="77777777" w:rsidTr="00A17E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69"/>
        </w:trPr>
        <w:tc>
          <w:tcPr>
            <w:tcW w:w="299" w:type="dxa"/>
            <w:shd w:val="clear" w:color="auto" w:fill="auto"/>
            <w:vAlign w:val="center"/>
          </w:tcPr>
          <w:p w14:paraId="2DF97300" w14:textId="77777777" w:rsidR="00A17E3B" w:rsidRDefault="00A17E3B" w:rsidP="00451472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5BD9DC4" w14:textId="77777777" w:rsidR="00A17E3B" w:rsidRPr="004401C1" w:rsidRDefault="00A17E3B" w:rsidP="00451472">
            <w:pPr>
              <w:jc w:val="center"/>
              <w:rPr>
                <w:rFonts w:ascii="新細明體" w:hAnsi="新細明體"/>
                <w:noProof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65A4F14" w14:textId="77777777" w:rsidR="00A17E3B" w:rsidRPr="004401C1" w:rsidRDefault="00A17E3B" w:rsidP="00451472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1989B2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6857F7C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A78A11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50C908E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B66A6E9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C1E0632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6E085ED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E7EC62A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08516C4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CC7516B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58B4538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AEB5CE6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  <w:tc>
          <w:tcPr>
            <w:tcW w:w="2040" w:type="dxa"/>
            <w:shd w:val="clear" w:color="auto" w:fill="auto"/>
            <w:vAlign w:val="center"/>
          </w:tcPr>
          <w:p w14:paraId="02579815" w14:textId="77777777" w:rsidR="00A17E3B" w:rsidRPr="004401C1" w:rsidRDefault="00A17E3B" w:rsidP="00451472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</w:p>
        </w:tc>
      </w:tr>
    </w:tbl>
    <w:p w14:paraId="51FF4B13" w14:textId="0A75A71C" w:rsidR="003C15BB" w:rsidRDefault="003C15BB" w:rsidP="00A17E3B">
      <w:pPr>
        <w:tabs>
          <w:tab w:val="left" w:pos="11392"/>
        </w:tabs>
        <w:spacing w:line="240" w:lineRule="atLeast"/>
        <w:ind w:right="414"/>
        <w:rPr>
          <w:rFonts w:eastAsia="標楷體"/>
          <w:sz w:val="22"/>
        </w:rPr>
      </w:pPr>
    </w:p>
    <w:sectPr w:rsidR="003C15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61952" w14:textId="77777777" w:rsidR="0092570C" w:rsidRDefault="0092570C">
      <w:r>
        <w:separator/>
      </w:r>
    </w:p>
  </w:endnote>
  <w:endnote w:type="continuationSeparator" w:id="0">
    <w:p w14:paraId="0F22DA33" w14:textId="77777777" w:rsidR="0092570C" w:rsidRDefault="0092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90275" w14:textId="77777777" w:rsidR="001461B6" w:rsidRDefault="001461B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4A611" w14:textId="77777777" w:rsidR="001461B6" w:rsidRDefault="001461B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4825446"/>
      <w:docPartObj>
        <w:docPartGallery w:val="Page Numbers (Bottom of Page)"/>
        <w:docPartUnique/>
      </w:docPartObj>
    </w:sdtPr>
    <w:sdtEndPr/>
    <w:sdtContent>
      <w:p w14:paraId="456B18E9" w14:textId="436E5362" w:rsidR="00A17E3B" w:rsidRDefault="00A17E3B" w:rsidP="00D2794E">
        <w:pPr>
          <w:pStyle w:val="a4"/>
          <w:jc w:val="center"/>
        </w:pPr>
        <w:r w:rsidRPr="00A17E3B">
          <w:rPr>
            <w:rFonts w:ascii="標楷體" w:eastAsia="標楷體" w:hAnsi="標楷體" w:hint="eastAsia"/>
          </w:rPr>
          <w:t>第</w:t>
        </w:r>
        <w:r w:rsidR="00AE55F9">
          <w:rPr>
            <w:rFonts w:ascii="標楷體" w:eastAsia="標楷體" w:hAnsi="標楷體" w:hint="eastAsia"/>
          </w:rPr>
          <w:t>8</w:t>
        </w:r>
        <w:r w:rsidRPr="00A17E3B">
          <w:rPr>
            <w:rFonts w:ascii="標楷體" w:eastAsia="標楷體" w:hAnsi="標楷體" w:hint="eastAsia"/>
          </w:rPr>
          <w:t>-3</w:t>
        </w:r>
        <w:r w:rsidRPr="00A17E3B">
          <w:rPr>
            <w:rFonts w:ascii="標楷體" w:eastAsia="標楷體" w:hAnsi="標楷體" w:hint="eastAsia"/>
          </w:rPr>
          <w:t>頁</w:t>
        </w:r>
      </w:p>
      <w:bookmarkStart w:id="0" w:name="_GoBack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EFFC9B" w14:textId="77777777" w:rsidR="0092570C" w:rsidRDefault="0092570C">
      <w:r>
        <w:separator/>
      </w:r>
    </w:p>
  </w:footnote>
  <w:footnote w:type="continuationSeparator" w:id="0">
    <w:p w14:paraId="11569B34" w14:textId="77777777" w:rsidR="0092570C" w:rsidRDefault="00925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371319" w14:textId="77777777" w:rsidR="001461B6" w:rsidRDefault="001461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6459A" w14:textId="723D3170" w:rsidR="00A82CB1" w:rsidRDefault="00E90D20">
    <w:pPr>
      <w:pStyle w:val="a3"/>
      <w:jc w:val="center"/>
    </w:pPr>
    <w:r w:rsidRPr="00E90D20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90D2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E90D20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E90D20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E90D20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E90D20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A35A9" w14:textId="411194C2" w:rsidR="00A82CB1" w:rsidRDefault="001461B6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AE55F9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E90D20" w:rsidRPr="00E90D20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E90D20" w:rsidRPr="00E90D20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E90D20" w:rsidRPr="00E90D20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0C"/>
    <w:rsid w:val="000E0216"/>
    <w:rsid w:val="001461B6"/>
    <w:rsid w:val="00183F3F"/>
    <w:rsid w:val="003C15BB"/>
    <w:rsid w:val="0092570C"/>
    <w:rsid w:val="009C47CC"/>
    <w:rsid w:val="00A17E3B"/>
    <w:rsid w:val="00A82CB1"/>
    <w:rsid w:val="00AE55F9"/>
    <w:rsid w:val="00CB0F10"/>
    <w:rsid w:val="00D2794E"/>
    <w:rsid w:val="00DF667B"/>
    <w:rsid w:val="00E90D20"/>
    <w:rsid w:val="00F6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8354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17E3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A17E3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IazdgCUFUr80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PIazdgCUFUr80歲入來源別總表.dot</Template>
  <TotalTime>7</TotalTime>
  <Pages>1</Pages>
  <Words>128</Words>
  <Characters>726</Characters>
  <Application>Microsoft Office Word</Application>
  <DocSecurity>0</DocSecurity>
  <Lines>6</Lines>
  <Paragraphs>1</Paragraphs>
  <ScaleCrop>false</ScaleCrop>
  <Company>N.A.O.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陳美芳</dc:creator>
  <cp:keywords/>
  <cp:lastModifiedBy>吳文馨</cp:lastModifiedBy>
  <cp:revision>7</cp:revision>
  <dcterms:created xsi:type="dcterms:W3CDTF">2025-06-06T07:48:00Z</dcterms:created>
  <dcterms:modified xsi:type="dcterms:W3CDTF">2026-06-08T01:05:00Z</dcterms:modified>
</cp:coreProperties>
</file>