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840"/>
        <w:gridCol w:w="1370"/>
        <w:gridCol w:w="915"/>
      </w:tblGrid>
      <w:tr w:rsidR="009805FE" w14:paraId="0EC1FE77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6891D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709BC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FDD" w14:textId="3DEEDEFE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611D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530B1676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434BD227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ECA017A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6A780F5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15A2E05C" w14:textId="77777777" w:rsidTr="00982D42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6B699670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CBD444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13F0CF0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18430FB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36" w:type="dxa"/>
            <w:gridSpan w:val="2"/>
            <w:vAlign w:val="center"/>
          </w:tcPr>
          <w:p w14:paraId="5FBEC6F4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14:paraId="34E378ED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4A0821BD" w14:textId="77777777" w:rsidTr="00982D42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2485EF1B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4132B5CD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51754EE4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C605D5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37EA9F2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3EE7E03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6090E03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30F76A9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1EC0E1F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68A8D88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3086B3AB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3AA762B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4281E349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0BF9503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40" w:type="dxa"/>
            <w:vAlign w:val="center"/>
          </w:tcPr>
          <w:p w14:paraId="76865E7C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370" w:type="dxa"/>
            <w:vAlign w:val="center"/>
          </w:tcPr>
          <w:p w14:paraId="1BE3B07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08F56AA0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EB043D" w:rsidRPr="00E11521" w14:paraId="026CEC90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854C242" w14:textId="77777777" w:rsidR="00EB043D" w:rsidRPr="00E11521" w:rsidRDefault="00EB043D" w:rsidP="00EB043D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6AD49B9" w14:textId="77777777" w:rsidR="00EB043D" w:rsidRPr="00E11521" w:rsidRDefault="00EB043D" w:rsidP="00EB043D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0F21FD7" w14:textId="77777777" w:rsidR="00EB043D" w:rsidRPr="00E11521" w:rsidRDefault="00EB043D" w:rsidP="00EB043D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BC4896" w14:textId="207DE70E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125,497,278,000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394EEC" w14:textId="70F66391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122,163,088,353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95A8EC" w14:textId="14BC0D6F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2,828,743,388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7E42DF" w14:textId="236DD515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D83662" w14:textId="1DC50121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124,991,831,741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AB317C" w14:textId="1FCF3CA3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122,163,088,353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961A78" w14:textId="39F2969E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2,828,743,388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823ED1" w14:textId="635620F4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B0ADDE" w14:textId="4A01B4D5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124,991,831,741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80B0499" w14:textId="49D98F1E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9BC5173" w14:textId="4F859C59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- 505,446,259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8D89F6" w14:textId="4FDE493E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F26C65" w14:textId="77777777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354A36" w14:textId="77777777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B043D" w:rsidRPr="00E11521" w14:paraId="27C01FAF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7BBF5DA" w14:textId="77777777" w:rsidR="00EB043D" w:rsidRPr="00E11521" w:rsidRDefault="00EB043D" w:rsidP="00EB043D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0D3861C" w14:textId="77777777" w:rsidR="00EB043D" w:rsidRPr="00E11521" w:rsidRDefault="00EB043D" w:rsidP="00EB043D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DCCCFD0" w14:textId="77777777" w:rsidR="00EB043D" w:rsidRPr="00E11521" w:rsidRDefault="00EB043D" w:rsidP="00EB043D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D5147" w14:textId="020CFBEE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63,222,355,000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33EE3A" w14:textId="1F0830C3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64,586,965,858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D471451" w14:textId="6DEE21ED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958,902,307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E33AF9" w14:textId="6D37D232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5A2A3D" w14:textId="2063B861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65,545,868,165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134073" w14:textId="56040C09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64,586,965,858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9C50E5" w14:textId="08642DDA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958,902,307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D84838" w14:textId="551A174B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4575CE5" w14:textId="46242B79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65,545,868,165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6937AC8" w14:textId="675AF23B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DA3056" w14:textId="06E874B9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2,323,513,165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7D1960" w14:textId="0CCC34DB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4C1A9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435251" w14:textId="77777777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B9AA1F" w14:textId="77777777" w:rsidR="00EB043D" w:rsidRPr="00E11521" w:rsidRDefault="00EB043D" w:rsidP="00EB043D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0608A1E3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08C4DCD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191780D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4B78EF8" w14:textId="72E0EB1C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F4B0DC" w14:textId="745C8198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725,182,000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31D000" w14:textId="2A42FA7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1,219,000,120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0054EF1" w14:textId="48F060CC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B23D35" w14:textId="48F8897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E2E2F0" w14:textId="27C1DAB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1,219,000,120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28CC03" w14:textId="7566185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1,219,000,120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2732C2" w14:textId="43319278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D301A4" w14:textId="4EE436A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F2A24C" w14:textId="78308F16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1,219,000,120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F48F1CC" w14:textId="44B04AD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0.98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C70F970" w14:textId="73C0F80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493,818,120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51E0312" w14:textId="3D09A46A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68.10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68AB05" w14:textId="40AF2D60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975C4B9" w14:textId="1B6C7FB0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6B37D8AE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437292E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3338787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AE31A44" w14:textId="39A8766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735C79" w14:textId="6AA4981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596,944,000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AF6984" w14:textId="05F43EB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525,384,460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56FEBCE" w14:textId="3A51CAC5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41,299,403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B62B9C" w14:textId="279B117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B3B71F" w14:textId="2523305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566,683,863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84E39F" w14:textId="107834B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525,384,460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1D2FE9" w14:textId="0E92ADFA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41,299,403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C40617" w14:textId="3D61C16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2A715B" w14:textId="1A3BFD1F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566,683,863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64B7118" w14:textId="28F5C68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0.45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3E9908" w14:textId="1476A42F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- 30,260,137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81B6A7" w14:textId="657D28B8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- 5.07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48EA21" w14:textId="68609EA4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4AB613" w14:textId="5DB2D883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5269AA7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8808CFC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6AD9076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8BF4CE" w14:textId="0ED3102F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3B58EE" w14:textId="3BFA7AC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675,489,000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CF70FD" w14:textId="3A8ACCF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853,478,734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F2E5B2C" w14:textId="68D17F33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6C88D7" w14:textId="3640D0A5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CA827D" w14:textId="2F69B21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853,478,734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FCBBD7" w14:textId="4AFC266F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853,478,734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BF1D6B" w14:textId="3613CC1F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D86470" w14:textId="501C89B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922356" w14:textId="4423CD6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853,478,734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2625D74" w14:textId="321152B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0.68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2A8025C" w14:textId="1C7502B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177,989,734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6F4761" w14:textId="0977231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26.35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124AC7" w14:textId="7B66519D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CB758F" w14:textId="1F55E91D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55578CB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ABC936F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F70E6C2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9518DB9" w14:textId="5220887B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B6C5C1" w14:textId="350833D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5,747,192,000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CD44E6" w14:textId="0B8941DA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5,688,083,123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BD8DF7C" w14:textId="1AEEF4C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0246CE" w14:textId="005402C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630D7F" w14:textId="6FBB5FF4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5,688,083,123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09B7F9" w14:textId="44E3B8D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5,688,083,123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E3A871" w14:textId="294C6AFF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C1E0D9" w14:textId="7A1FD41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ADBD0F5" w14:textId="7AC39C5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5,688,083,123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DEBFE9A" w14:textId="2983F934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4.55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932B3D" w14:textId="4BE7C0F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- 59,108,877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5EEC66F" w14:textId="6E99F221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- 1.03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43F7328" w14:textId="30DCF4FA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1318F69" w14:textId="27AEF410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4184C1C2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ABEB6C1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75D545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8372A9" w14:textId="4520B35F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D298E3" w14:textId="67065BB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11,917,356,000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3FE79F" w14:textId="1144DE1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11,324,751,408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5A5B094" w14:textId="746B7F9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73F43B" w14:textId="5A0A2AA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6D6CCC" w14:textId="06FBA876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11,324,751,408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F3C77F" w14:textId="19370226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11,324,751,408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6391082" w14:textId="136613B6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3AF5A3" w14:textId="2A5B097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EEE40B6" w14:textId="130E449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11,324,751,408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5355F6E" w14:textId="1A401934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9.06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9AEC94" w14:textId="13D989F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- 592,604,592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72E002" w14:textId="1CCF252F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- 4.97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08521E" w14:textId="57B9BDD8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D4314E0" w14:textId="0BB4E07D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2030F32D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D0A12C2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67E69CE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AADC8B2" w14:textId="128E1171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92BBB" w14:textId="0C1BA06C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6,884,520,000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0F8153" w14:textId="05676D44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7,393,134,845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6E0FF35" w14:textId="463A704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AB549F" w14:textId="21FC2518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DA0C5C" w14:textId="511584D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7,393,134,845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1912E5" w14:textId="3DCEEF1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7,393,134,845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F69D20" w14:textId="78A7E4A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F6CED6" w14:textId="0F32ABAC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569A509" w14:textId="1CEEE71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7,393,134,845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0ED1414" w14:textId="54C3CA7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5.91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27F386" w14:textId="754CC6A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508,614,845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1B60E41" w14:textId="03035B8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7.39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4DD041" w14:textId="40FCF19E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43B40C6" w14:textId="42CE228D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6312EA78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0EDD9F2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FCECF2A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BEE4538" w14:textId="6F3FCBED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E22958" w14:textId="0DAD20A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1,148,257,000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58F10E" w14:textId="17D010A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1,037,058,296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02488FE" w14:textId="5B56D773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A84920" w14:textId="2AD77B0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0A03B9" w14:textId="797C2E1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1,037,058,296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3DCBC5" w14:textId="628F81E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1,037,058,296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BBEE5D7" w14:textId="3E23733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840F18" w14:textId="6AF85E4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43E915" w14:textId="44A7109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1,037,058,296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6518A8C" w14:textId="122CA7A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0.83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3CCE03" w14:textId="68D0D63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- 111,198,704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4B828ED" w14:textId="0FA112D6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- 9.68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06CBC9" w14:textId="0746994E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7C4C6FE" w14:textId="3A73F272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1FC0D050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7B9E285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133FBDB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251DDD9" w14:textId="7D7F45EB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B886C7" w14:textId="0AD20A9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129,234,000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175BED" w14:textId="3ABBB7AC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125,486,432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2E98EB" w14:textId="71AC81D2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AD5918" w14:textId="6C0DF3D1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3FD2E0" w14:textId="79E706F5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125,486,432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899718" w14:textId="1C0080F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125,486,432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7644A3" w14:textId="0F733341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9342803" w14:textId="0111C7C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EFCC3C" w14:textId="5A5D899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125,486,432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A7B0F23" w14:textId="00E0F9ED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E007694" w14:textId="34350A79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- 3,747,568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2D1BC79" w14:textId="27B5EF50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- 2.90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3823FC" w14:textId="17327F2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C92C99" w14:textId="0744BBAF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36B6DAA9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30441BD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55ABDBD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2DB97A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31518A" w14:textId="2DE51908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35,398,181,000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11FB44" w14:textId="58952BB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36,420,588,440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5E13B43" w14:textId="4D4BBFFB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917,602,904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AB7831" w14:textId="1771EAE4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2EDD92" w14:textId="076B6BD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37,338,191,344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F707D9" w14:textId="1C8CBDB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36,420,588,440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F4F98F" w14:textId="45E90853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917,602,904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16A1BD" w14:textId="1DCF4FA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47B1BD" w14:textId="776F76A1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37,338,191,344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57AA26A" w14:textId="11AD0497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29.87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CB56EA3" w14:textId="4F3E8A86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1,940,010,344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622A8B" w14:textId="3364B01E" w:rsidR="00C21E59" w:rsidRPr="00EB043D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EB043D">
              <w:rPr>
                <w:rFonts w:ascii="新細明體" w:eastAsia="標楷體" w:hAnsi="新細明體"/>
                <w:noProof/>
                <w:sz w:val="20"/>
              </w:rPr>
              <w:t>5.48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0713B4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68BA7F3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427204B2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FEF66E1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E4A8547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BE7CFD5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1CEC75" w14:textId="2D24297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854,738,000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A80252" w14:textId="2B937AA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1,714,034,366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76DD803" w14:textId="0B65760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242,433,807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04A4DD" w14:textId="067E08E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35677B" w14:textId="1130DEF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1,956,468,173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0CFD88A" w14:textId="4225C7F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1,714,034,366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B2ED8B" w14:textId="3A38E0C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242,433,807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4FA4F2" w14:textId="049A85A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779B45" w14:textId="0F8A30F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1,956,468,173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C8CB194" w14:textId="4ACF89D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1.57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C85835C" w14:textId="01D6084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1,101,730,173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0D3F5B" w14:textId="5B91B0A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128.90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446538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EBE30C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7E74D126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B2B097E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D17DEAC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C6334C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AA90AC" w14:textId="4750A8E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826,479,000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7CFACF" w14:textId="61A8E0A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1,508,169,647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AEDFB7" w14:textId="02BE3DD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242,433,394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C96DE2" w14:textId="25A878C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89616D" w14:textId="2B2315A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1,750,603,041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6B62C5" w14:textId="7848B58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1,508,169,647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B9070B" w14:textId="74FC760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242,433,394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5004FF" w14:textId="32A33BC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DC4F80" w14:textId="746E7C2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1,750,603,041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E2C96E" w14:textId="4F5FF21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A563D94" w14:textId="1D9DFFB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924,124,041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9852E95" w14:textId="0E8AA96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111.81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58DF79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D81FA86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0D96D9B3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288A35A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EF99F9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8F2BCF9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487C4A" w14:textId="1D63137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D508F0" w14:textId="729F47D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4,418,710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DC4A1CC" w14:textId="64EA99D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7FFB4F" w14:textId="46D7C30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D8C443" w14:textId="0B5FE38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4,418,710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EE31E2" w14:textId="574CA55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4,418,710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9FC6207" w14:textId="215F7DC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495F7D" w14:textId="26DD6A4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E1310C" w14:textId="79204E8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4,418,710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123961D" w14:textId="2757A7A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42C0EF" w14:textId="5A0C35F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4,408,710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F067F7" w14:textId="7BA3526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44,087.10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D15215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A46EA49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6B44B6C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F2A6025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7B76D84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F14761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4C39B1" w14:textId="26F14DD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28,249,000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4E12E4" w14:textId="010FF7A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201,446,009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E379BA1" w14:textId="06C322C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413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5A516C" w14:textId="24FB7D0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F25F39" w14:textId="24BD65E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201,446,422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3BD004" w14:textId="241471C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201,446,009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3A82024" w14:textId="03F11FF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E5D421" w14:textId="0305237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307C1AB" w14:textId="59AA1E7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201,446,422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B9D8222" w14:textId="4E7A1BF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49610FE" w14:textId="4B9731D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173,197,422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16B46C" w14:textId="0DFC259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613.11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14460A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CFA6F4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7F7ACDD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623FB54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6DB109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42D9936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5B78AC" w14:textId="71BFC16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3,687,454,000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311FF9" w14:textId="1CF329A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3,712,611,638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BA463DB" w14:textId="7BC962D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22,015,655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979E93" w14:textId="22E54A4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AB5B53" w14:textId="33AD830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3,734,627,293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DB448A" w14:textId="098FB61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3,712,611,638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E11D41" w14:textId="287FE61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22,015,655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2C0626" w14:textId="1A0C2D7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F4E135" w14:textId="0B0DBD2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3,734,627,293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C707C68" w14:textId="74F07DC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2.99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2616691" w14:textId="53B8C7B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47,173,293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DA898C5" w14:textId="6BABAEC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1.28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F9C470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F1D4BA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3247E79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536BA7F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F9D5F72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36372EE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3CD81E" w14:textId="723269D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830,132,000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3BF7EC" w14:textId="53074DA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832,483,134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DA310B2" w14:textId="4FF98A8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C44F16" w14:textId="762974A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1AD158" w14:textId="265B591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832,483,134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8DDC1FB" w14:textId="27104C8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832,483,134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E67B00C" w14:textId="26F8718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D98B7B" w14:textId="22078C4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6C8E6B2" w14:textId="563878B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832,483,134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446FBA0" w14:textId="61683AC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0.67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301579" w14:textId="19004FD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2,351,134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B48F75" w14:textId="677C03D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F066CC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A4A481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2296756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B8B8570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8AD26A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2B6CCE1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DE9933" w14:textId="1250005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2,857,322,000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A8129E" w14:textId="40BEA7C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2,880,128,504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9DF101E" w14:textId="72D951F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22,015,655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7A04C5" w14:textId="126D025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15EA68" w14:textId="238E215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2,902,144,159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CE86C0" w14:textId="5443424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2,880,128,504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A144DF8" w14:textId="585A827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22,015,655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FFCAE1" w14:textId="09823E2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1704E3" w14:textId="0FACD9B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2,902,144,159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D23488F" w14:textId="4D9847E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DA39CD2" w14:textId="6B0F8EB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44,822,159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C3FC55" w14:textId="68999EB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1.57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B40CC4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35A8468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4DCCAB73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121DDCA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B462FCE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EA4A5C4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780A76" w14:textId="4BACDA6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407,334,000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36202D" w14:textId="7A4ED55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497,764,707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47D5599" w14:textId="7B59081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10,702,088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499864" w14:textId="0C67263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67E494" w14:textId="7045362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508,466,795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B90112" w14:textId="3E40081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497,764,707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6ADA64" w14:textId="6ABDBD6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10,702,088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F4919C7" w14:textId="6FEB96B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6EAD0D" w14:textId="5E735CF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508,466,795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F1A9AE" w14:textId="4488555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0.41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4076FE0" w14:textId="0D365DD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101,132,795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5B9AFF" w14:textId="7D26C5A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24.83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56126F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E0E1873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24770A5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FDA330B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0E505CA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D1BD339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31E6E" w14:textId="6083861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322,568,000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332AF1" w14:textId="66525AC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390,213,745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03363F" w14:textId="19B91E9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10,695,088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44C86E" w14:textId="5532F92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CA10FB" w14:textId="71B728D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400,908,833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FFA520A" w14:textId="35F1305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390,213,745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12A0FD7" w14:textId="7D0D556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10,695,088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AE8C84" w14:textId="2F5FA65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4515C86" w14:textId="0B95CE7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400,908,833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0575FD7" w14:textId="5F440D0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0488CF" w14:textId="36292B4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78,340,833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0012E8A" w14:textId="6956E93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24.29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632698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ECC737B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2739B97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5D50247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7C520A1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819B3A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2CD8A3" w14:textId="2CEDFF1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52,000,000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7FB384" w14:textId="2052A7A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32,002,792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416A1AD" w14:textId="234AD68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4531B5" w14:textId="7E6F5F5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90A7A5" w14:textId="22CA717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32,002,792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7C5C4E" w14:textId="7B7CBF0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32,002,792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5EDDD60" w14:textId="1A58DAF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5278D3" w14:textId="75F684C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F22565" w14:textId="55E8A73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32,002,792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917F5D" w14:textId="10679B6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CFED4C" w14:textId="4B4319D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- 19,997,208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ECF66A1" w14:textId="6E5A5BB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- 38.46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A12F96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3AB8C7F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3BF404FC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C8D7940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7176BA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DE47564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786389" w14:textId="3000166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32,766,000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8F28F5" w14:textId="4F85B78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75,548,170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22FC9A" w14:textId="2184BC0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414466" w14:textId="6A6222A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E9D1D7" w14:textId="03A7B44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75,555,170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23E7F2" w14:textId="0D023FF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75,548,170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85E34B" w14:textId="387BAFA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6D6672" w14:textId="3ECE6A9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B001814" w14:textId="7606BC4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75,555,170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DA889FC" w14:textId="676B242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5C276C3" w14:textId="5535484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42,789,170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0531E89" w14:textId="7AA2876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130.59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C745CF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ACE0073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1ADE36AF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B6FFCC8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2415834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FE18AAD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91C2C6" w14:textId="13CE1C4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156,075,000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E9FB0D" w14:textId="2F5EF78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F50E263" w14:textId="7E8A616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09C071" w14:textId="79C9C3D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2865AD" w14:textId="473C01B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D16149" w14:textId="69241E8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8DF346" w14:textId="2A39A70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BAC8C0" w14:textId="7D7A40D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B46590" w14:textId="17A495E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CA909DF" w14:textId="36B318C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BEC9191" w14:textId="4BE161D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8,231,861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99548D" w14:textId="018058E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5.27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4D55C7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7E081BF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4D12B834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9E49730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188EE72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D30555E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47DBB3" w14:textId="23DC917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932,000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C4593D" w14:textId="112613D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7,150,600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CA052B4" w14:textId="5AB7493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917930" w14:textId="36BC71F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E3104F" w14:textId="66963C0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7,150,600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F599DD" w14:textId="12B36AB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7,150,600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61C9418" w14:textId="539449F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6A2A46" w14:textId="5251C97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0E472D4" w14:textId="6270A33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7,150,600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7162016" w14:textId="54DBA20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6D9AE9A" w14:textId="0EC9399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6,218,600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80C3624" w14:textId="5D59083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667.23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85E802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72261E8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3E564A0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2318233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05CBA2B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5EBCB8" w14:textId="77777777" w:rsidR="00C21E59" w:rsidRPr="00C63AB1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pacing w:val="-11"/>
                <w:sz w:val="20"/>
              </w:rPr>
            </w:pPr>
            <w:r w:rsidRPr="00C63AB1">
              <w:rPr>
                <w:rFonts w:ascii="標楷體" w:eastAsia="標楷體" w:hAnsi="標楷體" w:hint="eastAsia"/>
                <w:noProof/>
                <w:spacing w:val="-11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AA20D" w14:textId="7F233B5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155,123,000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A7CA4E" w14:textId="4A6C472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156,535,775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408D64D" w14:textId="1D0C4DA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11F1C8" w14:textId="4CA9BDB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756D21" w14:textId="0BFAC77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156,535,775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E88545" w14:textId="2682825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156,535,775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4D92B0" w14:textId="639782D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0155FD" w14:textId="1B8585C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C4C7B89" w14:textId="530568C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156,535,775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D2C328E" w14:textId="327230D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39C27C2" w14:textId="69A2F3B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1,412,775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8AE23D4" w14:textId="19F317E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A15A80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819BC36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14:paraId="7B986519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F636D74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46AAC5E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B6378F3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23E435" w14:textId="5A08FE9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F6AE9A" w14:textId="7A3ECCE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620,486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39532C5" w14:textId="7A59A6F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C98DD3" w14:textId="7C27BB6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52C4D3" w14:textId="0835A66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620,486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559F15" w14:textId="02B1BCF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620,486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C4A699" w14:textId="7F82D3E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37F760" w14:textId="155A5BF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19F5C4" w14:textId="6605A66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620,486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4F63C84" w14:textId="3907D3B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57C6567" w14:textId="01DBC73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600,486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4AE4E7" w14:textId="3360A04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3,002.43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3C4C82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4FE1DC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7836966E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06B686B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3919FEB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4B0EC6A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A6384" w14:textId="65318AC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54,878,693,000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78A3F5" w14:textId="422B4FE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48,999,531,848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D36C225" w14:textId="539FD2DF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1,539,501,221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C304F8" w14:textId="2DD0B06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A27DEE" w14:textId="0D2F49B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50,539,033,069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C5D326" w14:textId="26C0440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48,999,531,848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4241C7" w14:textId="37D800D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1,539,501,221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E25B91" w14:textId="69A8B22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DF8F48" w14:textId="0871AFC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50,539,033,069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188B38B" w14:textId="5202216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40.43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45CB509" w14:textId="4623719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- 4,339,659,931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399F66E" w14:textId="3C4C7DB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- 7.91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48FC3D6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A58B578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1BBD5CA8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135F1FF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919D2C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647A383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589C41" w14:textId="1B8BFB9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54,878,693,000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6F1DEA" w14:textId="750E14F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48,999,531,848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8DB6B9B" w14:textId="4B3C4E4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1,539,501,221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BBEBBB" w14:textId="4AC8D49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4F3747" w14:textId="02A47BE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50,539,033,069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089088" w14:textId="517DEA3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48,999,531,848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D9DA745" w14:textId="74E4D45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1,539,501,221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26D144" w14:textId="310F3F0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36F751" w14:textId="3CD798B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50,539,033,069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7BAC18E" w14:textId="5D2F771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40.43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2A04A58" w14:textId="362E108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- 4,339,659,931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A50B8B5" w14:textId="60BA2EF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- 7.91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CACE12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05082F9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0415C5D8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A985679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13A37B3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1779C67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B7F51C" w14:textId="17B1421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200,812,000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42F6E8" w14:textId="66166E3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192,109,843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0703E9" w14:textId="3566405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2,315,829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2DF57B" w14:textId="1233966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2F68D9" w14:textId="47F1DEA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194,425,672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D5F55E" w14:textId="300DC27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192,109,843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632FB41" w14:textId="23B7EEE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2,315,829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DDB9DE" w14:textId="6D8E500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130378A" w14:textId="48F5B2D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194,425,672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1CF8452" w14:textId="4466CB2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1419CD" w14:textId="4AF6C4E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- 6,386,328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B2EA96A" w14:textId="6151BF2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- 3.18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25F61E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5F8FA1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402D17AA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253A557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FAEB72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276362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1C80E4" w14:textId="73715BB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200,812,000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897FF2" w14:textId="4D0083F0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192,109,843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DFE4DF1" w14:textId="4FFBAE8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2,315,829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00E707" w14:textId="6BE110D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ABAE2B" w14:textId="7C673B8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194,425,672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E456B0F" w14:textId="338E4FD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192,109,843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28E436" w14:textId="2619F59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2,315,829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3C7A336" w14:textId="3CCAE15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CD4647" w14:textId="2DFB02F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194,425,672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0DEEC7" w14:textId="3208745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38E3219" w14:textId="393F938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- 6,386,328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24887B" w14:textId="0FA5224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- 3.18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948E47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233174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1E59" w:rsidRPr="00E11521" w14:paraId="0E249BBD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CF1BD96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102DB65" w14:textId="77777777" w:rsidR="00C21E59" w:rsidRPr="00E11521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5A75222" w14:textId="77777777" w:rsidR="00C21E59" w:rsidRPr="00E11521" w:rsidRDefault="00C21E59" w:rsidP="00C21E59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06D524" w14:textId="1C76EB8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2,089,817,000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2BB5E0" w14:textId="7EC883F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2,295,763,232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D0627" w14:textId="4A4158C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52,872,481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11CD5A" w14:textId="14BF2A73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FFBE9A" w14:textId="29F48BF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2,348,635,713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3FE9AB" w14:textId="38C7736B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2,295,763,232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F42927" w14:textId="6014386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52,872,481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DB8373" w14:textId="3D1A630D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4EBB27" w14:textId="70CAB451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2,348,635,713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C6EA1FB" w14:textId="2E42374E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1.88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B48F9B7" w14:textId="54BE84C5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258,818,713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A0D218" w14:textId="713CE799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C21E59">
              <w:rPr>
                <w:rFonts w:ascii="新細明體" w:eastAsia="標楷體" w:hAnsi="新細明體"/>
                <w:b/>
                <w:noProof/>
                <w:sz w:val="20"/>
              </w:rPr>
              <w:t>12.38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A8E338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F21C8E4" w14:textId="77777777" w:rsidR="00C21E59" w:rsidRPr="00E11521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21E59" w14:paraId="054A9B89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D774B06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485E2D8" w14:textId="77777777" w:rsidR="00C21E59" w:rsidRDefault="00C21E59" w:rsidP="00C21E59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C651E" w14:textId="77777777" w:rsidR="00C21E59" w:rsidRDefault="00C21E59" w:rsidP="00C21E59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FF1EA" w14:textId="00B4B788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2,089,817,000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105275" w14:textId="61EA3A1C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2,295,763,232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38320A" w14:textId="0C45D4B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52,872,481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E473D0" w14:textId="492C45E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3BC5A8" w14:textId="08E10D6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2,348,635,713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1AA8BB" w14:textId="6CFD3FB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2,295,763,232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0C7DA96" w14:textId="023DD51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52,872,481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197F5D" w14:textId="2405C83A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337E895" w14:textId="663B8E26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2,348,635,713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2E24EC8" w14:textId="6089C3B2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1.88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EF52068" w14:textId="59B6B387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258,818,713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CE8EFC7" w14:textId="3F993534" w:rsidR="00C21E59" w:rsidRPr="00C21E59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z w:val="20"/>
              </w:rPr>
            </w:pPr>
            <w:r w:rsidRPr="00C21E59">
              <w:rPr>
                <w:rFonts w:ascii="新細明體" w:eastAsia="標楷體" w:hAnsi="新細明體"/>
                <w:noProof/>
                <w:sz w:val="20"/>
              </w:rPr>
              <w:t>12.38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436F65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915682F" w14:textId="77777777" w:rsidR="00C21E59" w:rsidRPr="00DC035C" w:rsidRDefault="00C21E59" w:rsidP="00C21E59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66C045CD" w14:textId="77777777" w:rsidR="00540A99" w:rsidRDefault="00540A99" w:rsidP="00C63AB1">
      <w:pPr>
        <w:adjustRightInd w:val="0"/>
        <w:snapToGrid w:val="0"/>
        <w:spacing w:line="240" w:lineRule="atLeast"/>
        <w:ind w:right="414"/>
        <w:rPr>
          <w:rFonts w:eastAsia="標楷體"/>
          <w:sz w:val="22"/>
        </w:rPr>
      </w:pPr>
    </w:p>
    <w:sectPr w:rsidR="00540A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8B7C7" w14:textId="77777777" w:rsidR="003611D9" w:rsidRDefault="003611D9">
      <w:r>
        <w:separator/>
      </w:r>
    </w:p>
  </w:endnote>
  <w:endnote w:type="continuationSeparator" w:id="0">
    <w:p w14:paraId="7E65B8E2" w14:textId="77777777" w:rsidR="003611D9" w:rsidRDefault="0036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5F7EB" w14:textId="77777777" w:rsidR="00647EB3" w:rsidRDefault="00647EB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22DF1" w14:textId="77777777" w:rsidR="00647EB3" w:rsidRDefault="00647EB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F237F" w14:textId="202CEEBB" w:rsidR="00FB4068" w:rsidRPr="00084FCA" w:rsidRDefault="00FB4068" w:rsidP="00084FCA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</w:t>
    </w:r>
    <w:r w:rsidR="00827283">
      <w:rPr>
        <w:rFonts w:ascii="標楷體" w:eastAsia="標楷體" w:hAnsi="標楷體" w:hint="eastAsia"/>
      </w:rPr>
      <w:t>8</w:t>
    </w:r>
    <w:r w:rsidRPr="00FB4068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241247850"/>
        <w:docPartObj>
          <w:docPartGallery w:val="Page Numbers (Bottom of Page)"/>
          <w:docPartUnique/>
        </w:docPartObj>
      </w:sdtPr>
      <w:sdtEndPr/>
      <w:sdtContent>
        <w:r w:rsidRPr="00FB4068">
          <w:rPr>
            <w:rFonts w:ascii="標楷體" w:eastAsia="標楷體" w:hAnsi="標楷體"/>
          </w:rPr>
          <w:fldChar w:fldCharType="begin"/>
        </w:r>
        <w:r w:rsidRPr="00FB4068">
          <w:rPr>
            <w:rFonts w:ascii="標楷體" w:eastAsia="標楷體" w:hAnsi="標楷體"/>
          </w:rPr>
          <w:instrText>PAGE   \* MERGEFORMAT</w:instrText>
        </w:r>
        <w:r w:rsidRPr="00FB4068">
          <w:rPr>
            <w:rFonts w:ascii="標楷體" w:eastAsia="標楷體" w:hAnsi="標楷體"/>
          </w:rPr>
          <w:fldChar w:fldCharType="separate"/>
        </w:r>
        <w:r w:rsidR="00084FCA" w:rsidRPr="00084FCA">
          <w:rPr>
            <w:rFonts w:ascii="標楷體" w:eastAsia="標楷體" w:hAnsi="標楷體"/>
            <w:noProof/>
            <w:lang w:val="zh-TW"/>
          </w:rPr>
          <w:t>1</w:t>
        </w:r>
        <w:r w:rsidRPr="00FB4068">
          <w:rPr>
            <w:rFonts w:ascii="標楷體" w:eastAsia="標楷體" w:hAnsi="標楷體"/>
          </w:rPr>
          <w:fldChar w:fldCharType="end"/>
        </w:r>
        <w:r>
          <w:rPr>
            <w:rFonts w:ascii="標楷體" w:eastAsia="標楷體" w:hAnsi="標楷體" w:hint="eastAsia"/>
          </w:rPr>
          <w:t>頁</w:t>
        </w:r>
      </w:sdtContent>
    </w:sdt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2B5F7" w14:textId="77777777" w:rsidR="003611D9" w:rsidRDefault="003611D9">
      <w:r>
        <w:separator/>
      </w:r>
    </w:p>
  </w:footnote>
  <w:footnote w:type="continuationSeparator" w:id="0">
    <w:p w14:paraId="68E5D589" w14:textId="77777777" w:rsidR="003611D9" w:rsidRDefault="00361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FEF01" w14:textId="77777777" w:rsidR="00647EB3" w:rsidRDefault="00647E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3DB4" w14:textId="4C6A4FA2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E96249" w:rsidRPr="00E96249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E96249" w:rsidRPr="00E96249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A043A" w14:textId="244579CF" w:rsidR="006F0DB4" w:rsidRDefault="00827283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 w:rsidRPr="0082728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6F0DB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、歲入來源別決算審定總表</w:t>
    </w:r>
  </w:p>
  <w:p w14:paraId="175882C3" w14:textId="7B4E3373" w:rsidR="009805FE" w:rsidRDefault="006F0DB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27283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96249" w:rsidRPr="00E96249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D9"/>
    <w:rsid w:val="0004623B"/>
    <w:rsid w:val="00084FCA"/>
    <w:rsid w:val="00101AB3"/>
    <w:rsid w:val="001D7125"/>
    <w:rsid w:val="003611D9"/>
    <w:rsid w:val="00370633"/>
    <w:rsid w:val="00463DA5"/>
    <w:rsid w:val="00511EB6"/>
    <w:rsid w:val="00525367"/>
    <w:rsid w:val="00540A99"/>
    <w:rsid w:val="005503C0"/>
    <w:rsid w:val="00647EB3"/>
    <w:rsid w:val="006F0DB4"/>
    <w:rsid w:val="006F4C30"/>
    <w:rsid w:val="00827283"/>
    <w:rsid w:val="0083717B"/>
    <w:rsid w:val="009805FE"/>
    <w:rsid w:val="00982D42"/>
    <w:rsid w:val="00AB03D5"/>
    <w:rsid w:val="00B83C7F"/>
    <w:rsid w:val="00C21E59"/>
    <w:rsid w:val="00C52404"/>
    <w:rsid w:val="00C63AB1"/>
    <w:rsid w:val="00CE054C"/>
    <w:rsid w:val="00CE4379"/>
    <w:rsid w:val="00DB4570"/>
    <w:rsid w:val="00DC035C"/>
    <w:rsid w:val="00E034BD"/>
    <w:rsid w:val="00E1394B"/>
    <w:rsid w:val="00E96249"/>
    <w:rsid w:val="00EB043D"/>
    <w:rsid w:val="00EF0671"/>
    <w:rsid w:val="00FB040C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3AD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B406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B406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EBizB8eXU4MP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nEBizB8eXU4MP歲入來源別決算審定表.dot</Template>
  <TotalTime>31</TotalTime>
  <Pages>1</Pages>
  <Words>754</Words>
  <Characters>3215</Characters>
  <Application>Microsoft Office Word</Application>
  <DocSecurity>0</DocSecurity>
  <Lines>26</Lines>
  <Paragraphs>7</Paragraphs>
  <ScaleCrop>false</ScaleCrop>
  <Company>N.A.O.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陳美芳</dc:creator>
  <cp:keywords/>
  <cp:lastModifiedBy>吳文馨</cp:lastModifiedBy>
  <cp:revision>10</cp:revision>
  <dcterms:created xsi:type="dcterms:W3CDTF">2025-06-06T06:45:00Z</dcterms:created>
  <dcterms:modified xsi:type="dcterms:W3CDTF">2026-06-08T00:52:00Z</dcterms:modified>
</cp:coreProperties>
</file>