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8D32A" w14:textId="77777777" w:rsidR="00D5163D" w:rsidRDefault="00D5163D" w:rsidP="00D5163D">
      <w:pPr>
        <w:pStyle w:val="a3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"/>
        <w:gridCol w:w="1838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D5163D" w:rsidRPr="00A865D5" w14:paraId="48C1DE03" w14:textId="77777777" w:rsidTr="00CB2EEF">
        <w:trPr>
          <w:cantSplit/>
          <w:trHeight w:hRule="exact" w:val="680"/>
        </w:trPr>
        <w:tc>
          <w:tcPr>
            <w:tcW w:w="2160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CB99DCB" w14:textId="77777777" w:rsidR="00D5163D" w:rsidRPr="00A865D5" w:rsidRDefault="00D5163D" w:rsidP="00CB2EEF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67E73CAD" w14:textId="77777777" w:rsidR="00D5163D" w:rsidRPr="00A865D5" w:rsidRDefault="00D5163D" w:rsidP="00CB2EEF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2D0FA113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市議會主管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BA322C7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市政府主管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C7A1411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民政局主管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60BFF9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地政局主管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4B1673B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消防局主管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4D22FFB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教育局主管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7E879017" w14:textId="77777777" w:rsidR="00D5163D" w:rsidRPr="008F26EA" w:rsidRDefault="00D5163D" w:rsidP="00CB2EEF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文化局主管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1AFAF61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農業局主管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BE7DACE" w14:textId="77777777" w:rsidR="00D5163D" w:rsidRPr="008F26EA" w:rsidRDefault="00D5163D" w:rsidP="00CB2EEF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水利局主管</w:t>
            </w:r>
          </w:p>
        </w:tc>
      </w:tr>
      <w:tr w:rsidR="0039232B" w:rsidRPr="004447D6" w14:paraId="1546D6BD" w14:textId="77777777" w:rsidTr="009462F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506EF660" w14:textId="77777777" w:rsidR="0039232B" w:rsidRPr="004447D6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4447D6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BEEA02F" w14:textId="314E4BA2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721,380,116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C8406B7" w14:textId="714A9158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1,076,204,524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0025394" w14:textId="03DA2EFC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6,043,116,797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44D17FA" w14:textId="6385510D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1,443,760,084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C9DA909" w14:textId="257FCA3B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2,647,595,553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76AA898" w14:textId="26C7F7DC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37,119,536,102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1D29F64" w14:textId="1F96870C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1,845,368,613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839A6CE" w14:textId="418CFE3B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3,476,896,167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6C100C1" w14:textId="3841EF17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5,734,610,761</w:t>
            </w:r>
          </w:p>
        </w:tc>
      </w:tr>
      <w:tr w:rsidR="0039232B" w:rsidRPr="004447D6" w14:paraId="048E72B0" w14:textId="77777777" w:rsidTr="009462F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59A8D658" w14:textId="77777777" w:rsidR="0039232B" w:rsidRPr="004447D6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4447D6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D33C4F6" w14:textId="3616E6BD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713,107,168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617E6CA" w14:textId="0BEA7A44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930,303,303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DFD898E" w14:textId="5711C13E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5,182,555,665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292F2F0" w14:textId="336F9882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1,108,247,767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A7EBFAC" w14:textId="708793BE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2,182,783,870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B8C0533" w14:textId="3CB1C9E0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35,459,433,434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5B03598" w14:textId="3C93B964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1,135,591,475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404C74F" w14:textId="38DF0C53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2,712,854,354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65EF94B" w14:textId="7AA2398A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1,239,477,932</w:t>
            </w:r>
          </w:p>
        </w:tc>
      </w:tr>
      <w:tr w:rsidR="0039232B" w:rsidRPr="000751B1" w14:paraId="059DE5FB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65A4B30C" w14:textId="5A79FDC8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7D28581" w14:textId="3580028B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2588F37" w14:textId="72C77525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514,416,932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A7AF34A" w14:textId="59834A16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490,169,473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9D45493" w14:textId="458676C7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2,495,879,919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1BD3417" w14:textId="35242804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819,229,392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2842209" w14:textId="2F01348D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1,968,062,813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21A7847" w14:textId="17C5E895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13,121,309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C8520CC" w14:textId="0C94F0D1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230,606,807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A480642" w14:textId="66E4BA03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207,667,889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824C4C8" w14:textId="5A28C919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133,567,212</w:t>
            </w:r>
          </w:p>
        </w:tc>
      </w:tr>
      <w:tr w:rsidR="0039232B" w:rsidRPr="000751B1" w14:paraId="5812E503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6717FC80" w14:textId="1509C4CA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58C7FF0" w14:textId="47B65798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A14E50A" w14:textId="47BE8F8A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196,994,236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EA39C15" w14:textId="25DAB149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415,833,640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A7973E" w14:textId="34F50EED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2,365,445,468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961CF30" w14:textId="19156978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228,476,375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856179E" w14:textId="5BFEF723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207,505,784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9D4BE32" w14:textId="6575CAB7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42,877,840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1916E0A" w14:textId="4BB30152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767,108,913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337425C" w14:textId="02A50A7A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313,723,396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9F99D42" w14:textId="71B3A0A0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1,092,410,720</w:t>
            </w:r>
          </w:p>
        </w:tc>
      </w:tr>
      <w:tr w:rsidR="0039232B" w:rsidRPr="000751B1" w14:paraId="26A6A55D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634CE52B" w14:textId="32CF38C6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7E87D7A" w14:textId="1DC01C14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D22A5E8" w14:textId="34DE9C18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1,696,000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543A766" w14:textId="1D786E1A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24,300,190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F79C008" w14:textId="090F7CEE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321,230,278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CC8D3C9" w14:textId="3B5E75AD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60,542,000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F71C0E7" w14:textId="5D996334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7,215,273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A02338F" w14:textId="1D3527B3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35,403,434,285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180E663" w14:textId="1DB53EB7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137,875,755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9136450" w14:textId="556EEBC4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2,191,463,069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7FC571B" w14:textId="0999195F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13,500,000</w:t>
            </w:r>
          </w:p>
        </w:tc>
      </w:tr>
      <w:tr w:rsidR="00F22334" w:rsidRPr="000751B1" w14:paraId="64548F76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10007DD9" w14:textId="52C1D108" w:rsidR="00F22334" w:rsidRPr="000751B1" w:rsidRDefault="00F22334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222B2AE" w14:textId="25524321" w:rsidR="00F22334" w:rsidRPr="000751B1" w:rsidRDefault="00F22334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債務費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82DAB81" w14:textId="77777777" w:rsidR="00F22334" w:rsidRPr="008B4449" w:rsidRDefault="00F22334" w:rsidP="00CB2EE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B195C17" w14:textId="77777777" w:rsidR="00F22334" w:rsidRPr="008B4449" w:rsidRDefault="00F22334" w:rsidP="00CB2EE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6EEAB3B" w14:textId="77777777" w:rsidR="00F22334" w:rsidRPr="008B4449" w:rsidRDefault="00F22334" w:rsidP="00CB2EE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D2BDE36" w14:textId="77777777" w:rsidR="00F22334" w:rsidRPr="008B4449" w:rsidRDefault="00F22334" w:rsidP="00CB2EE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6F8870C" w14:textId="77777777" w:rsidR="00F22334" w:rsidRPr="008B4449" w:rsidRDefault="00F22334" w:rsidP="00CB2EE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761B17F" w14:textId="77777777" w:rsidR="00F22334" w:rsidRPr="008B4449" w:rsidRDefault="00F22334" w:rsidP="00CB2EE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9E342AE" w14:textId="77777777" w:rsidR="00F22334" w:rsidRPr="008B4449" w:rsidRDefault="00F22334" w:rsidP="00CB2EE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E81FCA2" w14:textId="77777777" w:rsidR="00F22334" w:rsidRPr="008B4449" w:rsidRDefault="00F22334" w:rsidP="00CB2EE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BC58A38" w14:textId="77777777" w:rsidR="00F22334" w:rsidRPr="008B4449" w:rsidRDefault="00F22334" w:rsidP="00CB2EE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39232B" w:rsidRPr="004447D6" w14:paraId="4C060839" w14:textId="77777777" w:rsidTr="009462F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1B108B4B" w14:textId="77777777" w:rsidR="0039232B" w:rsidRPr="004447D6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4447D6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4BC8586" w14:textId="4ED17051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8,272,948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F5B583F" w14:textId="39F9A577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145,901,221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E55384F" w14:textId="6E5F4E1C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860,561,132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65E1D39" w14:textId="33FFEA55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335,512,317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393C41C" w14:textId="16DC19E0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464,811,683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6D74D0D" w14:textId="7380B909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1,660,102,668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CB3AE41" w14:textId="4C8873DD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709,777,138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430FF35" w14:textId="6FB4D3C0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764,041,813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6BB5704" w14:textId="4BE15B0B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4,495,132,829</w:t>
            </w:r>
          </w:p>
        </w:tc>
      </w:tr>
      <w:tr w:rsidR="0039232B" w:rsidRPr="000751B1" w14:paraId="46F70D66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0108539B" w14:textId="3B006C48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E764F65" w14:textId="5F3BE782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BD0A39E" w14:textId="54120840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E21BAA4" w14:textId="103EA258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F020209" w14:textId="26666274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B151905" w14:textId="48518209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36D9122" w14:textId="7BDBF2D3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D65A7A8" w14:textId="4AA1FAC0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FDDBDDC" w14:textId="5E0583B9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8C974FE" w14:textId="1F0AC725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39A0679" w14:textId="788D32AE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39232B" w:rsidRPr="000751B1" w14:paraId="110DCE94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59904A8A" w14:textId="1C81CF75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EC9D9CD" w14:textId="5315149F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0B5357B" w14:textId="76153234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2D1AFBC" w14:textId="2FD8E7B7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14FA978" w14:textId="7D2B28A9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1,022,687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8254945" w14:textId="22483FB7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978AC76" w14:textId="326FA216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57D273F" w14:textId="374FA57C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D5789CF" w14:textId="72677A3E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24E8F95" w14:textId="7C9D3F32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AE7289B" w14:textId="6E08EFFF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39232B" w:rsidRPr="000751B1" w14:paraId="3E524A71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66D874AE" w14:textId="379AC54F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9BAB870" w14:textId="17712270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設備及投資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B429520" w14:textId="637F033B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8,272,948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45FD0CD" w14:textId="4C6E08BF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126,637,606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ADA4322" w14:textId="57C79B79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859,538,445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24E302A" w14:textId="7F62C86C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327,715,834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C9A99AB" w14:textId="71A12F9C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462,711,683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20609DD" w14:textId="24B857C7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379,987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CB54DD6" w14:textId="22F26D78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565,575,225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277C974" w14:textId="42ABF8F1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644,010,454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878689D" w14:textId="1793622B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4,495,132,829</w:t>
            </w:r>
          </w:p>
        </w:tc>
      </w:tr>
      <w:tr w:rsidR="0039232B" w:rsidRPr="000751B1" w14:paraId="028D1EBF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7F2F777F" w14:textId="29EA4C67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</w:p>
        </w:tc>
        <w:tc>
          <w:tcPr>
            <w:tcW w:w="183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5FEB12E" w14:textId="4E0F2F6A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6E033A3" w14:textId="3852D6BB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229CCDB" w14:textId="12094A6E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19,263,615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8A4C2D4" w14:textId="0326384E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3D30D9E" w14:textId="0A6D083B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7,796,483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2BE2EA0" w14:textId="4C7D953F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2,100,000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50FB43A" w14:textId="30BEDCEB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1,659,722,681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681D18A" w14:textId="6D8EF25C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144,201,913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D506502" w14:textId="0779AB73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120,031,359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04001AE" w14:textId="2ACCA118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</w:tbl>
    <w:p w14:paraId="4B713087" w14:textId="38644013" w:rsidR="00D5163D" w:rsidRDefault="00D5163D" w:rsidP="00D5163D">
      <w:pPr>
        <w:pStyle w:val="a3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"/>
        <w:gridCol w:w="1838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D5163D" w:rsidRPr="00A865D5" w14:paraId="3EE6C54F" w14:textId="77777777" w:rsidTr="00CB2EEF">
        <w:trPr>
          <w:cantSplit/>
          <w:trHeight w:hRule="exact" w:val="680"/>
        </w:trPr>
        <w:tc>
          <w:tcPr>
            <w:tcW w:w="2160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05F8E66" w14:textId="77777777" w:rsidR="00D5163D" w:rsidRPr="00A865D5" w:rsidRDefault="00D5163D" w:rsidP="00CB2EEF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7CE6B358" w14:textId="77777777" w:rsidR="00D5163D" w:rsidRPr="00A865D5" w:rsidRDefault="00D5163D" w:rsidP="00CB2EEF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397B446F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工務局主管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8FD2DC4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交通局主管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33D19112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觀光旅遊局主管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B7235A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經濟發展局主管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1D3F5EE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社會局主管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B8E9B2E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勞工局主管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8E406E2" w14:textId="77777777" w:rsidR="00D5163D" w:rsidRPr="008F26EA" w:rsidRDefault="00D5163D" w:rsidP="00CB2EEF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衛生局主管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1EE8D768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都市發展局主管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659C794F" w14:textId="77777777" w:rsidR="00D5163D" w:rsidRPr="008F26EA" w:rsidRDefault="00D5163D" w:rsidP="00CB2EEF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環境保護局主管</w:t>
            </w:r>
          </w:p>
        </w:tc>
      </w:tr>
      <w:tr w:rsidR="0039232B" w:rsidRPr="00255058" w14:paraId="364EE430" w14:textId="77777777" w:rsidTr="00392F0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362C39F9" w14:textId="77777777" w:rsidR="0039232B" w:rsidRPr="00255058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255058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9B8C9DE" w14:textId="54417CE2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7,122,026,873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251D45" w14:textId="6F077DAF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1,897,234,276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E0AED1" w14:textId="417504C4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444,567,724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19F5E17" w14:textId="014800D6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691,546,983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9E99437" w14:textId="4B830B78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20,225,736,279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0E7BF32" w14:textId="49475D19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451,432,082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59ECA5D" w14:textId="007303B0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1,590,572,071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7C62C86" w14:textId="478220B6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264,500,678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8A6E93E" w14:textId="06C7AD8C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4,126,538,228</w:t>
            </w:r>
          </w:p>
        </w:tc>
      </w:tr>
      <w:tr w:rsidR="0039232B" w:rsidRPr="00255058" w14:paraId="5AF09561" w14:textId="77777777" w:rsidTr="00392F0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0B94D83D" w14:textId="77777777" w:rsidR="0039232B" w:rsidRPr="00255058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255058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838449F" w14:textId="162869FC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909,703,924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1AD64E6" w14:textId="1079B3BF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1,170,322,708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4049CEE" w14:textId="71398325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329,690,341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00513FA" w14:textId="476C07D4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559,450,768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DDC3C88" w14:textId="2ADE852F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20,096,293,450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50AF7AA" w14:textId="10740BD5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439,690,934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0CBE876" w14:textId="64AB5C65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1,502,742,276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9A1B715" w14:textId="4F8F3F88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233,873,761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BF96DA7" w14:textId="1F844173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3,775,642,435</w:t>
            </w:r>
          </w:p>
        </w:tc>
      </w:tr>
      <w:tr w:rsidR="0039232B" w:rsidRPr="000751B1" w14:paraId="64791AE8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1C6C8294" w14:textId="1A2A8F0A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A9F91DD" w14:textId="339AA867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6ABAD24" w14:textId="36264AA4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271,469,802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31E2075" w14:textId="01345479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178,836,960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5D0154C" w14:textId="4AE5F387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86,953,334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ACDFAEB" w14:textId="41BB80A4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202,544,525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B20024E" w14:textId="0F617622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603,987,881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6054AC5" w14:textId="273232A3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162,367,029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41238A4" w14:textId="20691AF0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785,305,122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A13B396" w14:textId="26F829B9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118,797,420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0DD4A53" w14:textId="6270D069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1,938,067,537</w:t>
            </w:r>
          </w:p>
        </w:tc>
      </w:tr>
      <w:tr w:rsidR="0039232B" w:rsidRPr="000751B1" w14:paraId="05C8BCBA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57AC6E2F" w14:textId="328398D2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50A1E6F" w14:textId="45DF314D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03E4E3C" w14:textId="7C060A78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618,824,833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14C1955" w14:textId="571F9746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177,334,908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F749AEF" w14:textId="4F1757F8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236,212,218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768A07C" w14:textId="24F1D8CB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268,651,573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3E190D6" w14:textId="19B694B9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452,613,091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F7E28C6" w14:textId="61A76DCB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244,669,265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5EF1543" w14:textId="05B87C1C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561,921,698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00F834F" w14:textId="282AB94A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113,288,739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E2D2A9D" w14:textId="175C6CC4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1,412,477,545</w:t>
            </w:r>
          </w:p>
        </w:tc>
      </w:tr>
      <w:tr w:rsidR="0039232B" w:rsidRPr="000751B1" w14:paraId="3B49F49D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5A114E0E" w14:textId="422A83FF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0FCF06F" w14:textId="23888BFA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2A08308" w14:textId="62D21391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19,409,289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2CF7FEE" w14:textId="7688F2A3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814,150,840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D6BB160" w14:textId="3E8107B9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6,524,789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7808E49" w14:textId="0E4DF611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88,254,670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9DF5B43" w14:textId="091CC77A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19,039,692,478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8BD03E3" w14:textId="7117706A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32,654,640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64B008B" w14:textId="631BD1F9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155,515,456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660AF9B" w14:textId="3872279E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1,787,602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63DC8B6" w14:textId="139D0DAC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425,097,353</w:t>
            </w:r>
          </w:p>
        </w:tc>
      </w:tr>
      <w:tr w:rsidR="0039232B" w:rsidRPr="000751B1" w14:paraId="6FE042DB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1263EE37" w14:textId="5CEAE608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F3A06AD" w14:textId="02AC7C02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債務費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01ED3F2" w14:textId="3CCFD919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9B5AE21" w14:textId="7D0BCC7C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9E5D8D8" w14:textId="3D5058CA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BC9A6E" w14:textId="7B24F15F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B7D3E22" w14:textId="41793EF5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EC585D3" w14:textId="0501C895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AABE9F0" w14:textId="2314E68A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03A6073" w14:textId="01D1F7F4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A92E175" w14:textId="07E8A0B2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39232B" w:rsidRPr="00255058" w14:paraId="63BB98EF" w14:textId="77777777" w:rsidTr="00392F0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0971C76B" w14:textId="77777777" w:rsidR="0039232B" w:rsidRPr="00255058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255058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CFC1116" w14:textId="7FDC0586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6,212,322,949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D286232" w14:textId="6AD02120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726,911,568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14BCC8A" w14:textId="345F1A75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114,877,383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3F2A2B3" w14:textId="31D22E0C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132,096,215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E587B54" w14:textId="37DBC424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129,442,829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380183D" w14:textId="7AF82D8D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11,741,148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42EA404" w14:textId="608BD89F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87,829,795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C570EB6" w14:textId="200158BF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30,626,917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2DC2D1D" w14:textId="63658651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b/>
                <w:noProof/>
                <w:w w:val="100"/>
                <w:sz w:val="20"/>
              </w:rPr>
              <w:t>350,895,793</w:t>
            </w:r>
          </w:p>
        </w:tc>
      </w:tr>
      <w:tr w:rsidR="0039232B" w:rsidRPr="000751B1" w14:paraId="0B549FBA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48D8C126" w14:textId="58BED86D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EE6FC24" w14:textId="094B53F6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E63B975" w14:textId="256B80B4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2CEA92E" w14:textId="1B7FCCE4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D3CFDEF" w14:textId="17C3B474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7E6AAD2" w14:textId="61348099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7340179" w14:textId="5CB7BC63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12947DE" w14:textId="46D2990B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7B6B901" w14:textId="5166C0C3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7E465C2" w14:textId="3DC76C0A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02089D5" w14:textId="5EB32D75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39232B" w:rsidRPr="000751B1" w14:paraId="03839251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21AC861E" w14:textId="29E0B60C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88052E6" w14:textId="2CB4AE3F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DF92176" w14:textId="311D8809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6,526,582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98598E3" w14:textId="5C1F03FC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5472164" w14:textId="7B031618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4D8ECDE" w14:textId="2AA8CD8E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103DE15" w14:textId="173445D1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38,123,915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C6BB8E0" w14:textId="4F2C040F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BA03CC5" w14:textId="54E39DFD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D4831C5" w14:textId="5CBDF5CE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5AA5B76" w14:textId="539AF9C8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39232B" w:rsidRPr="000751B1" w14:paraId="0E73B7FC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3CA693B3" w14:textId="2A8D7018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990D5BC" w14:textId="0F120DF5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設備及投資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46482DB" w14:textId="2DE33C34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6,205,796,367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EFD0B89" w14:textId="0C7238C1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570,222,968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CB069E6" w14:textId="06C885B5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114,509,383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6DB824E" w14:textId="79E9D3E4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111,358,111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E22DDCD" w14:textId="42AB262C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27,079,464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AA3D7DD" w14:textId="6179F2EF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11,741,148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A9D23AE" w14:textId="574D4354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85,429,795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96EC7B6" w14:textId="4F26C810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30,626,917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9F09AE9" w14:textId="340A8D7C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294,247,493</w:t>
            </w:r>
          </w:p>
        </w:tc>
      </w:tr>
      <w:tr w:rsidR="0039232B" w:rsidRPr="000751B1" w14:paraId="77F3C1C5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37D2D0EA" w14:textId="07C675C4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</w:p>
        </w:tc>
        <w:tc>
          <w:tcPr>
            <w:tcW w:w="183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8660223" w14:textId="63A097CC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C6CA60C" w14:textId="785B2C20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F2AF013" w14:textId="388639CD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156,688,600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D490150" w14:textId="6ED1DF1B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368,000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4C43001" w14:textId="4DA29590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20,738,104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5727D50" w14:textId="3B7F321B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64,239,450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43E55EF" w14:textId="5F7C6010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6736C92" w14:textId="1E07218D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2,400,000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518E01A" w14:textId="72B44820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65A0EB9" w14:textId="75B35B2C" w:rsidR="0039232B" w:rsidRPr="008B4449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B4449">
              <w:rPr>
                <w:rFonts w:ascii="新細明體" w:hAnsi="新細明體"/>
                <w:noProof/>
                <w:w w:val="100"/>
                <w:sz w:val="20"/>
              </w:rPr>
              <w:t>56,648,300</w:t>
            </w:r>
          </w:p>
        </w:tc>
      </w:tr>
    </w:tbl>
    <w:p w14:paraId="5ABD8D5D" w14:textId="13CFE012" w:rsidR="00D5163D" w:rsidRDefault="00D5163D" w:rsidP="00D5163D">
      <w:pPr>
        <w:pStyle w:val="a3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097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"/>
        <w:gridCol w:w="1838"/>
        <w:gridCol w:w="2688"/>
        <w:gridCol w:w="2688"/>
        <w:gridCol w:w="2689"/>
        <w:gridCol w:w="2688"/>
        <w:gridCol w:w="2689"/>
        <w:gridCol w:w="2688"/>
        <w:gridCol w:w="2689"/>
      </w:tblGrid>
      <w:tr w:rsidR="00A527AC" w:rsidRPr="00A865D5" w14:paraId="39FB12FC" w14:textId="77777777" w:rsidTr="00A527AC">
        <w:trPr>
          <w:cantSplit/>
          <w:trHeight w:hRule="exact" w:val="680"/>
        </w:trPr>
        <w:tc>
          <w:tcPr>
            <w:tcW w:w="2160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34E4FCEE" w14:textId="77777777" w:rsidR="00A527AC" w:rsidRPr="00A865D5" w:rsidRDefault="00A527AC" w:rsidP="00CB2EEF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4FC80FA0" w14:textId="77777777" w:rsidR="00A527AC" w:rsidRPr="00A865D5" w:rsidRDefault="00A527AC" w:rsidP="00CB2EEF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vAlign w:val="center"/>
          </w:tcPr>
          <w:p w14:paraId="490C4CCF" w14:textId="77777777" w:rsidR="00A527AC" w:rsidRPr="008F26EA" w:rsidRDefault="00A527AC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警察局主管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vAlign w:val="center"/>
          </w:tcPr>
          <w:p w14:paraId="77EB7950" w14:textId="77777777" w:rsidR="00A527AC" w:rsidRPr="008F26EA" w:rsidRDefault="00A527AC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財政稅務局主管</w:t>
            </w:r>
          </w:p>
        </w:tc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1F99E348" w14:textId="77777777" w:rsidR="00A527AC" w:rsidRPr="008F26EA" w:rsidRDefault="00A527AC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體育局主管</w:t>
            </w:r>
          </w:p>
        </w:tc>
        <w:tc>
          <w:tcPr>
            <w:tcW w:w="26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B10650" w14:textId="77777777" w:rsidR="00A527AC" w:rsidRPr="008F26EA" w:rsidRDefault="00A527AC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pacing w:val="-10"/>
                <w:szCs w:val="24"/>
              </w:rPr>
              <w:t>統籌支撥科目</w:t>
            </w:r>
            <w:proofErr w:type="gramEnd"/>
          </w:p>
        </w:tc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3B4C1E01" w14:textId="77777777" w:rsidR="00A527AC" w:rsidRPr="008F26EA" w:rsidRDefault="00A527AC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小計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vAlign w:val="center"/>
          </w:tcPr>
          <w:p w14:paraId="7227D86A" w14:textId="77777777" w:rsidR="00A527AC" w:rsidRPr="008F26EA" w:rsidRDefault="00A527AC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保留數</w:t>
            </w:r>
          </w:p>
        </w:tc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7DA6425B" w14:textId="77777777" w:rsidR="00A527AC" w:rsidRPr="008F26EA" w:rsidRDefault="00A527AC" w:rsidP="00CB2EEF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合計</w:t>
            </w:r>
          </w:p>
        </w:tc>
      </w:tr>
      <w:tr w:rsidR="0039232B" w:rsidRPr="009C16CA" w14:paraId="0AB459C5" w14:textId="77777777" w:rsidTr="00392F0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70141686" w14:textId="77777777" w:rsidR="0039232B" w:rsidRPr="009C16CA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C16CA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4DB10FBC" w14:textId="5C09714F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b/>
                <w:noProof/>
                <w:w w:val="100"/>
                <w:sz w:val="20"/>
              </w:rPr>
              <w:t>7,503,894,053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1CB57F48" w14:textId="28FEBE13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b/>
                <w:noProof/>
                <w:w w:val="100"/>
                <w:sz w:val="20"/>
              </w:rPr>
              <w:t>1,548,915,201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79E0BAC7" w14:textId="433F9FFF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b/>
                <w:noProof/>
                <w:w w:val="100"/>
                <w:sz w:val="20"/>
              </w:rPr>
              <w:t>1,306,859,787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3D6A6B64" w14:textId="76D8C732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b/>
                <w:noProof/>
                <w:w w:val="100"/>
                <w:sz w:val="20"/>
              </w:rPr>
              <w:t>5,606,538,027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36A6A1FD" w14:textId="513A6311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b/>
                <w:noProof/>
                <w:w w:val="100"/>
                <w:sz w:val="20"/>
              </w:rPr>
              <w:t>112,888,830,979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31A12567" w14:textId="77C3B39B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b/>
                <w:noProof/>
                <w:w w:val="100"/>
                <w:sz w:val="20"/>
              </w:rPr>
              <w:t>7,096,298,248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0E24A6A1" w14:textId="662A6D90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b/>
                <w:noProof/>
                <w:w w:val="100"/>
                <w:sz w:val="20"/>
              </w:rPr>
              <w:t>119,985,129,227</w:t>
            </w:r>
          </w:p>
        </w:tc>
      </w:tr>
      <w:tr w:rsidR="0039232B" w:rsidRPr="009C16CA" w14:paraId="5BA65D84" w14:textId="77777777" w:rsidTr="00392F0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43E4820E" w14:textId="77777777" w:rsidR="0039232B" w:rsidRPr="009C16CA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C16CA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305E225D" w14:textId="43F6263D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b/>
                <w:noProof/>
                <w:w w:val="100"/>
                <w:sz w:val="20"/>
              </w:rPr>
              <w:t>7,070,499,722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26590402" w14:textId="23AE8917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b/>
                <w:noProof/>
                <w:w w:val="100"/>
                <w:sz w:val="20"/>
              </w:rPr>
              <w:t>1,506,566,140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3FFB795F" w14:textId="7017CC9C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b/>
                <w:noProof/>
                <w:w w:val="100"/>
                <w:sz w:val="20"/>
              </w:rPr>
              <w:t>798,707,562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2D6C17A4" w14:textId="267A68EA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b/>
                <w:noProof/>
                <w:w w:val="100"/>
                <w:sz w:val="20"/>
              </w:rPr>
              <w:t>4,343,644,007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26D3B829" w14:textId="45491F99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b/>
                <w:noProof/>
                <w:w w:val="100"/>
                <w:sz w:val="20"/>
              </w:rPr>
              <w:t>93,401,182,996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234CBE9C" w14:textId="4B4E7342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b/>
                <w:noProof/>
                <w:w w:val="100"/>
                <w:sz w:val="20"/>
              </w:rPr>
              <w:t>744,329,260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5239259C" w14:textId="2AEDB83F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b/>
                <w:noProof/>
                <w:w w:val="100"/>
                <w:sz w:val="20"/>
              </w:rPr>
              <w:t>94,145,512,256</w:t>
            </w:r>
          </w:p>
        </w:tc>
      </w:tr>
      <w:tr w:rsidR="0039232B" w:rsidRPr="000751B1" w14:paraId="1A8681D7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450E5018" w14:textId="4972DF02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85E68EC" w14:textId="3FFC5358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78EBE2A6" w14:textId="08D5A827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6,473,538,344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0C62EDFF" w14:textId="37FEFF16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513,923,753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A51147F" w14:textId="4EAB5471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48,949,614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238C2335" w14:textId="4CE947A1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2,931,077,813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522F5E47" w14:textId="0D6B3455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21,188,540,880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7E40A234" w14:textId="36AD0008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109BB1FC" w14:textId="28D5D01C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21,188,540,880</w:t>
            </w:r>
          </w:p>
        </w:tc>
      </w:tr>
      <w:tr w:rsidR="0039232B" w:rsidRPr="000751B1" w14:paraId="280EEB7E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61BAE0F9" w14:textId="4E16335B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52FC2F6" w14:textId="44BD0279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04573781" w14:textId="0D49CC62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577,726,333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20F90511" w14:textId="2630322F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187,156,965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0C440F4E" w14:textId="43BB1BEA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404,212,465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2A0BEAAB" w14:textId="0C48811B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470,582,832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263678F7" w14:textId="5749F2D9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11,356,048,837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12CB6337" w14:textId="647A09B9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446,228,272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1FA9F366" w14:textId="3777D7F5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11,802,277,109</w:t>
            </w:r>
          </w:p>
        </w:tc>
      </w:tr>
      <w:tr w:rsidR="0039232B" w:rsidRPr="000751B1" w14:paraId="61892903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6DDFF069" w14:textId="2214C2B0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F6CFD17" w14:textId="117D8E8A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73363DA9" w14:textId="4414352A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19,235,045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02E8623A" w14:textId="30093B35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1,210,284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280CF8DA" w14:textId="1260D57C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345,545,483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14B39C5E" w14:textId="6F7956BB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941,983,362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9826C1C" w14:textId="5169A973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60,052,318,141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2B7A3D39" w14:textId="704CB82E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298,100,988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0B8B7F63" w14:textId="7CBDD5AE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60,350,419,129</w:t>
            </w:r>
          </w:p>
        </w:tc>
      </w:tr>
      <w:tr w:rsidR="0039232B" w:rsidRPr="000751B1" w14:paraId="279DC058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4CC52DE6" w14:textId="18D20B3E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5F73CB7" w14:textId="4D060B76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債務費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58E13682" w14:textId="47AFF55B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52F506FF" w14:textId="5D8F5A1D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804,275,138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1D1A4273" w14:textId="71E244B9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1373F924" w14:textId="32CF79CB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632998DE" w14:textId="3BD91ABF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804,275,138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4DDA5EBB" w14:textId="4B3453B8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D70FCDB" w14:textId="12C4978D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804,275,138</w:t>
            </w:r>
          </w:p>
        </w:tc>
      </w:tr>
      <w:tr w:rsidR="0039232B" w:rsidRPr="009C16CA" w14:paraId="6D3BAB49" w14:textId="77777777" w:rsidTr="00392F0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69E8A970" w14:textId="77777777" w:rsidR="0039232B" w:rsidRPr="009C16CA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C16CA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1DB913BE" w14:textId="78635E2C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b/>
                <w:noProof/>
                <w:w w:val="100"/>
                <w:sz w:val="20"/>
              </w:rPr>
              <w:t>433,394,331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03722A2" w14:textId="5B9AC6E0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b/>
                <w:noProof/>
                <w:w w:val="100"/>
                <w:sz w:val="20"/>
              </w:rPr>
              <w:t>42,349,061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3E388D0C" w14:textId="493F87E3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b/>
                <w:noProof/>
                <w:w w:val="100"/>
                <w:sz w:val="20"/>
              </w:rPr>
              <w:t>508,152,225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1A87EA4A" w14:textId="10BF1C9C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b/>
                <w:noProof/>
                <w:w w:val="100"/>
                <w:sz w:val="20"/>
              </w:rPr>
              <w:t>1,262,894,020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6B33E60F" w14:textId="73746842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b/>
                <w:noProof/>
                <w:w w:val="100"/>
                <w:sz w:val="20"/>
              </w:rPr>
              <w:t>19,487,647,983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410DAABC" w14:textId="073394D8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b/>
                <w:noProof/>
                <w:w w:val="100"/>
                <w:sz w:val="20"/>
              </w:rPr>
              <w:t>6,351,968,988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45BCDAE" w14:textId="530494A5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b/>
                <w:noProof/>
                <w:w w:val="100"/>
                <w:sz w:val="20"/>
              </w:rPr>
              <w:t>25,839,616,971</w:t>
            </w:r>
          </w:p>
        </w:tc>
      </w:tr>
      <w:tr w:rsidR="0039232B" w:rsidRPr="000751B1" w14:paraId="461D0C94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366148A9" w14:textId="15B973CA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5270994" w14:textId="1F69F49D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5A7488E" w14:textId="07369F81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5D976EF6" w14:textId="56AE0935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1588CB7B" w14:textId="48F08710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3BF2E7AE" w14:textId="47859833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70AEC850" w14:textId="2B3ADE65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7C47978D" w14:textId="215CB4EA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618DEB0A" w14:textId="01AC29CF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39232B" w:rsidRPr="000751B1" w14:paraId="21607F39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24C4F9ED" w14:textId="3ED9F763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3786148" w14:textId="4AF46E53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1C38E6FE" w14:textId="783FCDBA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4E025DF6" w14:textId="0015E68C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BDB8F57" w14:textId="4C829CE8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4116E8CD" w14:textId="709E7807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26EDE567" w14:textId="73AC179F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45,673,184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0F866D99" w14:textId="76EF2C32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10,795,222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33273D81" w14:textId="44E26157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56,468,406</w:t>
            </w:r>
          </w:p>
        </w:tc>
      </w:tr>
      <w:tr w:rsidR="0039232B" w:rsidRPr="000751B1" w14:paraId="11D6C768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44FE4D99" w14:textId="1E394C6F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DFD70EC" w14:textId="1735EF7B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設備及投資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4EE1BE96" w14:textId="644D07A8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433,394,331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45596AD1" w14:textId="799E0F19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42,349,061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1263A41A" w14:textId="47D718C1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310,626,830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139B3A90" w14:textId="49EAE32A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1,247,977,501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52253DE" w14:textId="19CB0E25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16,975,334,380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50F85645" w14:textId="40EB3700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5,990,332,783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6212811C" w14:textId="01D55C95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22,965,667,163</w:t>
            </w:r>
          </w:p>
        </w:tc>
      </w:tr>
      <w:tr w:rsidR="0039232B" w:rsidRPr="000751B1" w14:paraId="6B98F8A2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537720F8" w14:textId="64FF7576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</w:p>
        </w:tc>
        <w:tc>
          <w:tcPr>
            <w:tcW w:w="183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7ACA0C4" w14:textId="374A0A88" w:rsidR="0039232B" w:rsidRPr="000751B1" w:rsidRDefault="0039232B" w:rsidP="0039232B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34A0840D" w14:textId="41A106C5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0CF6C283" w14:textId="26991EE7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7190E29F" w14:textId="40B60111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197,525,395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5E52CF18" w14:textId="22BB612A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14,916,519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29DFA3C3" w14:textId="41EBFA04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2,466,640,419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039A33BB" w14:textId="6BF7B629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350,840,983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DBF2FC6" w14:textId="364B4B44" w:rsidR="0039232B" w:rsidRPr="00681036" w:rsidRDefault="0039232B" w:rsidP="003923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681036">
              <w:rPr>
                <w:rFonts w:ascii="新細明體" w:hAnsi="新細明體"/>
                <w:noProof/>
                <w:w w:val="100"/>
                <w:sz w:val="20"/>
              </w:rPr>
              <w:t>2,817,481,402</w:t>
            </w:r>
          </w:p>
        </w:tc>
      </w:tr>
    </w:tbl>
    <w:p w14:paraId="7BC1CE90" w14:textId="7267AD0E" w:rsidR="00C57ABD" w:rsidRPr="00D5163D" w:rsidRDefault="00C57ABD" w:rsidP="009462F8">
      <w:pPr>
        <w:spacing w:line="14" w:lineRule="exact"/>
      </w:pPr>
    </w:p>
    <w:sectPr w:rsidR="00C57ABD" w:rsidRPr="00D5163D" w:rsidSect="00A032FC">
      <w:headerReference w:type="default" r:id="rId7"/>
      <w:footerReference w:type="default" r:id="rId8"/>
      <w:headerReference w:type="first" r:id="rId9"/>
      <w:footerReference w:type="first" r:id="rId10"/>
      <w:pgSz w:w="23814" w:h="16840" w:orient="landscape" w:code="8"/>
      <w:pgMar w:top="1134" w:right="1134" w:bottom="851" w:left="1134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0C61B" w14:textId="77777777" w:rsidR="00D5163D" w:rsidRDefault="00D5163D" w:rsidP="009E17D4">
      <w:r>
        <w:separator/>
      </w:r>
    </w:p>
  </w:endnote>
  <w:endnote w:type="continuationSeparator" w:id="0">
    <w:p w14:paraId="05AACAE6" w14:textId="77777777" w:rsidR="00D5163D" w:rsidRDefault="00D5163D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64877" w14:textId="70FCE8BB" w:rsidR="009462F8" w:rsidRPr="009462F8" w:rsidRDefault="009462F8" w:rsidP="009462F8">
    <w:pPr>
      <w:pStyle w:val="a6"/>
      <w:jc w:val="center"/>
      <w:rPr>
        <w:rFonts w:ascii="標楷體" w:eastAsia="標楷體" w:hAnsi="標楷體"/>
      </w:rPr>
    </w:pPr>
    <w:r w:rsidRPr="009462F8">
      <w:rPr>
        <w:rFonts w:ascii="標楷體" w:eastAsia="標楷體" w:hAnsi="標楷體" w:hint="eastAsia"/>
      </w:rPr>
      <w:t>第</w:t>
    </w:r>
    <w:r w:rsidR="00681036">
      <w:rPr>
        <w:rFonts w:ascii="標楷體" w:eastAsia="標楷體" w:hAnsi="標楷體" w:hint="eastAsia"/>
      </w:rPr>
      <w:t>7</w:t>
    </w:r>
    <w:r w:rsidRPr="009462F8">
      <w:rPr>
        <w:rFonts w:ascii="標楷體" w:eastAsia="標楷體" w:hAnsi="標楷體" w:hint="eastAsia"/>
      </w:rPr>
      <w:t>-</w:t>
    </w:r>
    <w:sdt>
      <w:sdtPr>
        <w:rPr>
          <w:rFonts w:ascii="標楷體" w:eastAsia="標楷體" w:hAnsi="標楷體"/>
        </w:rPr>
        <w:id w:val="918677808"/>
        <w:docPartObj>
          <w:docPartGallery w:val="Page Numbers (Bottom of Page)"/>
          <w:docPartUnique/>
        </w:docPartObj>
      </w:sdtPr>
      <w:sdtEndPr/>
      <w:sdtContent>
        <w:r w:rsidRPr="009462F8">
          <w:rPr>
            <w:rFonts w:ascii="標楷體" w:eastAsia="標楷體" w:hAnsi="標楷體"/>
          </w:rPr>
          <w:fldChar w:fldCharType="begin"/>
        </w:r>
        <w:r w:rsidRPr="009462F8">
          <w:rPr>
            <w:rFonts w:ascii="標楷體" w:eastAsia="標楷體" w:hAnsi="標楷體"/>
          </w:rPr>
          <w:instrText>PAGE   \* MERGEFORMAT</w:instrText>
        </w:r>
        <w:r w:rsidRPr="009462F8">
          <w:rPr>
            <w:rFonts w:ascii="標楷體" w:eastAsia="標楷體" w:hAnsi="標楷體"/>
          </w:rPr>
          <w:fldChar w:fldCharType="separate"/>
        </w:r>
        <w:r w:rsidRPr="009462F8">
          <w:rPr>
            <w:rFonts w:ascii="標楷體" w:eastAsia="標楷體" w:hAnsi="標楷體"/>
            <w:lang w:val="zh-TW"/>
          </w:rPr>
          <w:t>2</w:t>
        </w:r>
        <w:r w:rsidRPr="009462F8">
          <w:rPr>
            <w:rFonts w:ascii="標楷體" w:eastAsia="標楷體" w:hAnsi="標楷體"/>
          </w:rPr>
          <w:fldChar w:fldCharType="end"/>
        </w:r>
        <w:r w:rsidRPr="009462F8">
          <w:rPr>
            <w:rFonts w:ascii="標楷體" w:eastAsia="標楷體" w:hAnsi="標楷體" w:hint="eastAsia"/>
          </w:rPr>
          <w:t>頁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4504181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4AF3CABC" w14:textId="76E0B243" w:rsidR="009462F8" w:rsidRPr="009462F8" w:rsidRDefault="009462F8" w:rsidP="009462F8">
        <w:pPr>
          <w:pStyle w:val="a6"/>
          <w:jc w:val="center"/>
          <w:rPr>
            <w:rFonts w:ascii="標楷體" w:eastAsia="標楷體" w:hAnsi="標楷體"/>
          </w:rPr>
        </w:pPr>
        <w:r w:rsidRPr="009462F8">
          <w:rPr>
            <w:rFonts w:ascii="標楷體" w:eastAsia="標楷體" w:hAnsi="標楷體" w:hint="eastAsia"/>
          </w:rPr>
          <w:t>第</w:t>
        </w:r>
        <w:r w:rsidR="00681036">
          <w:rPr>
            <w:rFonts w:ascii="標楷體" w:eastAsia="標楷體" w:hAnsi="標楷體" w:hint="eastAsia"/>
          </w:rPr>
          <w:t>7</w:t>
        </w:r>
        <w:r w:rsidRPr="009462F8">
          <w:rPr>
            <w:rFonts w:ascii="標楷體" w:eastAsia="標楷體" w:hAnsi="標楷體" w:hint="eastAsia"/>
          </w:rPr>
          <w:t>-</w:t>
        </w:r>
        <w:r w:rsidRPr="009462F8">
          <w:rPr>
            <w:rFonts w:ascii="標楷體" w:eastAsia="標楷體" w:hAnsi="標楷體"/>
          </w:rPr>
          <w:fldChar w:fldCharType="begin"/>
        </w:r>
        <w:r w:rsidRPr="009462F8">
          <w:rPr>
            <w:rFonts w:ascii="標楷體" w:eastAsia="標楷體" w:hAnsi="標楷體"/>
          </w:rPr>
          <w:instrText>PAGE   \* MERGEFORMAT</w:instrText>
        </w:r>
        <w:r w:rsidRPr="009462F8">
          <w:rPr>
            <w:rFonts w:ascii="標楷體" w:eastAsia="標楷體" w:hAnsi="標楷體"/>
          </w:rPr>
          <w:fldChar w:fldCharType="separate"/>
        </w:r>
        <w:r w:rsidRPr="009462F8">
          <w:rPr>
            <w:rFonts w:ascii="標楷體" w:eastAsia="標楷體" w:hAnsi="標楷體"/>
            <w:lang w:val="zh-TW"/>
          </w:rPr>
          <w:t>2</w:t>
        </w:r>
        <w:r w:rsidRPr="009462F8">
          <w:rPr>
            <w:rFonts w:ascii="標楷體" w:eastAsia="標楷體" w:hAnsi="標楷體"/>
          </w:rPr>
          <w:fldChar w:fldCharType="end"/>
        </w:r>
        <w:r w:rsidRPr="009462F8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E52FD" w14:textId="77777777" w:rsidR="00D5163D" w:rsidRDefault="00D5163D" w:rsidP="009E17D4">
      <w:r>
        <w:separator/>
      </w:r>
    </w:p>
  </w:footnote>
  <w:footnote w:type="continuationSeparator" w:id="0">
    <w:p w14:paraId="6B354CCC" w14:textId="77777777" w:rsidR="00D5163D" w:rsidRDefault="00D5163D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026CA" w14:textId="24D46E49" w:rsidR="00A032FC" w:rsidRPr="00392F05" w:rsidRDefault="00681036" w:rsidP="00392F05">
    <w:pPr>
      <w:pStyle w:val="a3"/>
      <w:spacing w:line="320" w:lineRule="exact"/>
      <w:ind w:rightChars="0" w:right="0"/>
      <w:jc w:val="center"/>
      <w:rPr>
        <w:rFonts w:hAnsi="標楷體"/>
        <w:b/>
        <w:sz w:val="32"/>
        <w:szCs w:val="32"/>
      </w:rPr>
    </w:pPr>
    <w:proofErr w:type="gramStart"/>
    <w:r>
      <w:rPr>
        <w:rFonts w:hAnsi="標楷體" w:hint="eastAsia"/>
        <w:b/>
        <w:spacing w:val="60"/>
        <w:sz w:val="32"/>
        <w:szCs w:val="32"/>
        <w:u w:val="single"/>
      </w:rPr>
      <w:t>柒</w:t>
    </w:r>
    <w:proofErr w:type="gramEnd"/>
    <w:r w:rsidR="00117F7A">
      <w:rPr>
        <w:rFonts w:hAnsi="標楷體" w:hint="eastAsia"/>
        <w:b/>
        <w:spacing w:val="60"/>
        <w:sz w:val="32"/>
        <w:szCs w:val="32"/>
        <w:u w:val="single"/>
      </w:rPr>
      <w:t>、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中華民國</w:t>
    </w:r>
    <w:proofErr w:type="gramStart"/>
    <w:r w:rsidR="000751C2" w:rsidRPr="000751C2">
      <w:rPr>
        <w:rFonts w:hAnsi="標楷體"/>
        <w:b/>
        <w:spacing w:val="60"/>
        <w:w w:val="100"/>
        <w:sz w:val="32"/>
        <w:szCs w:val="32"/>
        <w:u w:val="single"/>
      </w:rPr>
      <w:t>11</w:t>
    </w:r>
    <w:r w:rsidR="0039232B">
      <w:rPr>
        <w:rFonts w:hAnsi="標楷體" w:hint="eastAsia"/>
        <w:b/>
        <w:spacing w:val="60"/>
        <w:w w:val="100"/>
        <w:sz w:val="32"/>
        <w:szCs w:val="32"/>
        <w:u w:val="single"/>
      </w:rPr>
      <w:t>4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年度</w:t>
    </w:r>
    <w:proofErr w:type="gramStart"/>
    <w:r w:rsidR="000751C2" w:rsidRPr="000751C2">
      <w:rPr>
        <w:rFonts w:hAnsi="標楷體"/>
        <w:b/>
        <w:spacing w:val="60"/>
        <w:w w:val="100"/>
        <w:sz w:val="32"/>
        <w:szCs w:val="32"/>
        <w:u w:val="single"/>
      </w:rPr>
      <w:t>臺</w:t>
    </w:r>
    <w:proofErr w:type="gramEnd"/>
    <w:r w:rsidR="000751C2" w:rsidRPr="000751C2">
      <w:rPr>
        <w:rFonts w:hAnsi="標楷體"/>
        <w:b/>
        <w:spacing w:val="60"/>
        <w:w w:val="100"/>
        <w:sz w:val="32"/>
        <w:szCs w:val="32"/>
        <w:u w:val="single"/>
      </w:rPr>
      <w:t>南市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總決算各主管機關歲出用途別科目決算</w:t>
    </w:r>
    <w:proofErr w:type="gramStart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審定數綜計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表</w:t>
    </w:r>
    <w:r w:rsidR="00A032FC" w:rsidRPr="00A032FC">
      <w:rPr>
        <w:rFonts w:hAnsi="標楷體" w:hint="eastAsia"/>
        <w:b/>
        <w:sz w:val="24"/>
        <w:szCs w:val="24"/>
      </w:rPr>
      <w:t>(續</w:t>
    </w:r>
    <w:r w:rsidR="00A032FC" w:rsidRPr="00A032FC">
      <w:rPr>
        <w:rFonts w:hAnsi="標楷體"/>
        <w:b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D7D5" w14:textId="39D789E5" w:rsidR="00A032FC" w:rsidRPr="007C6F04" w:rsidRDefault="00681036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proofErr w:type="gramStart"/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柒</w:t>
    </w:r>
    <w:proofErr w:type="gramEnd"/>
    <w:r w:rsidR="00117F7A">
      <w:rPr>
        <w:rFonts w:ascii="標楷體" w:eastAsia="標楷體" w:hAnsi="標楷體" w:hint="eastAsia"/>
        <w:b/>
        <w:spacing w:val="60"/>
        <w:sz w:val="32"/>
        <w:szCs w:val="32"/>
        <w:u w:val="single"/>
      </w:rPr>
      <w:t>、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0751C2" w:rsidRPr="000751C2">
      <w:rPr>
        <w:rFonts w:ascii="標楷體" w:eastAsia="標楷體" w:hAnsi="標楷體"/>
        <w:b/>
        <w:spacing w:val="60"/>
        <w:sz w:val="32"/>
        <w:szCs w:val="32"/>
        <w:u w:val="single"/>
      </w:rPr>
      <w:t>11</w:t>
    </w:r>
    <w:r w:rsidR="0039232B">
      <w:rPr>
        <w:rFonts w:ascii="標楷體" w:eastAsia="標楷體" w:hAnsi="標楷體" w:hint="eastAsia"/>
        <w:b/>
        <w:spacing w:val="60"/>
        <w:sz w:val="32"/>
        <w:szCs w:val="32"/>
        <w:u w:val="single"/>
      </w:rPr>
      <w:t>4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proofErr w:type="gramStart"/>
    <w:r w:rsidR="000751C2" w:rsidRPr="000751C2">
      <w:rPr>
        <w:rFonts w:ascii="標楷體" w:eastAsia="標楷體" w:hAnsi="標楷體"/>
        <w:b/>
        <w:spacing w:val="60"/>
        <w:sz w:val="32"/>
        <w:szCs w:val="32"/>
        <w:u w:val="single"/>
      </w:rPr>
      <w:t>臺</w:t>
    </w:r>
    <w:proofErr w:type="gramEnd"/>
    <w:r w:rsidR="000751C2" w:rsidRPr="000751C2">
      <w:rPr>
        <w:rFonts w:ascii="標楷體" w:eastAsia="標楷體" w:hAnsi="標楷體"/>
        <w:b/>
        <w:spacing w:val="60"/>
        <w:sz w:val="32"/>
        <w:szCs w:val="32"/>
        <w:u w:val="single"/>
      </w:rPr>
      <w:t>南市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</w:t>
    </w:r>
    <w:proofErr w:type="gramStart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63D"/>
    <w:rsid w:val="00030A60"/>
    <w:rsid w:val="000751B1"/>
    <w:rsid w:val="000751C2"/>
    <w:rsid w:val="000829BA"/>
    <w:rsid w:val="00096E96"/>
    <w:rsid w:val="00117F7A"/>
    <w:rsid w:val="001B5022"/>
    <w:rsid w:val="001D72A9"/>
    <w:rsid w:val="002865ED"/>
    <w:rsid w:val="00335A84"/>
    <w:rsid w:val="0039232B"/>
    <w:rsid w:val="00392F05"/>
    <w:rsid w:val="003A09D3"/>
    <w:rsid w:val="004120E8"/>
    <w:rsid w:val="004412ED"/>
    <w:rsid w:val="004733C9"/>
    <w:rsid w:val="00525DF8"/>
    <w:rsid w:val="00540446"/>
    <w:rsid w:val="0060537D"/>
    <w:rsid w:val="00681036"/>
    <w:rsid w:val="007B08FF"/>
    <w:rsid w:val="007C65B0"/>
    <w:rsid w:val="007C6F04"/>
    <w:rsid w:val="00844078"/>
    <w:rsid w:val="008B4449"/>
    <w:rsid w:val="008B5364"/>
    <w:rsid w:val="008D5355"/>
    <w:rsid w:val="008F26EA"/>
    <w:rsid w:val="009462F8"/>
    <w:rsid w:val="00964A94"/>
    <w:rsid w:val="009A0C4B"/>
    <w:rsid w:val="009A2FFB"/>
    <w:rsid w:val="009D105B"/>
    <w:rsid w:val="009E17D4"/>
    <w:rsid w:val="00A032FC"/>
    <w:rsid w:val="00A35EAF"/>
    <w:rsid w:val="00A527AC"/>
    <w:rsid w:val="00A865D5"/>
    <w:rsid w:val="00AA186A"/>
    <w:rsid w:val="00B12FAD"/>
    <w:rsid w:val="00B26CE0"/>
    <w:rsid w:val="00BC18E5"/>
    <w:rsid w:val="00BF401F"/>
    <w:rsid w:val="00C34B64"/>
    <w:rsid w:val="00C57ABD"/>
    <w:rsid w:val="00C73DB7"/>
    <w:rsid w:val="00D479AB"/>
    <w:rsid w:val="00D5163D"/>
    <w:rsid w:val="00DD2192"/>
    <w:rsid w:val="00DD78AC"/>
    <w:rsid w:val="00DF5FFF"/>
    <w:rsid w:val="00E122CC"/>
    <w:rsid w:val="00F22334"/>
    <w:rsid w:val="00F97305"/>
    <w:rsid w:val="00FB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F50778E"/>
  <w15:chartTrackingRefBased/>
  <w15:docId w15:val="{D0CB6C81-3B28-4658-92C0-133A6D452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ANGycNlhDQOjy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23215-5A99-4F2A-8F88-13CFA9F5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ANGycNlhDQOjy各主管機關歲出用途別科目決算審定數綜計表.dot</Template>
  <TotalTime>35</TotalTime>
  <Pages>3</Pages>
  <Words>468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胡嘉芬</dc:creator>
  <cp:keywords/>
  <cp:lastModifiedBy>胡嘉芬</cp:lastModifiedBy>
  <cp:revision>9</cp:revision>
  <cp:lastPrinted>2025-06-12T03:47:00Z</cp:lastPrinted>
  <dcterms:created xsi:type="dcterms:W3CDTF">2025-06-10T09:51:00Z</dcterms:created>
  <dcterms:modified xsi:type="dcterms:W3CDTF">2026-05-25T02:14:00Z</dcterms:modified>
</cp:coreProperties>
</file>