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3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64"/>
        <w:gridCol w:w="2418"/>
        <w:gridCol w:w="211"/>
        <w:gridCol w:w="2154"/>
        <w:gridCol w:w="2365"/>
        <w:gridCol w:w="2365"/>
        <w:gridCol w:w="2366"/>
        <w:gridCol w:w="2365"/>
        <w:gridCol w:w="2365"/>
        <w:gridCol w:w="2365"/>
        <w:gridCol w:w="2366"/>
      </w:tblGrid>
      <w:tr w:rsidR="00E0399D" w14:paraId="6404BE95" w14:textId="37DD1691" w:rsidTr="00E0399D">
        <w:tc>
          <w:tcPr>
            <w:tcW w:w="49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C3FB007" w14:textId="77777777" w:rsidR="00E0399D" w:rsidRPr="001D79E3" w:rsidRDefault="00E0399D" w:rsidP="006038EB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5250B4F7" w14:textId="77777777" w:rsidR="00E0399D" w:rsidRPr="001D79E3" w:rsidRDefault="00E0399D" w:rsidP="006038EB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711" w:type="dxa"/>
            <w:gridSpan w:val="8"/>
            <w:vMerge w:val="restart"/>
            <w:tcBorders>
              <w:top w:val="nil"/>
              <w:left w:val="nil"/>
            </w:tcBorders>
            <w:vAlign w:val="bottom"/>
          </w:tcPr>
          <w:p w14:paraId="37B78E78" w14:textId="352A4032" w:rsidR="00E0399D" w:rsidRDefault="00E0399D" w:rsidP="006038EB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E0399D" w14:paraId="71F72334" w14:textId="17E16A9D" w:rsidTr="00E0399D">
        <w:tc>
          <w:tcPr>
            <w:tcW w:w="490" w:type="dxa"/>
            <w:gridSpan w:val="2"/>
            <w:tcBorders>
              <w:top w:val="nil"/>
              <w:right w:val="nil"/>
            </w:tcBorders>
            <w:shd w:val="clear" w:color="auto" w:fill="auto"/>
            <w:vAlign w:val="center"/>
          </w:tcPr>
          <w:p w14:paraId="25104128" w14:textId="77777777" w:rsidR="00E0399D" w:rsidRPr="001D79E3" w:rsidRDefault="00E0399D" w:rsidP="006038EB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7BA06C00" w14:textId="77777777" w:rsidR="00E0399D" w:rsidRPr="001D79E3" w:rsidRDefault="00E0399D" w:rsidP="006038EB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711" w:type="dxa"/>
            <w:gridSpan w:val="8"/>
            <w:vMerge/>
            <w:tcBorders>
              <w:left w:val="nil"/>
            </w:tcBorders>
            <w:vAlign w:val="center"/>
          </w:tcPr>
          <w:p w14:paraId="3DC3B46B" w14:textId="77777777" w:rsidR="00E0399D" w:rsidRPr="00CC0D84" w:rsidRDefault="00E0399D" w:rsidP="006038EB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E0399D" w14:paraId="19C62722" w14:textId="17ED4D3B" w:rsidTr="00A8298F">
        <w:tc>
          <w:tcPr>
            <w:tcW w:w="2908" w:type="dxa"/>
            <w:gridSpan w:val="3"/>
            <w:tcBorders>
              <w:tl2br w:val="single" w:sz="4" w:space="0" w:color="auto"/>
            </w:tcBorders>
            <w:vAlign w:val="center"/>
          </w:tcPr>
          <w:p w14:paraId="310E74FB" w14:textId="77777777" w:rsidR="00E0399D" w:rsidRDefault="00E0399D" w:rsidP="00E0399D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14:paraId="12AA9B07" w14:textId="77777777" w:rsidR="00E0399D" w:rsidRDefault="00E0399D" w:rsidP="00E0399D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2365" w:type="dxa"/>
            <w:gridSpan w:val="2"/>
            <w:tcBorders>
              <w:bottom w:val="single" w:sz="4" w:space="0" w:color="auto"/>
            </w:tcBorders>
            <w:vAlign w:val="center"/>
          </w:tcPr>
          <w:p w14:paraId="360A06DA" w14:textId="77777777" w:rsidR="00E0399D" w:rsidRDefault="00E0399D" w:rsidP="00E0399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市議會主管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vAlign w:val="center"/>
          </w:tcPr>
          <w:p w14:paraId="39B5B296" w14:textId="77777777" w:rsidR="00E0399D" w:rsidRDefault="00E0399D" w:rsidP="00E0399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市政府主管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vAlign w:val="center"/>
          </w:tcPr>
          <w:p w14:paraId="0A90F2B9" w14:textId="77777777" w:rsidR="00E0399D" w:rsidRDefault="00E0399D" w:rsidP="00E0399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民政局主管</w:t>
            </w:r>
          </w:p>
        </w:tc>
        <w:tc>
          <w:tcPr>
            <w:tcW w:w="2366" w:type="dxa"/>
            <w:tcBorders>
              <w:bottom w:val="single" w:sz="4" w:space="0" w:color="auto"/>
            </w:tcBorders>
            <w:vAlign w:val="center"/>
          </w:tcPr>
          <w:p w14:paraId="75BC4898" w14:textId="77777777" w:rsidR="00E0399D" w:rsidRDefault="00E0399D" w:rsidP="00E0399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地政局主管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vAlign w:val="center"/>
          </w:tcPr>
          <w:p w14:paraId="5339E18F" w14:textId="77777777" w:rsidR="00E0399D" w:rsidRDefault="00E0399D" w:rsidP="00E0399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消防局主管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vAlign w:val="center"/>
          </w:tcPr>
          <w:p w14:paraId="6E8F0BFB" w14:textId="77777777" w:rsidR="00E0399D" w:rsidRDefault="00E0399D" w:rsidP="00E0399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教育局主管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vAlign w:val="center"/>
          </w:tcPr>
          <w:p w14:paraId="00CB7EA5" w14:textId="77777777" w:rsidR="00E0399D" w:rsidRDefault="00E0399D" w:rsidP="00E0399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文化局主管</w:t>
            </w:r>
          </w:p>
        </w:tc>
        <w:tc>
          <w:tcPr>
            <w:tcW w:w="2366" w:type="dxa"/>
            <w:tcBorders>
              <w:bottom w:val="single" w:sz="4" w:space="0" w:color="auto"/>
            </w:tcBorders>
            <w:vAlign w:val="center"/>
          </w:tcPr>
          <w:p w14:paraId="05B89A8B" w14:textId="2C06290D" w:rsidR="00E0399D" w:rsidRDefault="00E0399D" w:rsidP="00E0399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農業局主管</w:t>
            </w:r>
          </w:p>
        </w:tc>
      </w:tr>
      <w:tr w:rsidR="009B1AAA" w:rsidRPr="009C075F" w14:paraId="0A1B1B32" w14:textId="160D6C43" w:rsidTr="00A8298F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2908" w:type="dxa"/>
            <w:gridSpan w:val="3"/>
            <w:shd w:val="clear" w:color="auto" w:fill="auto"/>
            <w:vAlign w:val="center"/>
          </w:tcPr>
          <w:p w14:paraId="61D7F6C0" w14:textId="77777777" w:rsidR="009B1AAA" w:rsidRPr="009C075F" w:rsidRDefault="009B1AAA" w:rsidP="009B1AAA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C075F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5222052" w14:textId="63E5417B" w:rsidR="009B1AAA" w:rsidRPr="009C075F" w:rsidRDefault="009B1AAA" w:rsidP="009B1AAA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A504C">
              <w:rPr>
                <w:rFonts w:ascii="新細明體" w:hAnsi="新細明體"/>
                <w:b/>
                <w:noProof/>
                <w:sz w:val="20"/>
              </w:rPr>
              <w:t>728,844,116</w:t>
            </w:r>
          </w:p>
        </w:tc>
        <w:tc>
          <w:tcPr>
            <w:tcW w:w="236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93EAF9E" w14:textId="4B729D19" w:rsidR="009B1AAA" w:rsidRPr="009C075F" w:rsidRDefault="009B1AAA" w:rsidP="009B1AAA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A504C">
              <w:rPr>
                <w:rFonts w:ascii="新細明體" w:hAnsi="新細明體"/>
                <w:b/>
                <w:noProof/>
                <w:sz w:val="20"/>
              </w:rPr>
              <w:t>1,143,026,869</w:t>
            </w:r>
          </w:p>
        </w:tc>
        <w:tc>
          <w:tcPr>
            <w:tcW w:w="236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4E44BB0" w14:textId="65BBE03F" w:rsidR="009B1AAA" w:rsidRPr="009C075F" w:rsidRDefault="009B1AAA" w:rsidP="009B1AAA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A504C">
              <w:rPr>
                <w:rFonts w:ascii="新細明體" w:hAnsi="新細明體"/>
                <w:b/>
                <w:noProof/>
                <w:sz w:val="20"/>
              </w:rPr>
              <w:t>6,386,734,887</w:t>
            </w:r>
          </w:p>
        </w:tc>
        <w:tc>
          <w:tcPr>
            <w:tcW w:w="236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538928D" w14:textId="7B3F3844" w:rsidR="009B1AAA" w:rsidRPr="009C075F" w:rsidRDefault="009B1AAA" w:rsidP="009B1AAA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A504C">
              <w:rPr>
                <w:rFonts w:ascii="新細明體" w:hAnsi="新細明體"/>
                <w:b/>
                <w:noProof/>
                <w:sz w:val="20"/>
              </w:rPr>
              <w:t>1,637,912,571</w:t>
            </w:r>
          </w:p>
        </w:tc>
        <w:tc>
          <w:tcPr>
            <w:tcW w:w="236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65B0F8E" w14:textId="1CC27D83" w:rsidR="009B1AAA" w:rsidRPr="009C075F" w:rsidRDefault="009B1AAA" w:rsidP="009B1AAA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A504C">
              <w:rPr>
                <w:rFonts w:ascii="新細明體" w:hAnsi="新細明體"/>
                <w:b/>
                <w:noProof/>
                <w:sz w:val="20"/>
              </w:rPr>
              <w:t>2,701,704,855</w:t>
            </w:r>
          </w:p>
        </w:tc>
        <w:tc>
          <w:tcPr>
            <w:tcW w:w="236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E707674" w14:textId="34AAD2D6" w:rsidR="009B1AAA" w:rsidRPr="009C075F" w:rsidRDefault="009B1AAA" w:rsidP="009B1AAA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A504C">
              <w:rPr>
                <w:rFonts w:ascii="新細明體" w:hAnsi="新細明體"/>
                <w:b/>
                <w:noProof/>
                <w:sz w:val="20"/>
              </w:rPr>
              <w:t>37,119,536,102</w:t>
            </w:r>
          </w:p>
        </w:tc>
        <w:tc>
          <w:tcPr>
            <w:tcW w:w="236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B7D1EFF" w14:textId="4657D6A7" w:rsidR="009B1AAA" w:rsidRPr="009C075F" w:rsidRDefault="009B1AAA" w:rsidP="009B1AAA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A504C">
              <w:rPr>
                <w:rFonts w:ascii="新細明體" w:hAnsi="新細明體"/>
                <w:b/>
                <w:noProof/>
                <w:sz w:val="20"/>
              </w:rPr>
              <w:t>2,632,995,268</w:t>
            </w:r>
          </w:p>
        </w:tc>
        <w:tc>
          <w:tcPr>
            <w:tcW w:w="2366" w:type="dxa"/>
            <w:tcBorders>
              <w:top w:val="single" w:sz="4" w:space="0" w:color="auto"/>
              <w:bottom w:val="nil"/>
            </w:tcBorders>
            <w:vAlign w:val="center"/>
          </w:tcPr>
          <w:p w14:paraId="1BFF0ECC" w14:textId="418BDA44" w:rsidR="009B1AAA" w:rsidRPr="009C075F" w:rsidRDefault="009B1AAA" w:rsidP="009B1AAA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9B1AAA">
              <w:rPr>
                <w:rFonts w:ascii="新細明體" w:hAnsi="新細明體"/>
                <w:b/>
                <w:noProof/>
                <w:sz w:val="20"/>
              </w:rPr>
              <w:t>4,029,740,335</w:t>
            </w:r>
          </w:p>
        </w:tc>
      </w:tr>
      <w:tr w:rsidR="00843406" w14:paraId="77716524" w14:textId="22E77463" w:rsidTr="00A8298F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748C0094" w14:textId="7DF623F0" w:rsidR="00843406" w:rsidRDefault="00843406" w:rsidP="00843406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CEEF8B2" w14:textId="66CD9776" w:rsidR="00843406" w:rsidRDefault="00843406" w:rsidP="0084340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C7B2F6" w14:textId="1D3F2E29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29493B" w14:textId="7BAB0661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785,031,503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EB294F" w14:textId="5F69CFF9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CA37A" w14:textId="670C82EF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3848C0" w14:textId="5CCCE686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4BC7E3" w14:textId="1A415C24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403D02" w14:textId="23E67D39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468D05C" w14:textId="44FABF22" w:rsidR="00843406" w:rsidRPr="00237309" w:rsidRDefault="00843406" w:rsidP="0084340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43406" w14:paraId="635DE21D" w14:textId="640E1D74" w:rsidTr="00A8298F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166D5728" w14:textId="155066CE" w:rsidR="00843406" w:rsidRDefault="00843406" w:rsidP="00843406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2.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4421A2D" w14:textId="48849C44" w:rsidR="00843406" w:rsidRDefault="00843406" w:rsidP="0084340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F3132F" w14:textId="2BDC5571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728,844,116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339597" w14:textId="3A179B84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FE9F70" w14:textId="7E535CDC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3786E0" w14:textId="2D52A198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3DE42B" w14:textId="7702D2DA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670037" w14:textId="7322E0BB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801979" w14:textId="556E40BC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C8CE8A6" w14:textId="64176295" w:rsidR="00843406" w:rsidRPr="00237309" w:rsidRDefault="00843406" w:rsidP="0084340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43406" w14:paraId="3D9298D9" w14:textId="14C5E54D" w:rsidTr="00A8298F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7C67896B" w14:textId="496A47C8" w:rsidR="00843406" w:rsidRDefault="00843406" w:rsidP="00843406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3.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3B8645A" w14:textId="0D5097F4" w:rsidR="00843406" w:rsidRDefault="00843406" w:rsidP="0084340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EEA729" w14:textId="64F4F292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8FC143" w14:textId="49B3129E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239,778,029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F5FA70" w14:textId="64818BBD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4,935,298,705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955F05" w14:textId="58371C11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1,637,912,571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6B35D4" w14:textId="121619F8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2,701,704,855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FCFF52" w14:textId="10550043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DBEFFE" w14:textId="684AB4CD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6FA68E8" w14:textId="29DE49ED" w:rsidR="00843406" w:rsidRPr="00237309" w:rsidRDefault="00843406" w:rsidP="0084340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43406" w14:paraId="7E7E4DCF" w14:textId="4F974D05" w:rsidTr="00A8298F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671EEE65" w14:textId="02DAC539" w:rsidR="00843406" w:rsidRDefault="00843406" w:rsidP="00843406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4.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BFE91CD" w14:textId="1DCCDC73" w:rsidR="00843406" w:rsidRDefault="00843406" w:rsidP="0084340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2C3E90" w14:textId="485B524A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68F307" w14:textId="486BDDFE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402FC7" w14:textId="6BAA4247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5D623" w14:textId="69A04837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A4C553" w14:textId="1361FD5F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32B500" w14:textId="48CED552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56B584" w14:textId="76446FFC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A729041" w14:textId="1C30A089" w:rsidR="00843406" w:rsidRPr="00237309" w:rsidRDefault="00843406" w:rsidP="0084340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43406" w14:paraId="642DCE87" w14:textId="18150CD8" w:rsidTr="00A8298F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47F358A7" w14:textId="6F54D97A" w:rsidR="00843406" w:rsidRDefault="00843406" w:rsidP="00843406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5.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E7BFBA1" w14:textId="2528065F" w:rsidR="00843406" w:rsidRDefault="00843406" w:rsidP="0084340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712C07" w14:textId="68482D6E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B2C888" w14:textId="391ACB69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C3E7E5" w14:textId="4467870E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A3F18A" w14:textId="07443ED4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76218F" w14:textId="6F0FBB4F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F25068" w14:textId="7825A374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035702" w14:textId="3151D0C9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A9A7E6D" w14:textId="4D88CDF0" w:rsidR="00843406" w:rsidRPr="00237309" w:rsidRDefault="00843406" w:rsidP="0084340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43406" w14:paraId="45EAFEAB" w14:textId="13F11223" w:rsidTr="00A8298F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0F909203" w14:textId="54A1A5AD" w:rsidR="00843406" w:rsidRDefault="00843406" w:rsidP="00843406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6.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C58F2F9" w14:textId="585DBB35" w:rsidR="00843406" w:rsidRDefault="00843406" w:rsidP="0084340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6E23CF" w14:textId="109A0F01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607E83" w14:textId="2A12D559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E237E9" w14:textId="2C99B205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87DB10" w14:textId="3AD5A464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EB9A20" w14:textId="5C6FB4AE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84A8FF" w14:textId="1B689E50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37,063,156,966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423B7" w14:textId="4436B8F2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25189FB" w14:textId="0D750183" w:rsidR="00843406" w:rsidRPr="00237309" w:rsidRDefault="00843406" w:rsidP="0084340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43406" w14:paraId="7FBF1645" w14:textId="2D271DAE" w:rsidTr="00A8298F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21A8EF22" w14:textId="0BA1609C" w:rsidR="00843406" w:rsidRDefault="00843406" w:rsidP="00843406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7.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338C222" w14:textId="4903FBA4" w:rsidR="00843406" w:rsidRDefault="00843406" w:rsidP="0084340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7C6E4B" w14:textId="4F0DDAA8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9FE1DA" w14:textId="0542C616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118,217,337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A84149" w14:textId="7A18BE17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123,598,908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D663C" w14:textId="41ACFADF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A7E80A" w14:textId="26B28122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7D6BC0" w14:textId="02AD5636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56,379,136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9B6D5B" w14:textId="46703735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2,632,995,268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0AA583A" w14:textId="746303B5" w:rsidR="00843406" w:rsidRPr="00237309" w:rsidRDefault="00843406" w:rsidP="0084340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43406" w14:paraId="09B04F67" w14:textId="320795DE" w:rsidTr="00A8298F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582B5DB9" w14:textId="16867EE3" w:rsidR="00843406" w:rsidRDefault="00843406" w:rsidP="00843406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8.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0C64994" w14:textId="40BE9338" w:rsidR="00843406" w:rsidRDefault="00843406" w:rsidP="0084340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019DFD" w14:textId="0D44B0B4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6C9FB" w14:textId="3A563749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4F5836" w14:textId="75160DF9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34,652,890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F7C1AC" w14:textId="5DF9E158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CDBAD9" w14:textId="793F2B94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860F17" w14:textId="168C9F79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DD3BA" w14:textId="2F89CE32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80D3598" w14:textId="22BE047F" w:rsidR="00843406" w:rsidRPr="00237309" w:rsidRDefault="00843406" w:rsidP="0084340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2,251,765,880</w:t>
            </w:r>
          </w:p>
        </w:tc>
      </w:tr>
      <w:tr w:rsidR="00843406" w14:paraId="2AD87007" w14:textId="5DCE0127" w:rsidTr="00A8298F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0560CBC3" w14:textId="33DC104A" w:rsidR="00843406" w:rsidRDefault="00843406" w:rsidP="00843406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9.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BE2EB2C" w14:textId="1C69ABBF" w:rsidR="00843406" w:rsidRDefault="00843406" w:rsidP="0084340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64DF22" w14:textId="5008BF46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D1079F" w14:textId="37B89A52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E4AA9" w14:textId="1F38265C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22FE73" w14:textId="356273D2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885F71" w14:textId="71ED16CA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C2277A" w14:textId="4C978200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713A59" w14:textId="531C8F5B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30F1573" w14:textId="3C9D11A4" w:rsidR="00843406" w:rsidRPr="00237309" w:rsidRDefault="00843406" w:rsidP="0084340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43406" w14:paraId="60227F8E" w14:textId="34B6C647" w:rsidTr="00A8298F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70995F60" w14:textId="4CE00478" w:rsidR="00843406" w:rsidRDefault="00843406" w:rsidP="00843406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10.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C4E9495" w14:textId="49184E4E" w:rsidR="00843406" w:rsidRDefault="00843406" w:rsidP="0084340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A70260" w14:textId="35A7A2E3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30C72" w14:textId="691BE8E6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D136B8" w14:textId="3D7A6739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865,176,033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2D31B9" w14:textId="18C897D9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D949DD" w14:textId="67DDC336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F3A450" w14:textId="55B3C734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F362CF" w14:textId="7F186A58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2E1620A" w14:textId="405E5C94" w:rsidR="00843406" w:rsidRPr="00237309" w:rsidRDefault="00843406" w:rsidP="0084340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43406" w14:paraId="08B38AA9" w14:textId="7B7B0813" w:rsidTr="00A8298F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0EE9DFC3" w14:textId="41FFAEDD" w:rsidR="00843406" w:rsidRDefault="00843406" w:rsidP="00843406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11.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6845B0E" w14:textId="08E42908" w:rsidR="00843406" w:rsidRDefault="00843406" w:rsidP="0084340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A5F437" w14:textId="2FE6EA0C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96AA6F" w14:textId="3BD6A2BC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556F7" w14:textId="5CDD28D4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304,256,097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B61847" w14:textId="23AFBDF7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CE0767" w14:textId="23B8C417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EC951" w14:textId="0BCBB2D0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7E0C88" w14:textId="7314AEE7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9F1B711" w14:textId="03B5BE4B" w:rsidR="00843406" w:rsidRPr="00237309" w:rsidRDefault="00843406" w:rsidP="0084340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43406" w14:paraId="40CE69B4" w14:textId="0908CBE4" w:rsidTr="00A8298F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5AB7B446" w14:textId="4135885C" w:rsidR="00843406" w:rsidRDefault="00843406" w:rsidP="00843406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12.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ADB3348" w14:textId="3DBCFEF9" w:rsidR="00843406" w:rsidRDefault="00843406" w:rsidP="0084340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4B52B4" w14:textId="4526ABB9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B0C5D7" w14:textId="7F26E3A9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A2AC17" w14:textId="1092608E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B09FD0" w14:textId="387C03B2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EF9D8A" w14:textId="7B7C4974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7BB310" w14:textId="24D0D0A7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915748" w14:textId="54BACA08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828C99" w14:textId="585375CF" w:rsidR="00843406" w:rsidRPr="00237309" w:rsidRDefault="00843406" w:rsidP="0084340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187,374,455</w:t>
            </w:r>
          </w:p>
        </w:tc>
      </w:tr>
      <w:tr w:rsidR="00843406" w14:paraId="6BD332F7" w14:textId="785887D8" w:rsidTr="00A8298F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5E360B29" w14:textId="2B942514" w:rsidR="00843406" w:rsidRDefault="00843406" w:rsidP="00843406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13.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9BA04AB" w14:textId="6D5F40E3" w:rsidR="00843406" w:rsidRDefault="00843406" w:rsidP="0084340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51EBA4" w14:textId="6A141538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C9AC0C" w14:textId="2B99873F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A2E6B" w14:textId="0BEFAF37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336982" w14:textId="722E0ACF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636143" w14:textId="1D7F5F3C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973AA7" w14:textId="3FDB96A6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B20769" w14:textId="3E94DD94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760677F" w14:textId="433900AE" w:rsidR="00843406" w:rsidRPr="00237309" w:rsidRDefault="00843406" w:rsidP="0084340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43406" w14:paraId="751B548A" w14:textId="486F610E" w:rsidTr="00A8298F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05A14025" w14:textId="52A8BA80" w:rsidR="00843406" w:rsidRDefault="00843406" w:rsidP="00843406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14.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0571642" w14:textId="2E07B072" w:rsidR="00843406" w:rsidRDefault="00843406" w:rsidP="0084340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FDA470" w14:textId="66B42126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9A3AF2" w14:textId="13B6413B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D44315" w14:textId="2B2D6BF9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123,752,254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E6F6C" w14:textId="3160C3DA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A54033" w14:textId="6DE99B14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9CC6AF" w14:textId="3555095D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7EFF76" w14:textId="4AB1D239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3EB41E8" w14:textId="19D1B80A" w:rsidR="00843406" w:rsidRPr="00237309" w:rsidRDefault="00843406" w:rsidP="0084340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1,590,600,000</w:t>
            </w:r>
          </w:p>
        </w:tc>
      </w:tr>
      <w:tr w:rsidR="00843406" w14:paraId="15DB2014" w14:textId="234C49BC" w:rsidTr="00A8298F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6579181F" w14:textId="45E212A9" w:rsidR="00843406" w:rsidRDefault="00843406" w:rsidP="00843406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15.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48729F2" w14:textId="0CF2B2F7" w:rsidR="00843406" w:rsidRDefault="00843406" w:rsidP="0084340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60ED79" w14:textId="7608F1A7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831C83" w14:textId="3847BAF9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9BA75" w14:textId="5ADCCE03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A317CA" w14:textId="75A6F74B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D44879" w14:textId="792B086C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ED0440" w14:textId="2646B956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C8F139" w14:textId="0B725369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0B56CDD" w14:textId="6DF97B15" w:rsidR="00843406" w:rsidRPr="00237309" w:rsidRDefault="00843406" w:rsidP="0084340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43406" w14:paraId="0BA46945" w14:textId="0B1E43A3" w:rsidTr="00A8298F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6E8A78B2" w14:textId="7B928371" w:rsidR="00843406" w:rsidRDefault="00843406" w:rsidP="00843406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16.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26A6939" w14:textId="3EC97D69" w:rsidR="00843406" w:rsidRDefault="00843406" w:rsidP="0084340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536DE6" w14:textId="33FF964F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ABE140" w14:textId="7D1744C5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ED4624" w14:textId="69856FBA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A8B084" w14:textId="3730DA70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887ED6" w14:textId="66AE572E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6AB22" w14:textId="1FB0301A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903DEC" w14:textId="2CD4C8AA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3158687" w14:textId="20981F64" w:rsidR="00843406" w:rsidRPr="00237309" w:rsidRDefault="00843406" w:rsidP="0084340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43406" w14:paraId="218BA19B" w14:textId="0BD6B95F" w:rsidTr="00A8298F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7ED19147" w14:textId="20C790F4" w:rsidR="00843406" w:rsidRDefault="00843406" w:rsidP="00843406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17.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D672A26" w14:textId="2310B610" w:rsidR="00843406" w:rsidRDefault="00843406" w:rsidP="0084340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C8C27B" w14:textId="0CA155F0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D9B7E1" w14:textId="299F7F54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7032B7" w14:textId="65331290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56799D" w14:textId="2D5F5E68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843B80" w14:textId="54AA63EB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EB7191" w14:textId="42B2F17A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70C03D" w14:textId="5B56A689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7921A33" w14:textId="194AE635" w:rsidR="00843406" w:rsidRPr="00237309" w:rsidRDefault="00843406" w:rsidP="0084340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43406" w14:paraId="78521625" w14:textId="4B03E234" w:rsidTr="00A8298F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6552F35B" w14:textId="078ABA6A" w:rsidR="00843406" w:rsidRDefault="00843406" w:rsidP="00843406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18.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4C368B1" w14:textId="701E1E77" w:rsidR="00843406" w:rsidRDefault="00843406" w:rsidP="0084340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93F650" w14:textId="270C83F7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5D34C0" w14:textId="748B81FA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BD93DA" w14:textId="39F1AEFF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DDCD76" w14:textId="4BF94DE2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201BB4" w14:textId="14932093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D3C1B4" w14:textId="4797385D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BACCDC" w14:textId="0F1690D1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09D043" w14:textId="44521975" w:rsidR="00843406" w:rsidRPr="00237309" w:rsidRDefault="00843406" w:rsidP="0084340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43406" w14:paraId="502F5FB1" w14:textId="66877F57" w:rsidTr="00A8298F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71D22F83" w14:textId="557743F4" w:rsidR="00843406" w:rsidRDefault="00843406" w:rsidP="00843406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19.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0287DF6" w14:textId="5B76D2B7" w:rsidR="00843406" w:rsidRDefault="00843406" w:rsidP="0084340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74E4DD" w14:textId="03647010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7CC95B" w14:textId="77997727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56C78" w14:textId="368021BF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F0B38" w14:textId="23C87899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3E0BBB" w14:textId="632C7760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54DB19" w14:textId="7DFDC801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6649F0" w14:textId="646E974C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72D271C" w14:textId="60DF0E06" w:rsidR="00843406" w:rsidRPr="00237309" w:rsidRDefault="00843406" w:rsidP="0084340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43406" w14:paraId="489E876C" w14:textId="1A425CB4" w:rsidTr="00A8298F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2407F74A" w14:textId="4D05C9C7" w:rsidR="00843406" w:rsidRDefault="00843406" w:rsidP="00843406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20.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476EB88" w14:textId="721AC2F6" w:rsidR="00843406" w:rsidRDefault="00843406" w:rsidP="0084340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債務付息支出</w:t>
            </w:r>
          </w:p>
        </w:tc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369F45" w14:textId="0E152AB6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88CBE5" w14:textId="3AA4E7C3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02E203" w14:textId="59AD1591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A5746B" w14:textId="788FB246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6FF2DB" w14:textId="79702683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C4880F" w14:textId="4E0764E8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A492BF" w14:textId="63E8E49C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EEB1EDB" w14:textId="2CE6B73C" w:rsidR="00843406" w:rsidRPr="00237309" w:rsidRDefault="00843406" w:rsidP="0084340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43406" w14:paraId="1281929F" w14:textId="1D0BC3FA" w:rsidTr="00A8298F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1C47DD4A" w14:textId="75CB1DFD" w:rsidR="00843406" w:rsidRDefault="00843406" w:rsidP="00843406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21.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4BE1281" w14:textId="0C4A5BD0" w:rsidR="00843406" w:rsidRDefault="00843406" w:rsidP="00843406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2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8914B" w14:textId="6FD6DE81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A717" w14:textId="58BDCA9C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E3B7" w14:textId="5C18FC15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4AC76" w14:textId="19DED950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018F" w14:textId="5E3824D5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DAADC" w14:textId="6AEB2C3C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8094" w14:textId="188CCA08" w:rsidR="00843406" w:rsidRDefault="00843406" w:rsidP="0084340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A1094" w14:textId="4AFD99E7" w:rsidR="00843406" w:rsidRPr="00237309" w:rsidRDefault="00843406" w:rsidP="00843406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0200326E" w14:textId="77777777" w:rsidR="00163625" w:rsidRPr="00163625" w:rsidRDefault="00163625" w:rsidP="00163625">
      <w:r>
        <w:br w:type="page"/>
      </w:r>
    </w:p>
    <w:tbl>
      <w:tblPr>
        <w:tblW w:w="2183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4"/>
        <w:gridCol w:w="56"/>
        <w:gridCol w:w="2418"/>
        <w:gridCol w:w="211"/>
        <w:gridCol w:w="2154"/>
        <w:gridCol w:w="2365"/>
        <w:gridCol w:w="2365"/>
        <w:gridCol w:w="2366"/>
        <w:gridCol w:w="2365"/>
        <w:gridCol w:w="2365"/>
        <w:gridCol w:w="2365"/>
        <w:gridCol w:w="2366"/>
      </w:tblGrid>
      <w:tr w:rsidR="00E0399D" w14:paraId="09F3FCBF" w14:textId="69F084DE" w:rsidTr="005D0697">
        <w:tc>
          <w:tcPr>
            <w:tcW w:w="49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C9B455B" w14:textId="77777777" w:rsidR="00E0399D" w:rsidRPr="001D79E3" w:rsidRDefault="00E0399D" w:rsidP="006038EB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lastRenderedPageBreak/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4BC09205" w14:textId="77777777" w:rsidR="00E0399D" w:rsidRPr="001D79E3" w:rsidRDefault="00E0399D" w:rsidP="006038EB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711" w:type="dxa"/>
            <w:gridSpan w:val="8"/>
            <w:vMerge w:val="restart"/>
            <w:tcBorders>
              <w:top w:val="nil"/>
              <w:left w:val="nil"/>
            </w:tcBorders>
            <w:vAlign w:val="bottom"/>
          </w:tcPr>
          <w:p w14:paraId="4B261808" w14:textId="1C932F19" w:rsidR="00E0399D" w:rsidRDefault="00E0399D" w:rsidP="006038EB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E0399D" w14:paraId="49842859" w14:textId="0F74CD84" w:rsidTr="005D0697">
        <w:tc>
          <w:tcPr>
            <w:tcW w:w="490" w:type="dxa"/>
            <w:gridSpan w:val="2"/>
            <w:tcBorders>
              <w:top w:val="nil"/>
              <w:right w:val="nil"/>
            </w:tcBorders>
            <w:shd w:val="clear" w:color="auto" w:fill="auto"/>
            <w:vAlign w:val="center"/>
          </w:tcPr>
          <w:p w14:paraId="7033E8AD" w14:textId="77777777" w:rsidR="00E0399D" w:rsidRPr="001D79E3" w:rsidRDefault="00E0399D" w:rsidP="006038EB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12722505" w14:textId="77777777" w:rsidR="00E0399D" w:rsidRPr="001D79E3" w:rsidRDefault="00E0399D" w:rsidP="006038EB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711" w:type="dxa"/>
            <w:gridSpan w:val="8"/>
            <w:vMerge/>
            <w:tcBorders>
              <w:left w:val="nil"/>
            </w:tcBorders>
            <w:vAlign w:val="center"/>
          </w:tcPr>
          <w:p w14:paraId="0EFCF5EE" w14:textId="77777777" w:rsidR="00E0399D" w:rsidRPr="00CC0D84" w:rsidRDefault="00E0399D" w:rsidP="006038EB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E0399D" w14:paraId="3B92F5DE" w14:textId="19736F0D" w:rsidTr="00A8298F">
        <w:tc>
          <w:tcPr>
            <w:tcW w:w="2908" w:type="dxa"/>
            <w:gridSpan w:val="3"/>
            <w:tcBorders>
              <w:tl2br w:val="single" w:sz="4" w:space="0" w:color="auto"/>
            </w:tcBorders>
            <w:vAlign w:val="center"/>
          </w:tcPr>
          <w:p w14:paraId="6E0CCB5A" w14:textId="77777777" w:rsidR="00E0399D" w:rsidRDefault="00E0399D" w:rsidP="00E0399D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14:paraId="7BE2208C" w14:textId="77777777" w:rsidR="00E0399D" w:rsidRDefault="00E0399D" w:rsidP="00E0399D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2365" w:type="dxa"/>
            <w:gridSpan w:val="2"/>
            <w:tcBorders>
              <w:bottom w:val="single" w:sz="4" w:space="0" w:color="auto"/>
            </w:tcBorders>
            <w:vAlign w:val="center"/>
          </w:tcPr>
          <w:p w14:paraId="2D078795" w14:textId="472D6233" w:rsidR="00E0399D" w:rsidRDefault="00E0399D" w:rsidP="00E0399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水利局主管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vAlign w:val="center"/>
          </w:tcPr>
          <w:p w14:paraId="14E92830" w14:textId="331D2AA6" w:rsidR="00E0399D" w:rsidRDefault="00E0399D" w:rsidP="00E0399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工務局主管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vAlign w:val="center"/>
          </w:tcPr>
          <w:p w14:paraId="4FB770BC" w14:textId="00FA0045" w:rsidR="00E0399D" w:rsidRDefault="00E0399D" w:rsidP="00E0399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交通局主管</w:t>
            </w:r>
          </w:p>
        </w:tc>
        <w:tc>
          <w:tcPr>
            <w:tcW w:w="2366" w:type="dxa"/>
            <w:tcBorders>
              <w:bottom w:val="single" w:sz="4" w:space="0" w:color="auto"/>
            </w:tcBorders>
            <w:vAlign w:val="center"/>
          </w:tcPr>
          <w:p w14:paraId="4B6CB815" w14:textId="11E90201" w:rsidR="00E0399D" w:rsidRDefault="00E0399D" w:rsidP="00E0399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觀光旅遊局主管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vAlign w:val="center"/>
          </w:tcPr>
          <w:p w14:paraId="24DEEB07" w14:textId="32FE96EA" w:rsidR="00E0399D" w:rsidRDefault="00E0399D" w:rsidP="00E0399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經濟發展局主管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vAlign w:val="center"/>
          </w:tcPr>
          <w:p w14:paraId="16EB2684" w14:textId="6BF056F9" w:rsidR="00E0399D" w:rsidRDefault="00E0399D" w:rsidP="00E0399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社會局主管</w:t>
            </w:r>
          </w:p>
        </w:tc>
        <w:tc>
          <w:tcPr>
            <w:tcW w:w="2365" w:type="dxa"/>
            <w:vAlign w:val="center"/>
          </w:tcPr>
          <w:p w14:paraId="5631478E" w14:textId="35681607" w:rsidR="00E0399D" w:rsidRDefault="00E0399D" w:rsidP="00E0399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勞工局主管</w:t>
            </w:r>
          </w:p>
        </w:tc>
        <w:tc>
          <w:tcPr>
            <w:tcW w:w="2366" w:type="dxa"/>
            <w:vAlign w:val="center"/>
          </w:tcPr>
          <w:p w14:paraId="7C77F30D" w14:textId="7521DCF6" w:rsidR="00E0399D" w:rsidRDefault="00E0399D" w:rsidP="00E0399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衛生局主管</w:t>
            </w:r>
          </w:p>
        </w:tc>
      </w:tr>
      <w:tr w:rsidR="009B1AAA" w:rsidRPr="001A0B58" w14:paraId="55208BB1" w14:textId="20B435CE" w:rsidTr="00A8298F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2908" w:type="dxa"/>
            <w:gridSpan w:val="3"/>
            <w:shd w:val="clear" w:color="auto" w:fill="auto"/>
            <w:vAlign w:val="center"/>
          </w:tcPr>
          <w:p w14:paraId="0FEF12FA" w14:textId="77777777" w:rsidR="009B1AAA" w:rsidRPr="001A0B58" w:rsidRDefault="009B1AAA" w:rsidP="009B1AAA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1A0B58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1B7C5AD" w14:textId="096C8582" w:rsidR="009B1AAA" w:rsidRPr="001A0B58" w:rsidRDefault="009B1AAA" w:rsidP="009B1AAA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C4609">
              <w:rPr>
                <w:rFonts w:ascii="新細明體" w:hAnsi="新細明體"/>
                <w:b/>
                <w:noProof/>
                <w:sz w:val="20"/>
              </w:rPr>
              <w:t>7,152,043,161</w:t>
            </w:r>
          </w:p>
        </w:tc>
        <w:tc>
          <w:tcPr>
            <w:tcW w:w="236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2277B47" w14:textId="7C73A9A9" w:rsidR="009B1AAA" w:rsidRPr="001A0B58" w:rsidRDefault="009B1AAA" w:rsidP="009B1AAA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C4609">
              <w:rPr>
                <w:rFonts w:ascii="新細明體" w:hAnsi="新細明體"/>
                <w:b/>
                <w:noProof/>
                <w:sz w:val="20"/>
              </w:rPr>
              <w:t>8,066,985,018</w:t>
            </w:r>
          </w:p>
        </w:tc>
        <w:tc>
          <w:tcPr>
            <w:tcW w:w="236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FB12F2F" w14:textId="5BE50115" w:rsidR="009B1AAA" w:rsidRPr="001A0B58" w:rsidRDefault="009B1AAA" w:rsidP="009B1AAA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C4609">
              <w:rPr>
                <w:rFonts w:ascii="新細明體" w:hAnsi="新細明體"/>
                <w:b/>
                <w:noProof/>
                <w:sz w:val="20"/>
              </w:rPr>
              <w:t>2,017,640,190</w:t>
            </w:r>
          </w:p>
        </w:tc>
        <w:tc>
          <w:tcPr>
            <w:tcW w:w="236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B6BD020" w14:textId="4B528B3A" w:rsidR="009B1AAA" w:rsidRPr="001A0B58" w:rsidRDefault="009B1AAA" w:rsidP="009B1AAA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C4609">
              <w:rPr>
                <w:rFonts w:ascii="新細明體" w:hAnsi="新細明體"/>
                <w:b/>
                <w:noProof/>
                <w:sz w:val="20"/>
              </w:rPr>
              <w:t>649,978,686</w:t>
            </w:r>
          </w:p>
        </w:tc>
        <w:tc>
          <w:tcPr>
            <w:tcW w:w="236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21C425B" w14:textId="6C7D11DE" w:rsidR="009B1AAA" w:rsidRPr="001A0B58" w:rsidRDefault="009B1AAA" w:rsidP="009B1AAA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C4609">
              <w:rPr>
                <w:rFonts w:ascii="新細明體" w:hAnsi="新細明體"/>
                <w:b/>
                <w:noProof/>
                <w:sz w:val="20"/>
              </w:rPr>
              <w:t>769,816,351</w:t>
            </w:r>
          </w:p>
        </w:tc>
        <w:tc>
          <w:tcPr>
            <w:tcW w:w="236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12A51BC" w14:textId="0A525B46" w:rsidR="009B1AAA" w:rsidRPr="001A0B58" w:rsidRDefault="009B1AAA" w:rsidP="009B1AAA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C4609">
              <w:rPr>
                <w:rFonts w:ascii="新細明體" w:hAnsi="新細明體"/>
                <w:b/>
                <w:noProof/>
                <w:sz w:val="20"/>
              </w:rPr>
              <w:t>20,699,375,140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F8E675F" w14:textId="61490B58" w:rsidR="009B1AAA" w:rsidRPr="001A0B58" w:rsidRDefault="009B1AAA" w:rsidP="009B1AAA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61189F">
              <w:rPr>
                <w:rFonts w:ascii="新細明體" w:hAnsi="新細明體"/>
                <w:b/>
                <w:noProof/>
                <w:sz w:val="20"/>
              </w:rPr>
              <w:t>451,432,082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3C80F1E2" w14:textId="559DBCCD" w:rsidR="009B1AAA" w:rsidRPr="001A0B58" w:rsidRDefault="009B1AAA" w:rsidP="009B1AAA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61189F">
              <w:rPr>
                <w:rFonts w:ascii="新細明體" w:hAnsi="新細明體"/>
                <w:b/>
                <w:noProof/>
                <w:sz w:val="20"/>
              </w:rPr>
              <w:t>1,605,072,117</w:t>
            </w:r>
          </w:p>
        </w:tc>
      </w:tr>
      <w:tr w:rsidR="00A8298F" w14:paraId="6E0A735F" w14:textId="39CC40F8" w:rsidTr="00A8298F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43822303" w14:textId="6AA441CF" w:rsidR="00A8298F" w:rsidRDefault="00A8298F" w:rsidP="00A8298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C9BD985" w14:textId="3A7DA15A" w:rsidR="00A8298F" w:rsidRDefault="00A8298F" w:rsidP="00A8298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F4A373" w14:textId="1D37467F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2F4E58" w14:textId="27193FD6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D3819" w14:textId="77EEF260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BDDE6A" w14:textId="22127705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0A6ADA" w14:textId="1C94C052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CB2035C" w14:textId="2EA4E473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437DC48" w14:textId="4F51FDE8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6BE54A13" w14:textId="2047F2EF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8298F" w14:paraId="29A0C5F4" w14:textId="5657AEE4" w:rsidTr="003D6C9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7E112EAE" w14:textId="295E5047" w:rsidR="00A8298F" w:rsidRDefault="00A8298F" w:rsidP="00A8298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2.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1F8ECB7" w14:textId="223A7CC7" w:rsidR="00A8298F" w:rsidRDefault="00A8298F" w:rsidP="00A8298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9DDCDA" w14:textId="61FE5AF6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E961F" w14:textId="3C77C7CC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4217ED" w14:textId="4C22E1B5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9CB1E5" w14:textId="509CDA2E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616D04" w14:textId="1E6A1996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6A00F96" w14:textId="0DDFA4F5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582E53B" w14:textId="367F6EBA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7CDD418F" w14:textId="748A38DA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8298F" w14:paraId="18FC753A" w14:textId="4F28F7E5" w:rsidTr="003D6C9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383BE5F2" w14:textId="5C1285D1" w:rsidR="00A8298F" w:rsidRDefault="00A8298F" w:rsidP="00A8298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3.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7D6D9FD" w14:textId="4DA49052" w:rsidR="00A8298F" w:rsidRDefault="00A8298F" w:rsidP="00A8298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75892A" w14:textId="2E9D04CE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1BEA52" w14:textId="76DA0E6F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F9325F" w14:textId="17CA03D5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E0D2D" w14:textId="28628777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C46B3" w14:textId="2D560BCF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DD10236" w14:textId="505B9C17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64ED2DF" w14:textId="13B72B77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71BAEA39" w14:textId="4A1B841D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8298F" w14:paraId="6F815EAC" w14:textId="2AB88B56" w:rsidTr="003D6C9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462D6807" w14:textId="141D2C3B" w:rsidR="00A8298F" w:rsidRDefault="00A8298F" w:rsidP="00A8298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4.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29FF19" w14:textId="3E36905A" w:rsidR="00A8298F" w:rsidRDefault="00A8298F" w:rsidP="00A8298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2C316E" w14:textId="792ACA4A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13083" w14:textId="762030DF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5EECA2" w14:textId="300E2FCD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A8AA91" w14:textId="32B18ACD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A43A7F" w14:textId="467EA2A4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D64D37E" w14:textId="3C12B839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012778E" w14:textId="78AA0FFE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04C63B30" w14:textId="0D906677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8298F" w14:paraId="325FE3E7" w14:textId="43D944DA" w:rsidTr="003D6C9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1F603BEA" w14:textId="6BBD9D09" w:rsidR="00A8298F" w:rsidRDefault="00A8298F" w:rsidP="00A8298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5.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119CF64" w14:textId="643E5FB3" w:rsidR="00A8298F" w:rsidRDefault="00A8298F" w:rsidP="00A8298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36002C" w14:textId="62D99493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B197D0" w14:textId="54AA8EDC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19DBC1" w14:textId="1FCAE78C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10691C" w14:textId="143D704F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9D2385" w14:textId="6B88726D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268A90A" w14:textId="049DD12D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429CB0F" w14:textId="5B313780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013343AE" w14:textId="2FD86A85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8298F" w14:paraId="72A7AD6F" w14:textId="26B80D94" w:rsidTr="003D6C9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43AEFE2A" w14:textId="7EA2A4A9" w:rsidR="00A8298F" w:rsidRDefault="00A8298F" w:rsidP="00A8298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6.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3B6EC83" w14:textId="4093EC3E" w:rsidR="00A8298F" w:rsidRDefault="00A8298F" w:rsidP="00A8298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9C1E07" w14:textId="666C53FF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38D479" w14:textId="62B0915F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3C0F4E" w14:textId="7FC766A8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240C2A" w14:textId="46DB3A68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F35F3A" w14:textId="6D5BB426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D992835" w14:textId="12760FEE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7A867EC" w14:textId="3E381077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7DEDB66A" w14:textId="31BB9EEF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8298F" w14:paraId="60E5E633" w14:textId="237BE913" w:rsidTr="003D6C9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23EC7927" w14:textId="3928DE18" w:rsidR="00A8298F" w:rsidRDefault="00A8298F" w:rsidP="00A8298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7.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5B58053" w14:textId="6FDD200C" w:rsidR="00A8298F" w:rsidRDefault="00A8298F" w:rsidP="00A8298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08B383" w14:textId="038BCAE5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DB8DBE" w14:textId="2AEFA630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9941B" w14:textId="671ADD16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13A0BA" w14:textId="046954CB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A065D" w14:textId="45361D35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DA3154C" w14:textId="7686244D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474D396" w14:textId="27ABD3EE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63A930A0" w14:textId="1B9B8AAF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8298F" w14:paraId="40010745" w14:textId="6CBB6933" w:rsidTr="003D6C9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61A7651E" w14:textId="16C0C55F" w:rsidR="00A8298F" w:rsidRDefault="00A8298F" w:rsidP="00A8298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8.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EBD2205" w14:textId="7C608268" w:rsidR="00A8298F" w:rsidRDefault="00A8298F" w:rsidP="00A8298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CEFE71" w14:textId="09210FF7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7,152,043,161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043327" w14:textId="1F593BD2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B53E9" w14:textId="0B3902C0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3EC4F9" w14:textId="04A9B1A3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74831" w14:textId="77A96F5C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439616E" w14:textId="4B09E85A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85BACCE" w14:textId="392862F6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6CBFCC20" w14:textId="2C742EE5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8298F" w14:paraId="607EF953" w14:textId="1506D88B" w:rsidTr="003D6C9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7A1490F7" w14:textId="19D17885" w:rsidR="00A8298F" w:rsidRDefault="00A8298F" w:rsidP="00A8298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9.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280B0E5" w14:textId="14093C45" w:rsidR="00A8298F" w:rsidRDefault="00A8298F" w:rsidP="00A8298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0EF7F7" w14:textId="3120CCF3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4B901B" w14:textId="47462945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691,527,546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E43054" w14:textId="3FFFB575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1EDC28" w14:textId="0C0A0DA7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F0DBFA" w14:textId="230E4D8E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A33B972" w14:textId="0E856465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D5E2A06" w14:textId="75BEBB41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42AE1C25" w14:textId="19B734C9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8298F" w14:paraId="23709A3B" w14:textId="2C7A9481" w:rsidTr="003D6C9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525B0D18" w14:textId="2D4672A7" w:rsidR="00A8298F" w:rsidRDefault="00A8298F" w:rsidP="00A8298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10.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22FDA7F" w14:textId="02A94B43" w:rsidR="00A8298F" w:rsidRDefault="00A8298F" w:rsidP="00A8298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DDD87D" w14:textId="14D0F64B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C6D62E" w14:textId="2B31FDF6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7,375,457,472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377F9" w14:textId="723FE3F5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2,017,640,190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EE6D50" w14:textId="182E4317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E47872" w14:textId="797984B5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1ED73D9" w14:textId="7F191CE2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D821BC8" w14:textId="16B66E0A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759FE344" w14:textId="22EA3594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8298F" w14:paraId="00D43EED" w14:textId="11DE8FB5" w:rsidTr="003D6C9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4D02F118" w14:textId="588029DA" w:rsidR="00A8298F" w:rsidRDefault="00A8298F" w:rsidP="00A8298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11.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1D9835B" w14:textId="47D2792B" w:rsidR="00A8298F" w:rsidRDefault="00A8298F" w:rsidP="00A8298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90FD33" w14:textId="299E36D7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E3769" w14:textId="6C13834A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B0A597" w14:textId="03D94F79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CD6D1D" w14:textId="6F5C766F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649,978,686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DFFAE2" w14:textId="1407167D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769,816,351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1A861A2" w14:textId="02AD04BF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3B639CE" w14:textId="0215773C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223BCABA" w14:textId="6E13D530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8298F" w14:paraId="5BCA091F" w14:textId="6ADD0F58" w:rsidTr="003D6C9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5BC7E2A5" w14:textId="5F9900DA" w:rsidR="00A8298F" w:rsidRDefault="00A8298F" w:rsidP="00A8298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12.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97EA837" w14:textId="0BC29ED0" w:rsidR="00A8298F" w:rsidRDefault="00A8298F" w:rsidP="00A8298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0846EF" w14:textId="6ECC8B13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9614EB" w14:textId="7FB3FBF7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AD49E5" w14:textId="5036861F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F8BDD2" w14:textId="41F70E1B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96DCC9" w14:textId="1312D270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4A0C70B" w14:textId="64D38A78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452,047,694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7009111" w14:textId="6D633595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3DA291A3" w14:textId="6221C78D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8298F" w14:paraId="396591F0" w14:textId="20B9FEFF" w:rsidTr="003D6C9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2F32B6D3" w14:textId="4B1BF054" w:rsidR="00A8298F" w:rsidRDefault="00A8298F" w:rsidP="00A8298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13.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0CCE331" w14:textId="09DFA288" w:rsidR="00A8298F" w:rsidRDefault="00A8298F" w:rsidP="00A8298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34D572" w14:textId="560D8D50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ED5FFD" w14:textId="6B1CDB67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884434" w14:textId="7610F08C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AD49D2" w14:textId="451A82A9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5C957" w14:textId="76635AD6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939F675" w14:textId="1E44EFC4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583,756,731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FB0B6E6" w14:textId="7A751ED0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1A783BE1" w14:textId="06F1C68B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8298F" w14:paraId="1C162B11" w14:textId="119DE5E8" w:rsidTr="003D6C9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4C6A0004" w14:textId="18ABA228" w:rsidR="00A8298F" w:rsidRDefault="00A8298F" w:rsidP="00A8298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14.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89C6BBF" w14:textId="0B788B43" w:rsidR="00A8298F" w:rsidRDefault="00A8298F" w:rsidP="00A8298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DE43C4" w14:textId="35FB045A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ABE0D" w14:textId="0B9DA5A9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B9B856" w14:textId="3C375821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E19D40" w14:textId="5EE9BC6E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5A6A35" w14:textId="2A1AF7A1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AA93171" w14:textId="2FFB24F0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19,663,570,715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7DAB31C" w14:textId="1E8096B7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/>
                <w:noProof/>
                <w:sz w:val="20"/>
              </w:rPr>
              <w:t>224,653,880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7189AD7A" w14:textId="3CF524EE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8298F" w14:paraId="352EA99E" w14:textId="49D10400" w:rsidTr="003D6C9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76D4736F" w14:textId="0795D18B" w:rsidR="00A8298F" w:rsidRDefault="00A8298F" w:rsidP="00A8298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15.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97EE240" w14:textId="1994659D" w:rsidR="00A8298F" w:rsidRDefault="00A8298F" w:rsidP="00A8298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BA7822" w14:textId="2A5FA890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F83C0" w14:textId="4F4AC4FE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8E1698" w14:textId="3F4BE6D3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05A7C1" w14:textId="6743D20D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1451E" w14:textId="7BF3C058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2C57DF9" w14:textId="5CBC0675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D7E667D" w14:textId="62551F8A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/>
                <w:noProof/>
                <w:sz w:val="20"/>
              </w:rPr>
              <w:t>226,778,202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72935661" w14:textId="23248A74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8298F" w14:paraId="728FCF34" w14:textId="1965B409" w:rsidTr="003D6C9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25A097D9" w14:textId="5A246DCA" w:rsidR="00A8298F" w:rsidRDefault="00A8298F" w:rsidP="00A8298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16.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A2DF4EE" w14:textId="4294D2E5" w:rsidR="00A8298F" w:rsidRDefault="00A8298F" w:rsidP="00A8298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1A22D5" w14:textId="15534863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B70D15" w14:textId="0124BE01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7DD851" w14:textId="212F95A2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E04E4E" w14:textId="4F5D330C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28C69F" w14:textId="4B096ABB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758BC1E" w14:textId="7C034EC6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235BC90" w14:textId="743574E5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6DB88D37" w14:textId="402849DF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/>
                <w:noProof/>
                <w:sz w:val="20"/>
              </w:rPr>
              <w:t>1,605,072,117</w:t>
            </w:r>
          </w:p>
        </w:tc>
      </w:tr>
      <w:tr w:rsidR="00A8298F" w14:paraId="6813803B" w14:textId="5C0E6FEA" w:rsidTr="003D6C9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0F03D192" w14:textId="520D87B4" w:rsidR="00A8298F" w:rsidRDefault="00A8298F" w:rsidP="00A8298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17.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20CF781" w14:textId="6C1BE4E5" w:rsidR="00A8298F" w:rsidRDefault="00A8298F" w:rsidP="00A8298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7FBBD9" w14:textId="4ED2F4E9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563F36" w14:textId="411D85CC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C3CA1E" w14:textId="0FC7C404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2DB005" w14:textId="0591C85A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C6A8D4" w14:textId="0C457F25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9478DE8" w14:textId="5B1B663A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91BBC4B" w14:textId="6E6C586D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30E84471" w14:textId="22925BD0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8298F" w14:paraId="7B26CBA1" w14:textId="5996741F" w:rsidTr="003D6C9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1C78CE2C" w14:textId="1647688B" w:rsidR="00A8298F" w:rsidRDefault="00A8298F" w:rsidP="00A8298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18.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F2B425B" w14:textId="4C826CAB" w:rsidR="00A8298F" w:rsidRDefault="00A8298F" w:rsidP="00A8298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9D7E9D" w14:textId="048BCF13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0F39E8" w14:textId="796C7A8B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2D5032" w14:textId="6F46FCC4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6A82FA" w14:textId="0E7125CF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2F918E" w14:textId="7417A5A4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EEFBB2A" w14:textId="430492D1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DEC3E81" w14:textId="15E2D3C8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7BF1B7A1" w14:textId="5FA30069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8298F" w14:paraId="06C5DA0C" w14:textId="031E8AB0" w:rsidTr="003D6C9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66F08811" w14:textId="204F9881" w:rsidR="00A8298F" w:rsidRDefault="00A8298F" w:rsidP="00A8298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19.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A5EC77E" w14:textId="289A5120" w:rsidR="00A8298F" w:rsidRDefault="00A8298F" w:rsidP="00A8298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17E4BF" w14:textId="776DF58D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AF4129" w14:textId="428904D6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63B08F" w14:textId="0429E7F9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96904" w14:textId="758A00A4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BE9D17" w14:textId="3595E1A5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C9D3EA4" w14:textId="232908F2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778F7C3" w14:textId="251D2323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45BB2454" w14:textId="616FC99D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8298F" w14:paraId="58A15D63" w14:textId="376D92AB" w:rsidTr="003D6C9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494344B8" w14:textId="49F6F3B1" w:rsidR="00A8298F" w:rsidRDefault="00A8298F" w:rsidP="00A8298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20.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F4AA88B" w14:textId="21EFA2B9" w:rsidR="00A8298F" w:rsidRDefault="00A8298F" w:rsidP="00A8298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債務付息支出</w:t>
            </w:r>
          </w:p>
        </w:tc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30C074" w14:textId="1F69A899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53E19B" w14:textId="43EEF59B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02CB60" w14:textId="5C1B81B4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411A6F" w14:textId="423B8784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9FF820" w14:textId="7C816053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5FEE1BB" w14:textId="20470685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E26914E" w14:textId="5EF41B58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01A08709" w14:textId="3E440FB4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8298F" w14:paraId="7B863DE7" w14:textId="066920BE" w:rsidTr="003D6C9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62CCF94E" w14:textId="6705F497" w:rsidR="00A8298F" w:rsidRDefault="00A8298F" w:rsidP="00A8298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21.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1888923" w14:textId="6A852357" w:rsidR="00A8298F" w:rsidRDefault="00A8298F" w:rsidP="00A8298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2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1EC51" w14:textId="0EFDD1D8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A8C8" w14:textId="43A67056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D3D4" w14:textId="51C787F7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13751" w14:textId="24196FE8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40D52" w14:textId="797B696F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FFD609" w14:textId="312A4E7B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7C2E98B" w14:textId="35F4B083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0A19BC8B" w14:textId="1868AD19" w:rsidR="00A8298F" w:rsidRDefault="00A8298F" w:rsidP="00A8298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09A5E780" w14:textId="77777777" w:rsidR="00163625" w:rsidRPr="00163625" w:rsidRDefault="00163625" w:rsidP="00163625">
      <w:r>
        <w:br w:type="page"/>
      </w:r>
    </w:p>
    <w:tbl>
      <w:tblPr>
        <w:tblW w:w="2186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4"/>
        <w:gridCol w:w="56"/>
        <w:gridCol w:w="2418"/>
        <w:gridCol w:w="211"/>
        <w:gridCol w:w="2497"/>
        <w:gridCol w:w="2709"/>
        <w:gridCol w:w="2708"/>
        <w:gridCol w:w="2709"/>
        <w:gridCol w:w="2708"/>
        <w:gridCol w:w="2709"/>
        <w:gridCol w:w="2709"/>
      </w:tblGrid>
      <w:tr w:rsidR="00163625" w14:paraId="0BA3C126" w14:textId="77777777" w:rsidTr="006038EB">
        <w:tc>
          <w:tcPr>
            <w:tcW w:w="49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CAECEB3" w14:textId="77777777" w:rsidR="00163625" w:rsidRPr="001D79E3" w:rsidRDefault="00163625" w:rsidP="006038EB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lastRenderedPageBreak/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193C8185" w14:textId="77777777" w:rsidR="00163625" w:rsidRPr="001D79E3" w:rsidRDefault="00163625" w:rsidP="006038EB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749" w:type="dxa"/>
            <w:gridSpan w:val="7"/>
            <w:vMerge w:val="restart"/>
            <w:tcBorders>
              <w:top w:val="nil"/>
              <w:left w:val="nil"/>
            </w:tcBorders>
            <w:vAlign w:val="bottom"/>
          </w:tcPr>
          <w:p w14:paraId="414192A6" w14:textId="77777777" w:rsidR="00163625" w:rsidRPr="005C62A3" w:rsidRDefault="00163625" w:rsidP="006038EB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163625" w14:paraId="0AF0AD26" w14:textId="77777777" w:rsidTr="006038EB">
        <w:tc>
          <w:tcPr>
            <w:tcW w:w="490" w:type="dxa"/>
            <w:gridSpan w:val="2"/>
            <w:tcBorders>
              <w:top w:val="nil"/>
              <w:right w:val="nil"/>
            </w:tcBorders>
            <w:shd w:val="clear" w:color="auto" w:fill="auto"/>
            <w:vAlign w:val="center"/>
          </w:tcPr>
          <w:p w14:paraId="2435964A" w14:textId="77777777" w:rsidR="00163625" w:rsidRPr="001D79E3" w:rsidRDefault="00163625" w:rsidP="006038EB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36D3534D" w14:textId="77777777" w:rsidR="00163625" w:rsidRPr="001D79E3" w:rsidRDefault="00163625" w:rsidP="006038EB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749" w:type="dxa"/>
            <w:gridSpan w:val="7"/>
            <w:vMerge/>
            <w:tcBorders>
              <w:left w:val="nil"/>
            </w:tcBorders>
            <w:vAlign w:val="center"/>
          </w:tcPr>
          <w:p w14:paraId="642F7036" w14:textId="77777777" w:rsidR="00163625" w:rsidRPr="00CC0D84" w:rsidRDefault="00163625" w:rsidP="006038EB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E0399D" w14:paraId="2659CFEF" w14:textId="77777777" w:rsidTr="006038EB">
        <w:tc>
          <w:tcPr>
            <w:tcW w:w="2908" w:type="dxa"/>
            <w:gridSpan w:val="3"/>
            <w:tcBorders>
              <w:tl2br w:val="single" w:sz="4" w:space="0" w:color="auto"/>
            </w:tcBorders>
            <w:vAlign w:val="center"/>
          </w:tcPr>
          <w:p w14:paraId="4E2F4300" w14:textId="77777777" w:rsidR="00E0399D" w:rsidRDefault="00E0399D" w:rsidP="00E0399D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14:paraId="062A39AF" w14:textId="77777777" w:rsidR="00E0399D" w:rsidRDefault="00E0399D" w:rsidP="00E0399D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2708" w:type="dxa"/>
            <w:gridSpan w:val="2"/>
            <w:vAlign w:val="center"/>
          </w:tcPr>
          <w:p w14:paraId="1CF3AA85" w14:textId="4DC28D8D" w:rsidR="00E0399D" w:rsidRDefault="00E0399D" w:rsidP="00E0399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都市發展局主管</w:t>
            </w:r>
          </w:p>
        </w:tc>
        <w:tc>
          <w:tcPr>
            <w:tcW w:w="2709" w:type="dxa"/>
            <w:vAlign w:val="center"/>
          </w:tcPr>
          <w:p w14:paraId="4AE16FC8" w14:textId="3BBD2693" w:rsidR="00E0399D" w:rsidRDefault="00E0399D" w:rsidP="00E0399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環境保護局主管</w:t>
            </w:r>
          </w:p>
        </w:tc>
        <w:tc>
          <w:tcPr>
            <w:tcW w:w="2708" w:type="dxa"/>
            <w:vAlign w:val="center"/>
          </w:tcPr>
          <w:p w14:paraId="458A1FBA" w14:textId="627DB2C3" w:rsidR="00E0399D" w:rsidRDefault="00E0399D" w:rsidP="00E0399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警察局主管</w:t>
            </w:r>
          </w:p>
        </w:tc>
        <w:tc>
          <w:tcPr>
            <w:tcW w:w="2709" w:type="dxa"/>
            <w:vAlign w:val="center"/>
          </w:tcPr>
          <w:p w14:paraId="5EEFF4C4" w14:textId="0B3FC91F" w:rsidR="00E0399D" w:rsidRDefault="00E0399D" w:rsidP="00E0399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財政稅務局主管</w:t>
            </w:r>
          </w:p>
        </w:tc>
        <w:tc>
          <w:tcPr>
            <w:tcW w:w="2708" w:type="dxa"/>
            <w:vAlign w:val="center"/>
          </w:tcPr>
          <w:p w14:paraId="368DE702" w14:textId="29135B6B" w:rsidR="00E0399D" w:rsidRDefault="00E0399D" w:rsidP="00E0399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體育局主管</w:t>
            </w:r>
          </w:p>
        </w:tc>
        <w:tc>
          <w:tcPr>
            <w:tcW w:w="2709" w:type="dxa"/>
            <w:vAlign w:val="center"/>
          </w:tcPr>
          <w:p w14:paraId="7CE40F77" w14:textId="79CD6602" w:rsidR="00E0399D" w:rsidRDefault="00E0399D" w:rsidP="00E0399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proofErr w:type="gramStart"/>
            <w:r>
              <w:rPr>
                <w:rFonts w:ascii="標楷體" w:eastAsia="標楷體"/>
                <w:sz w:val="20"/>
              </w:rPr>
              <w:t>統籌支撥科目</w:t>
            </w:r>
            <w:proofErr w:type="gramEnd"/>
          </w:p>
        </w:tc>
        <w:tc>
          <w:tcPr>
            <w:tcW w:w="2709" w:type="dxa"/>
            <w:vAlign w:val="center"/>
          </w:tcPr>
          <w:p w14:paraId="54323CF8" w14:textId="563426E9" w:rsidR="00E0399D" w:rsidRDefault="00E0399D" w:rsidP="00E0399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合計</w:t>
            </w:r>
          </w:p>
        </w:tc>
      </w:tr>
      <w:tr w:rsidR="009B1AAA" w:rsidRPr="00262DC2" w14:paraId="5B8C64DB" w14:textId="77777777" w:rsidTr="004C6344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2908" w:type="dxa"/>
            <w:gridSpan w:val="3"/>
            <w:shd w:val="clear" w:color="auto" w:fill="auto"/>
            <w:vAlign w:val="center"/>
          </w:tcPr>
          <w:p w14:paraId="5E8AD57F" w14:textId="77777777" w:rsidR="009B1AAA" w:rsidRPr="00262DC2" w:rsidRDefault="009B1AAA" w:rsidP="009B1AAA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262DC2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0F2D4288" w14:textId="15F9D49A" w:rsidR="009B1AAA" w:rsidRPr="00262DC2" w:rsidRDefault="009B1AAA" w:rsidP="009B1AAA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61189F">
              <w:rPr>
                <w:rFonts w:ascii="新細明體" w:hAnsi="新細明體"/>
                <w:b/>
                <w:noProof/>
                <w:sz w:val="20"/>
              </w:rPr>
              <w:t>264,500,678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65E0344" w14:textId="258E1D31" w:rsidR="009B1AAA" w:rsidRPr="00262DC2" w:rsidRDefault="009B1AAA" w:rsidP="009B1AAA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61189F">
              <w:rPr>
                <w:rFonts w:ascii="新細明體" w:hAnsi="新細明體"/>
                <w:b/>
                <w:noProof/>
                <w:sz w:val="20"/>
              </w:rPr>
              <w:t>4,254,947,458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FB039D1" w14:textId="7A3528F7" w:rsidR="009B1AAA" w:rsidRPr="00262DC2" w:rsidRDefault="009B1AAA" w:rsidP="009B1AAA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61189F">
              <w:rPr>
                <w:rFonts w:ascii="新細明體" w:hAnsi="新細明體"/>
                <w:b/>
                <w:noProof/>
                <w:sz w:val="20"/>
              </w:rPr>
              <w:t>7,610,358,816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6A6F944" w14:textId="71601506" w:rsidR="009B1AAA" w:rsidRPr="00262DC2" w:rsidRDefault="009B1AAA" w:rsidP="009B1AAA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61189F">
              <w:rPr>
                <w:rFonts w:ascii="新細明體" w:hAnsi="新細明體"/>
                <w:b/>
                <w:noProof/>
                <w:sz w:val="20"/>
              </w:rPr>
              <w:t>1,585,327,612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EB586BC" w14:textId="19B160CE" w:rsidR="009B1AAA" w:rsidRPr="00262DC2" w:rsidRDefault="009B1AAA" w:rsidP="009B1AAA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61189F">
              <w:rPr>
                <w:rFonts w:ascii="新細明體" w:hAnsi="新細明體"/>
                <w:b/>
                <w:noProof/>
                <w:sz w:val="20"/>
              </w:rPr>
              <w:t>1,993,135,113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4FEBCC0" w14:textId="47875A2F" w:rsidR="009B1AAA" w:rsidRPr="00262DC2" w:rsidRDefault="009B1AAA" w:rsidP="009B1AAA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B1AAA">
              <w:rPr>
                <w:rFonts w:ascii="新細明體" w:hAnsi="新細明體"/>
                <w:b/>
                <w:noProof/>
                <w:sz w:val="20"/>
              </w:rPr>
              <w:t>6,484,021,802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B9C0583" w14:textId="0F5035A4" w:rsidR="009B1AAA" w:rsidRPr="00262DC2" w:rsidRDefault="009B1AAA" w:rsidP="009B1AAA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B1AAA">
              <w:rPr>
                <w:rFonts w:ascii="新細明體" w:hAnsi="新細明體"/>
                <w:b/>
                <w:noProof/>
                <w:sz w:val="20"/>
              </w:rPr>
              <w:t>119,985,129,227</w:t>
            </w:r>
          </w:p>
        </w:tc>
      </w:tr>
      <w:tr w:rsidR="009B1AAA" w14:paraId="0A811F0B" w14:textId="77777777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168E5AE0" w14:textId="772A39D0" w:rsidR="009B1AAA" w:rsidRDefault="009B1AAA" w:rsidP="009B1AA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405FF8C" w14:textId="29F8E81C" w:rsidR="009B1AAA" w:rsidRDefault="009B1AAA" w:rsidP="009B1AA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65297D77" w14:textId="4C3156E2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3BF35BF" w14:textId="56794E99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97D88FF" w14:textId="6CD0C606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FFD89B6" w14:textId="4A0C94DE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C98D43E" w14:textId="2CD1C313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E135985" w14:textId="723BB9EE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75DF4B2" w14:textId="2F518DF2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/>
                <w:noProof/>
                <w:sz w:val="20"/>
              </w:rPr>
              <w:t>785,031,503</w:t>
            </w:r>
          </w:p>
        </w:tc>
      </w:tr>
      <w:tr w:rsidR="009B1AAA" w14:paraId="7F5D58CB" w14:textId="77777777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102C5EE7" w14:textId="456123EC" w:rsidR="009B1AAA" w:rsidRDefault="009B1AAA" w:rsidP="009B1AA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2.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6909C53" w14:textId="3AABDD31" w:rsidR="009B1AAA" w:rsidRDefault="009B1AAA" w:rsidP="009B1AA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44C9DFE3" w14:textId="4CFB0654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F9EE91A" w14:textId="774488D3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E61318E" w14:textId="4D504547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1B70DBF" w14:textId="5F1EE672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6972735" w14:textId="04749F42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FC81FC1" w14:textId="01F42C41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B77008F" w14:textId="516DC9F4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/>
                <w:noProof/>
                <w:sz w:val="20"/>
              </w:rPr>
              <w:t>728,844,116</w:t>
            </w:r>
          </w:p>
        </w:tc>
      </w:tr>
      <w:tr w:rsidR="009B1AAA" w14:paraId="3F6E4F26" w14:textId="77777777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261A56BB" w14:textId="44D26EA8" w:rsidR="009B1AAA" w:rsidRDefault="009B1AAA" w:rsidP="009B1AA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3.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B2464B3" w14:textId="57EC0D81" w:rsidR="009B1AAA" w:rsidRDefault="009B1AAA" w:rsidP="009B1AA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7E37F1BA" w14:textId="047A9F4B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3417072" w14:textId="2E01E7EC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0839344" w14:textId="023C45B4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2B566FB" w14:textId="1443A347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43C6567" w14:textId="6185C0DD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C0AFF6E" w14:textId="677DA50C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CF5DEBA" w14:textId="4757DCFB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/>
                <w:noProof/>
                <w:sz w:val="20"/>
              </w:rPr>
              <w:t>9,514,694,160</w:t>
            </w:r>
          </w:p>
        </w:tc>
      </w:tr>
      <w:tr w:rsidR="009B1AAA" w14:paraId="539ECFA7" w14:textId="77777777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54B36C7B" w14:textId="3E3F8EB1" w:rsidR="009B1AAA" w:rsidRDefault="009B1AAA" w:rsidP="009B1AA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4.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5DF4CE2" w14:textId="2751F0F9" w:rsidR="009B1AAA" w:rsidRDefault="009B1AAA" w:rsidP="009B1AA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6295390A" w14:textId="5F5860CA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1BA24A7" w14:textId="1CB6B2B5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D1CE35A" w14:textId="1F617396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/>
                <w:noProof/>
                <w:sz w:val="20"/>
              </w:rPr>
              <w:t>7,610,358,816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84AAE84" w14:textId="15BAB59C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415C7FB" w14:textId="4430E68C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2A5D3B6" w14:textId="3CEF60C6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EB79368" w14:textId="01CA93F5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/>
                <w:noProof/>
                <w:sz w:val="20"/>
              </w:rPr>
              <w:t>7,610,358,816</w:t>
            </w:r>
          </w:p>
        </w:tc>
      </w:tr>
      <w:tr w:rsidR="009B1AAA" w14:paraId="312C3137" w14:textId="77777777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0F62B3C9" w14:textId="57C8D8AF" w:rsidR="009B1AAA" w:rsidRDefault="009B1AAA" w:rsidP="009B1AA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5.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E912678" w14:textId="4F2D8C50" w:rsidR="009B1AAA" w:rsidRDefault="009B1AAA" w:rsidP="009B1AA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717D732D" w14:textId="386D1219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4B87E47" w14:textId="294A02AF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4D17096" w14:textId="4E4694C1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1D92201" w14:textId="287B30A0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/>
                <w:noProof/>
                <w:sz w:val="20"/>
              </w:rPr>
              <w:t>752,774,983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1FA4F57" w14:textId="7874FEC3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AC28150" w14:textId="7D29D158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2E7C98F" w14:textId="735804E4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/>
                <w:noProof/>
                <w:sz w:val="20"/>
              </w:rPr>
              <w:t>752,774,983</w:t>
            </w:r>
          </w:p>
        </w:tc>
      </w:tr>
      <w:tr w:rsidR="009B1AAA" w14:paraId="5A7CFBEE" w14:textId="77777777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06E4DC90" w14:textId="61E73BC9" w:rsidR="009B1AAA" w:rsidRDefault="009B1AAA" w:rsidP="009B1AA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6.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768E2A6" w14:textId="7EED871A" w:rsidR="009B1AAA" w:rsidRDefault="009B1AAA" w:rsidP="009B1AA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5DCBC1B6" w14:textId="34A10AB5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CD340ED" w14:textId="139491DA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F6EADD1" w14:textId="75C6E5F4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40F3684" w14:textId="01118115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6AB4F13" w14:textId="4ACAA994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/>
                <w:noProof/>
                <w:sz w:val="20"/>
              </w:rPr>
              <w:t>475,982,776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5058609" w14:textId="6AB3947C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FF3E3F5" w14:textId="036DDE8D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/>
                <w:noProof/>
                <w:sz w:val="20"/>
              </w:rPr>
              <w:t>37,539,139,742</w:t>
            </w:r>
          </w:p>
        </w:tc>
      </w:tr>
      <w:tr w:rsidR="009B1AAA" w14:paraId="2497698E" w14:textId="77777777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1DE2CEB6" w14:textId="2DBF0117" w:rsidR="009B1AAA" w:rsidRDefault="009B1AAA" w:rsidP="009B1AA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7.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7D9AFB5" w14:textId="1399A766" w:rsidR="009B1AAA" w:rsidRDefault="009B1AAA" w:rsidP="009B1AA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453668DA" w14:textId="18C6F824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3615294" w14:textId="01EBC562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7A9DA5F" w14:textId="10EA8476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A2B49DA" w14:textId="62057FF4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9BCF3C8" w14:textId="1BBC6D00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/>
                <w:noProof/>
                <w:sz w:val="20"/>
              </w:rPr>
              <w:t>1,517,152,337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0E1135A" w14:textId="6B7DEE9A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5B0396B" w14:textId="6A7DA8EF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/>
                <w:noProof/>
                <w:sz w:val="20"/>
              </w:rPr>
              <w:t>4,448,342,986</w:t>
            </w:r>
          </w:p>
        </w:tc>
      </w:tr>
      <w:tr w:rsidR="009B1AAA" w14:paraId="1F3E1419" w14:textId="77777777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18AA5F4F" w14:textId="0B1861C2" w:rsidR="009B1AAA" w:rsidRDefault="009B1AAA" w:rsidP="009B1AA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8.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FB94274" w14:textId="416B14B6" w:rsidR="009B1AAA" w:rsidRDefault="009B1AAA" w:rsidP="009B1AA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61373C1F" w14:textId="088A8C8E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F0A6541" w14:textId="74A4E8C8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CDB28FB" w14:textId="46F76E1F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EC01221" w14:textId="7E5148AB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9845A07" w14:textId="1A59BB3B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57E7073" w14:textId="41D88FB2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EAC9E34" w14:textId="6F874C81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/>
                <w:noProof/>
                <w:sz w:val="20"/>
              </w:rPr>
              <w:t>9,438,461,931</w:t>
            </w:r>
          </w:p>
        </w:tc>
      </w:tr>
      <w:tr w:rsidR="009B1AAA" w14:paraId="49F14531" w14:textId="77777777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29643442" w14:textId="43440A8A" w:rsidR="009B1AAA" w:rsidRDefault="009B1AAA" w:rsidP="009B1AA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9.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B95C971" w14:textId="24552A6C" w:rsidR="009B1AAA" w:rsidRDefault="009B1AAA" w:rsidP="009B1AA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2C5DBD08" w14:textId="1C406BF2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329B29A" w14:textId="52D20F9F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1B5777E" w14:textId="3625859E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9B5E36D" w14:textId="54FA2E9B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1E2D7D0" w14:textId="142D3B94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67E334A" w14:textId="18F5DE54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2824080" w14:textId="685606DB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/>
                <w:noProof/>
                <w:sz w:val="20"/>
              </w:rPr>
              <w:t>691,527,546</w:t>
            </w:r>
          </w:p>
        </w:tc>
      </w:tr>
      <w:tr w:rsidR="009B1AAA" w14:paraId="6C709A8E" w14:textId="77777777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5352A287" w14:textId="001CD1BA" w:rsidR="009B1AAA" w:rsidRDefault="009B1AAA" w:rsidP="009B1AA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10.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7F848B5" w14:textId="6CA676C1" w:rsidR="009B1AAA" w:rsidRDefault="009B1AAA" w:rsidP="009B1AA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1B0A34C7" w14:textId="66486009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19774C8" w14:textId="6D9DAFDE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A68093A" w14:textId="651B6338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436D78D" w14:textId="15EC8052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6F82221" w14:textId="79B2CDD4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84200AA" w14:textId="73801C93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72047D5" w14:textId="2C32F707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/>
                <w:noProof/>
                <w:sz w:val="20"/>
              </w:rPr>
              <w:t>10,258,273,695</w:t>
            </w:r>
          </w:p>
        </w:tc>
      </w:tr>
      <w:tr w:rsidR="009B1AAA" w14:paraId="1F9A39A1" w14:textId="77777777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10D96556" w14:textId="6BF0B63D" w:rsidR="009B1AAA" w:rsidRDefault="009B1AAA" w:rsidP="009B1AA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11.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6E6342B" w14:textId="0C8C29DD" w:rsidR="009B1AAA" w:rsidRDefault="009B1AAA" w:rsidP="009B1AA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386C35C1" w14:textId="217DDA3A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A5708AD" w14:textId="7EC2B983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7F4AD56" w14:textId="1FFC2922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0AAA9F0" w14:textId="728AEC3F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/>
                <w:noProof/>
                <w:sz w:val="20"/>
              </w:rPr>
              <w:t>28,277,491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E463308" w14:textId="580AD72C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6208164" w14:textId="4E49DFBF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81097BF" w14:textId="19A00153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/>
                <w:noProof/>
                <w:sz w:val="20"/>
              </w:rPr>
              <w:t>1,752,328,625</w:t>
            </w:r>
          </w:p>
        </w:tc>
      </w:tr>
      <w:tr w:rsidR="009B1AAA" w14:paraId="2ED9B87B" w14:textId="77777777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0ED49700" w14:textId="35650EA6" w:rsidR="009B1AAA" w:rsidRDefault="009B1AAA" w:rsidP="009B1AA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12.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AA194A6" w14:textId="00EFBD44" w:rsidR="009B1AAA" w:rsidRDefault="009B1AAA" w:rsidP="009B1AA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23D0A93B" w14:textId="5DECF013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6F8F8E7" w14:textId="0119BDD8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8717FCC" w14:textId="0D86B410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54092B1" w14:textId="0B530D29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9488B7B" w14:textId="26C024F1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F1BDF33" w14:textId="061E1375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B4E8890" w14:textId="2D690B91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/>
                <w:noProof/>
                <w:sz w:val="20"/>
              </w:rPr>
              <w:t>639,422,149</w:t>
            </w:r>
          </w:p>
        </w:tc>
      </w:tr>
      <w:tr w:rsidR="009B1AAA" w14:paraId="68A4819C" w14:textId="77777777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269BD609" w14:textId="16150E7B" w:rsidR="009B1AAA" w:rsidRDefault="009B1AAA" w:rsidP="009B1AA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13.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1871B0D" w14:textId="40D94CBA" w:rsidR="009B1AAA" w:rsidRDefault="009B1AAA" w:rsidP="009B1AA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6725AFCA" w14:textId="61312D54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BD5D225" w14:textId="6FA741DC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4EB8F49" w14:textId="6F7C9A0C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BE4C60E" w14:textId="097D63AC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28EB518" w14:textId="12BF271E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7C6216D" w14:textId="226E2A83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6FD25EA" w14:textId="7F6F8115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/>
                <w:noProof/>
                <w:sz w:val="20"/>
              </w:rPr>
              <w:t>583,756,731</w:t>
            </w:r>
          </w:p>
        </w:tc>
      </w:tr>
      <w:tr w:rsidR="009B1AAA" w14:paraId="375ECB3E" w14:textId="77777777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5C5C03B7" w14:textId="10EF7518" w:rsidR="009B1AAA" w:rsidRDefault="009B1AAA" w:rsidP="009B1AA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14.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A0D2467" w14:textId="4D6BCBFF" w:rsidR="009B1AAA" w:rsidRDefault="009B1AAA" w:rsidP="009B1AA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353A3805" w14:textId="6F5095EA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583DEED" w14:textId="2B548A71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F0BEC08" w14:textId="41725DDD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76AE91E" w14:textId="7EDB3EE4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B7DE144" w14:textId="36B857FE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737BE7B" w14:textId="798ACF34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09320D1" w14:textId="75099A6E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/>
                <w:noProof/>
                <w:sz w:val="20"/>
              </w:rPr>
              <w:t>21,602,576,849</w:t>
            </w:r>
          </w:p>
        </w:tc>
      </w:tr>
      <w:tr w:rsidR="009B1AAA" w14:paraId="3DCD9C0D" w14:textId="77777777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224D6705" w14:textId="63DDF4E1" w:rsidR="009B1AAA" w:rsidRDefault="009B1AAA" w:rsidP="009B1AA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15.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AA7D0C8" w14:textId="55084A55" w:rsidR="009B1AAA" w:rsidRDefault="009B1AAA" w:rsidP="009B1AA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23015888" w14:textId="031E1CE4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5AE2503" w14:textId="03996A89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4CEA222" w14:textId="14138F5E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62EB51E" w14:textId="55EB7208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8E6ED4E" w14:textId="5FA465EE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E2AA605" w14:textId="5E1A584C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530021B" w14:textId="36A6906B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/>
                <w:noProof/>
                <w:sz w:val="20"/>
              </w:rPr>
              <w:t>226,778,202</w:t>
            </w:r>
          </w:p>
        </w:tc>
      </w:tr>
      <w:tr w:rsidR="009B1AAA" w14:paraId="4E5F3926" w14:textId="77777777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7EB57F18" w14:textId="587175CA" w:rsidR="009B1AAA" w:rsidRDefault="009B1AAA" w:rsidP="009B1AA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16.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3E87B30" w14:textId="13C0AFA9" w:rsidR="009B1AAA" w:rsidRDefault="009B1AAA" w:rsidP="009B1AA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58CA9975" w14:textId="05B765D0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F6E001B" w14:textId="3D314414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A070D82" w14:textId="6F41A99E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B9E1E40" w14:textId="53D0B731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BFB57E9" w14:textId="620926BD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4687D9B" w14:textId="0B19DD83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7A775CE" w14:textId="0F68E05F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/>
                <w:noProof/>
                <w:sz w:val="20"/>
              </w:rPr>
              <w:t>1,605,072,117</w:t>
            </w:r>
          </w:p>
        </w:tc>
      </w:tr>
      <w:tr w:rsidR="009B1AAA" w14:paraId="6FC00524" w14:textId="77777777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1505370D" w14:textId="728CA41A" w:rsidR="009B1AAA" w:rsidRDefault="009B1AAA" w:rsidP="009B1AA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17.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620546D" w14:textId="18806E7C" w:rsidR="009B1AAA" w:rsidRDefault="009B1AAA" w:rsidP="009B1AA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1153A979" w14:textId="29A8F45F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199528F" w14:textId="75EFCCA6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/>
                <w:noProof/>
                <w:sz w:val="20"/>
              </w:rPr>
              <w:t>4,254,947,458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2011C5B" w14:textId="6F226C3E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FA991D1" w14:textId="7F5F9224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74BF910" w14:textId="2A2D93C4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89EA837" w14:textId="74682968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9A811CE" w14:textId="1910DB63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/>
                <w:noProof/>
                <w:sz w:val="20"/>
              </w:rPr>
              <w:t>4,254,947,458</w:t>
            </w:r>
          </w:p>
        </w:tc>
      </w:tr>
      <w:tr w:rsidR="009B1AAA" w14:paraId="3F1A03BE" w14:textId="77777777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7C4B507F" w14:textId="3E67BC3E" w:rsidR="009B1AAA" w:rsidRDefault="009B1AAA" w:rsidP="009B1AA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18.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4923934" w14:textId="2CAD716A" w:rsidR="009B1AAA" w:rsidRDefault="009B1AAA" w:rsidP="009B1AA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68A954EF" w14:textId="2A4AE449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/>
                <w:noProof/>
                <w:sz w:val="20"/>
              </w:rPr>
              <w:t>264,500,678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32C34E2" w14:textId="1623DDDD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1F596B3" w14:textId="08E40878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5A30747" w14:textId="521588B5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A5AF5C0" w14:textId="39A3C23C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E92A11C" w14:textId="13810129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A3BB19F" w14:textId="12F46F79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/>
                <w:noProof/>
                <w:sz w:val="20"/>
              </w:rPr>
              <w:t>264,500,678</w:t>
            </w:r>
          </w:p>
        </w:tc>
      </w:tr>
      <w:tr w:rsidR="009B1AAA" w14:paraId="0376AAE1" w14:textId="77777777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49488C47" w14:textId="2433395D" w:rsidR="009B1AAA" w:rsidRDefault="009B1AAA" w:rsidP="009B1AA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19.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40E67D6" w14:textId="5C2C7841" w:rsidR="009B1AAA" w:rsidRDefault="009B1AAA" w:rsidP="009B1AA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17B27874" w14:textId="13D78264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4C3A959" w14:textId="414BA881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1447F71" w14:textId="31D6C330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BD9F029" w14:textId="15CBA429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2DF3422" w14:textId="0EFDFE8C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7DFAAA8" w14:textId="0DCD43DD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/>
                <w:noProof/>
                <w:sz w:val="20"/>
              </w:rPr>
              <w:t>3,659,669,323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AA2D29C" w14:textId="3031EE7E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/>
                <w:noProof/>
                <w:sz w:val="20"/>
              </w:rPr>
              <w:t>3,659,669,323</w:t>
            </w:r>
          </w:p>
        </w:tc>
      </w:tr>
      <w:tr w:rsidR="009B1AAA" w14:paraId="3285D469" w14:textId="77777777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72E7ABB6" w14:textId="0A3EEFCC" w:rsidR="009B1AAA" w:rsidRDefault="009B1AAA" w:rsidP="009B1AA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20.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A86250B" w14:textId="2B82137E" w:rsidR="009B1AAA" w:rsidRDefault="009B1AAA" w:rsidP="009B1AA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債務付息支出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074816C1" w14:textId="43F3C3B4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39D920C" w14:textId="325C9289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EF8CF71" w14:textId="38B62D47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A3B1046" w14:textId="099789DA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/>
                <w:noProof/>
                <w:sz w:val="20"/>
              </w:rPr>
              <w:t>804,275,138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6EC0866" w14:textId="585BB0A2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80B0906" w14:textId="25787262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A65E818" w14:textId="6D99F0C5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/>
                <w:noProof/>
                <w:sz w:val="20"/>
              </w:rPr>
              <w:t>804,275,138</w:t>
            </w:r>
          </w:p>
        </w:tc>
      </w:tr>
      <w:tr w:rsidR="009B1AAA" w14:paraId="59CAFB85" w14:textId="77777777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165B8923" w14:textId="06567816" w:rsidR="009B1AAA" w:rsidRDefault="009B1AAA" w:rsidP="009B1AA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21.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3328501" w14:textId="3E4998BE" w:rsidR="009B1AAA" w:rsidRDefault="009B1AAA" w:rsidP="009B1AA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54254E6E" w14:textId="5EFA3DD0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63EAE59" w14:textId="572CF928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DB364C0" w14:textId="2E38985E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62CDA1E" w14:textId="6EB25FDB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1B86581" w14:textId="3F94F629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A1AA69C" w14:textId="6F80AF9C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/>
                <w:noProof/>
                <w:sz w:val="20"/>
              </w:rPr>
              <w:t>2,824,352,479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B76709D" w14:textId="0C068826" w:rsidR="009B1AAA" w:rsidRDefault="009B1AAA" w:rsidP="009B1AA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95B70">
              <w:rPr>
                <w:rFonts w:ascii="新細明體" w:hAnsi="新細明體"/>
                <w:noProof/>
                <w:sz w:val="20"/>
              </w:rPr>
              <w:t>2,824,352,479</w:t>
            </w:r>
          </w:p>
        </w:tc>
      </w:tr>
    </w:tbl>
    <w:p w14:paraId="7D3CF21D" w14:textId="77777777" w:rsidR="00163625" w:rsidRDefault="00163625" w:rsidP="00163625"/>
    <w:sectPr w:rsidR="00163625">
      <w:headerReference w:type="default" r:id="rId6"/>
      <w:footerReference w:type="default" r:id="rId7"/>
      <w:headerReference w:type="first" r:id="rId8"/>
      <w:footerReference w:type="first" r:id="rId9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E98B5" w14:textId="77777777" w:rsidR="00163625" w:rsidRDefault="00163625">
      <w:r>
        <w:separator/>
      </w:r>
    </w:p>
  </w:endnote>
  <w:endnote w:type="continuationSeparator" w:id="0">
    <w:p w14:paraId="0A56DDF8" w14:textId="77777777" w:rsidR="00163625" w:rsidRDefault="00163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63843" w14:textId="2AA59664" w:rsidR="004C6344" w:rsidRPr="004C6344" w:rsidRDefault="004C6344" w:rsidP="004C6344">
    <w:pPr>
      <w:pStyle w:val="a4"/>
      <w:jc w:val="center"/>
      <w:rPr>
        <w:rFonts w:ascii="標楷體" w:eastAsia="標楷體" w:hAnsi="標楷體"/>
      </w:rPr>
    </w:pPr>
    <w:r w:rsidRPr="004C6344">
      <w:rPr>
        <w:rFonts w:ascii="標楷體" w:eastAsia="標楷體" w:hAnsi="標楷體" w:hint="eastAsia"/>
      </w:rPr>
      <w:t>第</w:t>
    </w:r>
    <w:r w:rsidR="00352744">
      <w:rPr>
        <w:rFonts w:ascii="標楷體" w:eastAsia="標楷體" w:hAnsi="標楷體" w:hint="eastAsia"/>
      </w:rPr>
      <w:t>6</w:t>
    </w:r>
    <w:r w:rsidRPr="004C6344">
      <w:rPr>
        <w:rFonts w:ascii="標楷體" w:eastAsia="標楷體" w:hAnsi="標楷體" w:hint="eastAsia"/>
      </w:rPr>
      <w:t>-</w:t>
    </w:r>
    <w:sdt>
      <w:sdtPr>
        <w:rPr>
          <w:rFonts w:ascii="標楷體" w:eastAsia="標楷體" w:hAnsi="標楷體"/>
        </w:rPr>
        <w:id w:val="-68890201"/>
        <w:docPartObj>
          <w:docPartGallery w:val="Page Numbers (Bottom of Page)"/>
          <w:docPartUnique/>
        </w:docPartObj>
      </w:sdtPr>
      <w:sdtEndPr/>
      <w:sdtContent>
        <w:r w:rsidRPr="004C6344">
          <w:rPr>
            <w:rFonts w:ascii="標楷體" w:eastAsia="標楷體" w:hAnsi="標楷體"/>
          </w:rPr>
          <w:fldChar w:fldCharType="begin"/>
        </w:r>
        <w:r w:rsidRPr="004C6344">
          <w:rPr>
            <w:rFonts w:ascii="標楷體" w:eastAsia="標楷體" w:hAnsi="標楷體"/>
          </w:rPr>
          <w:instrText>PAGE   \* MERGEFORMAT</w:instrText>
        </w:r>
        <w:r w:rsidRPr="004C6344">
          <w:rPr>
            <w:rFonts w:ascii="標楷體" w:eastAsia="標楷體" w:hAnsi="標楷體"/>
          </w:rPr>
          <w:fldChar w:fldCharType="separate"/>
        </w:r>
        <w:r w:rsidRPr="004C6344">
          <w:rPr>
            <w:rFonts w:ascii="標楷體" w:eastAsia="標楷體" w:hAnsi="標楷體"/>
            <w:lang w:val="zh-TW"/>
          </w:rPr>
          <w:t>2</w:t>
        </w:r>
        <w:r w:rsidRPr="004C6344">
          <w:rPr>
            <w:rFonts w:ascii="標楷體" w:eastAsia="標楷體" w:hAnsi="標楷體"/>
          </w:rPr>
          <w:fldChar w:fldCharType="end"/>
        </w:r>
        <w:r w:rsidRPr="004C6344">
          <w:rPr>
            <w:rFonts w:ascii="標楷體" w:eastAsia="標楷體" w:hAnsi="標楷體" w:hint="eastAsia"/>
          </w:rPr>
          <w:t>頁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1814445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651F8991" w14:textId="02EE7D1E" w:rsidR="004C6344" w:rsidRPr="004C6344" w:rsidRDefault="004C6344" w:rsidP="004C6344">
        <w:pPr>
          <w:pStyle w:val="a4"/>
          <w:jc w:val="center"/>
          <w:rPr>
            <w:rFonts w:ascii="標楷體" w:eastAsia="標楷體" w:hAnsi="標楷體"/>
          </w:rPr>
        </w:pPr>
        <w:r w:rsidRPr="004C6344">
          <w:rPr>
            <w:rFonts w:ascii="標楷體" w:eastAsia="標楷體" w:hAnsi="標楷體" w:hint="eastAsia"/>
          </w:rPr>
          <w:t>第</w:t>
        </w:r>
        <w:r w:rsidR="00352744">
          <w:rPr>
            <w:rFonts w:ascii="標楷體" w:eastAsia="標楷體" w:hAnsi="標楷體" w:hint="eastAsia"/>
          </w:rPr>
          <w:t>6</w:t>
        </w:r>
        <w:r w:rsidRPr="004C6344">
          <w:rPr>
            <w:rFonts w:ascii="標楷體" w:eastAsia="標楷體" w:hAnsi="標楷體" w:hint="eastAsia"/>
          </w:rPr>
          <w:t>-</w:t>
        </w:r>
        <w:r w:rsidRPr="004C6344">
          <w:rPr>
            <w:rFonts w:ascii="標楷體" w:eastAsia="標楷體" w:hAnsi="標楷體"/>
          </w:rPr>
          <w:fldChar w:fldCharType="begin"/>
        </w:r>
        <w:r w:rsidRPr="004C6344">
          <w:rPr>
            <w:rFonts w:ascii="標楷體" w:eastAsia="標楷體" w:hAnsi="標楷體"/>
          </w:rPr>
          <w:instrText>PAGE   \* MERGEFORMAT</w:instrText>
        </w:r>
        <w:r w:rsidRPr="004C6344">
          <w:rPr>
            <w:rFonts w:ascii="標楷體" w:eastAsia="標楷體" w:hAnsi="標楷體"/>
          </w:rPr>
          <w:fldChar w:fldCharType="separate"/>
        </w:r>
        <w:r w:rsidRPr="004C6344">
          <w:rPr>
            <w:rFonts w:ascii="標楷體" w:eastAsia="標楷體" w:hAnsi="標楷體"/>
            <w:lang w:val="zh-TW"/>
          </w:rPr>
          <w:t>2</w:t>
        </w:r>
        <w:r w:rsidRPr="004C6344">
          <w:rPr>
            <w:rFonts w:ascii="標楷體" w:eastAsia="標楷體" w:hAnsi="標楷體"/>
          </w:rPr>
          <w:fldChar w:fldCharType="end"/>
        </w:r>
        <w:r w:rsidRPr="004C6344">
          <w:rPr>
            <w:rFonts w:ascii="標楷體" w:eastAsia="標楷體" w:hAnsi="標楷體" w:hint="eastAsia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D95BB" w14:textId="77777777" w:rsidR="00163625" w:rsidRDefault="00163625">
      <w:r>
        <w:separator/>
      </w:r>
    </w:p>
  </w:footnote>
  <w:footnote w:type="continuationSeparator" w:id="0">
    <w:p w14:paraId="641D4ABC" w14:textId="77777777" w:rsidR="00163625" w:rsidRDefault="001636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F11C9" w14:textId="2D68D172" w:rsidR="003A0BB1" w:rsidRDefault="00741BE2">
    <w:pPr>
      <w:jc w:val="center"/>
      <w:rPr>
        <w:rFonts w:ascii="標楷體" w:eastAsia="標楷體"/>
        <w:b/>
        <w:sz w:val="36"/>
        <w:u w:val="single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陸</w:t>
    </w:r>
    <w:r w:rsidR="00965C8B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163625" w:rsidRPr="00163625">
      <w:rPr>
        <w:rFonts w:ascii="標楷體" w:eastAsia="標楷體" w:hAnsi="標楷體"/>
        <w:b/>
        <w:spacing w:val="60"/>
        <w:sz w:val="32"/>
        <w:szCs w:val="32"/>
        <w:u w:val="single"/>
      </w:rPr>
      <w:t>11</w:t>
    </w:r>
    <w:r w:rsidR="00E85FA4">
      <w:rPr>
        <w:rFonts w:ascii="標楷體" w:eastAsia="標楷體" w:hAnsi="標楷體" w:hint="eastAsia"/>
        <w:b/>
        <w:spacing w:val="60"/>
        <w:sz w:val="32"/>
        <w:szCs w:val="32"/>
        <w:u w:val="single"/>
      </w:rPr>
      <w:t>4</w:t>
    </w:r>
    <w:proofErr w:type="gramEnd"/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proofErr w:type="gramStart"/>
    <w:r w:rsidR="00163625" w:rsidRPr="00163625">
      <w:rPr>
        <w:rFonts w:ascii="標楷體" w:eastAsia="標楷體" w:hAnsi="標楷體" w:hint="eastAsia"/>
        <w:b/>
        <w:spacing w:val="60"/>
        <w:sz w:val="32"/>
        <w:szCs w:val="32"/>
        <w:u w:val="single"/>
      </w:rPr>
      <w:t>臺</w:t>
    </w:r>
    <w:proofErr w:type="gramEnd"/>
    <w:r w:rsidR="00163625" w:rsidRPr="00163625">
      <w:rPr>
        <w:rFonts w:ascii="標楷體" w:eastAsia="標楷體" w:hAnsi="標楷體" w:hint="eastAsia"/>
        <w:b/>
        <w:spacing w:val="60"/>
        <w:sz w:val="32"/>
        <w:szCs w:val="32"/>
        <w:u w:val="single"/>
      </w:rPr>
      <w:t>南市</w:t>
    </w:r>
    <w:r w:rsidR="00D360A3">
      <w:rPr>
        <w:rFonts w:ascii="標楷體" w:eastAsia="標楷體" w:hint="eastAsia"/>
        <w:b/>
        <w:spacing w:val="60"/>
        <w:sz w:val="32"/>
        <w:szCs w:val="32"/>
        <w:u w:val="single"/>
      </w:rPr>
      <w:t>總決算</w:t>
    </w:r>
    <w:r w:rsidR="004439C8" w:rsidRPr="004439C8">
      <w:rPr>
        <w:rFonts w:ascii="標楷體" w:eastAsia="標楷體" w:hint="eastAsia"/>
        <w:b/>
        <w:spacing w:val="60"/>
        <w:sz w:val="32"/>
        <w:szCs w:val="32"/>
        <w:u w:val="single"/>
      </w:rPr>
      <w:t>各主管機關</w:t>
    </w:r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歲出政事別</w:t>
    </w:r>
    <w:r w:rsidR="004439C8" w:rsidRPr="004439C8">
      <w:rPr>
        <w:rFonts w:ascii="標楷體" w:eastAsia="標楷體" w:hint="eastAsia"/>
        <w:b/>
        <w:spacing w:val="60"/>
        <w:sz w:val="32"/>
        <w:szCs w:val="32"/>
        <w:u w:val="single"/>
      </w:rPr>
      <w:t>科目</w:t>
    </w:r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審定數綜計</w:t>
    </w:r>
    <w:proofErr w:type="gramEnd"/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="00163625" w:rsidRPr="00163625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2B1B0" w14:textId="616887C2" w:rsidR="003A0BB1" w:rsidRDefault="00741BE2">
    <w:pPr>
      <w:jc w:val="center"/>
      <w:rPr>
        <w:rFonts w:ascii="標楷體" w:eastAsia="標楷體"/>
        <w:b/>
        <w:sz w:val="32"/>
        <w:u w:val="single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陸</w:t>
    </w:r>
    <w:r w:rsidR="00C10A9E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3A0BB1" w:rsidRPr="003B0DD9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163625" w:rsidRPr="00163625">
      <w:rPr>
        <w:rFonts w:ascii="標楷體" w:eastAsia="標楷體" w:hAnsi="標楷體"/>
        <w:b/>
        <w:spacing w:val="60"/>
        <w:sz w:val="32"/>
        <w:u w:val="single"/>
      </w:rPr>
      <w:t>11</w:t>
    </w:r>
    <w:r w:rsidR="00785CC4">
      <w:rPr>
        <w:rFonts w:ascii="標楷體" w:eastAsia="標楷體" w:hAnsi="標楷體" w:hint="eastAsia"/>
        <w:b/>
        <w:spacing w:val="60"/>
        <w:sz w:val="32"/>
        <w:u w:val="single"/>
      </w:rPr>
      <w:t>4</w:t>
    </w:r>
    <w:proofErr w:type="gramEnd"/>
    <w:r w:rsidR="003A0BB1" w:rsidRPr="003B0DD9">
      <w:rPr>
        <w:rFonts w:ascii="標楷體" w:eastAsia="標楷體" w:hint="eastAsia"/>
        <w:b/>
        <w:spacing w:val="60"/>
        <w:sz w:val="32"/>
        <w:u w:val="single"/>
      </w:rPr>
      <w:t>年度</w:t>
    </w:r>
    <w:proofErr w:type="gramStart"/>
    <w:r w:rsidR="00163625" w:rsidRPr="00163625">
      <w:rPr>
        <w:rFonts w:ascii="標楷體" w:eastAsia="標楷體" w:hAnsi="標楷體" w:hint="eastAsia"/>
        <w:b/>
        <w:spacing w:val="60"/>
        <w:sz w:val="32"/>
        <w:u w:val="single"/>
      </w:rPr>
      <w:t>臺</w:t>
    </w:r>
    <w:proofErr w:type="gramEnd"/>
    <w:r w:rsidR="00163625" w:rsidRPr="00163625">
      <w:rPr>
        <w:rFonts w:ascii="標楷體" w:eastAsia="標楷體" w:hAnsi="標楷體" w:hint="eastAsia"/>
        <w:b/>
        <w:spacing w:val="60"/>
        <w:sz w:val="32"/>
        <w:u w:val="single"/>
      </w:rPr>
      <w:t>南市</w:t>
    </w:r>
    <w:r w:rsidR="00D360A3">
      <w:rPr>
        <w:rFonts w:ascii="標楷體" w:eastAsia="標楷體" w:hint="eastAsia"/>
        <w:b/>
        <w:spacing w:val="60"/>
        <w:sz w:val="32"/>
        <w:u w:val="single"/>
      </w:rPr>
      <w:t>總決算</w:t>
    </w:r>
    <w:r w:rsidR="003B0DD9" w:rsidRPr="003B0DD9">
      <w:rPr>
        <w:rFonts w:ascii="標楷體" w:eastAsia="標楷體" w:hint="eastAsia"/>
        <w:b/>
        <w:spacing w:val="60"/>
        <w:sz w:val="32"/>
        <w:u w:val="single"/>
      </w:rPr>
      <w:t>各主管機關</w:t>
    </w:r>
    <w:r w:rsidR="003A0BB1" w:rsidRPr="003B0DD9">
      <w:rPr>
        <w:rFonts w:ascii="標楷體" w:eastAsia="標楷體" w:hint="eastAsia"/>
        <w:b/>
        <w:spacing w:val="60"/>
        <w:sz w:val="32"/>
        <w:u w:val="single"/>
      </w:rPr>
      <w:t>歲出政事別</w:t>
    </w:r>
    <w:r w:rsidR="003B0DD9" w:rsidRPr="003B0DD9">
      <w:rPr>
        <w:rFonts w:ascii="標楷體" w:eastAsia="標楷體" w:hint="eastAsia"/>
        <w:b/>
        <w:spacing w:val="60"/>
        <w:sz w:val="32"/>
        <w:u w:val="single"/>
      </w:rPr>
      <w:t>科目</w:t>
    </w:r>
    <w:r w:rsidR="003A0BB1" w:rsidRPr="003B0DD9">
      <w:rPr>
        <w:rFonts w:ascii="標楷體" w:eastAsia="標楷體" w:hint="eastAsia"/>
        <w:b/>
        <w:spacing w:val="60"/>
        <w:sz w:val="32"/>
        <w:u w:val="single"/>
      </w:rPr>
      <w:t>決算</w:t>
    </w:r>
    <w:proofErr w:type="gramStart"/>
    <w:r w:rsidR="003A0BB1" w:rsidRPr="003B0DD9">
      <w:rPr>
        <w:rFonts w:ascii="標楷體" w:eastAsia="標楷體" w:hint="eastAsia"/>
        <w:b/>
        <w:spacing w:val="60"/>
        <w:sz w:val="32"/>
        <w:u w:val="single"/>
      </w:rPr>
      <w:t>審定數綜計</w:t>
    </w:r>
    <w:proofErr w:type="gramEnd"/>
    <w:r w:rsidR="003A0BB1" w:rsidRPr="003B0DD9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625"/>
    <w:rsid w:val="00005F7A"/>
    <w:rsid w:val="00043098"/>
    <w:rsid w:val="00112731"/>
    <w:rsid w:val="00163625"/>
    <w:rsid w:val="00247C62"/>
    <w:rsid w:val="00352744"/>
    <w:rsid w:val="00393891"/>
    <w:rsid w:val="003A0BB1"/>
    <w:rsid w:val="003B0DD9"/>
    <w:rsid w:val="004316D9"/>
    <w:rsid w:val="004439C8"/>
    <w:rsid w:val="004C6344"/>
    <w:rsid w:val="005D0697"/>
    <w:rsid w:val="00741BE2"/>
    <w:rsid w:val="00785CC4"/>
    <w:rsid w:val="0083101B"/>
    <w:rsid w:val="00843406"/>
    <w:rsid w:val="00930A01"/>
    <w:rsid w:val="00965C8B"/>
    <w:rsid w:val="009B1AAA"/>
    <w:rsid w:val="009F5E83"/>
    <w:rsid w:val="00A214F3"/>
    <w:rsid w:val="00A8298F"/>
    <w:rsid w:val="00AA34B5"/>
    <w:rsid w:val="00AB7299"/>
    <w:rsid w:val="00BD3E8E"/>
    <w:rsid w:val="00C10A9E"/>
    <w:rsid w:val="00D360A3"/>
    <w:rsid w:val="00E0399D"/>
    <w:rsid w:val="00E8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F6B3B89"/>
  <w15:chartTrackingRefBased/>
  <w15:docId w15:val="{44847E39-24F8-41C4-8279-7202928CB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4C634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1ynF04C&#27506;&#20986;&#25919;&#20107;&#21029;&#27231;&#38364;&#21029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1ynF04C歲出政事別機關別決算審定數綜計表.dot</Template>
  <TotalTime>86</TotalTime>
  <Pages>3</Pages>
  <Words>1082</Words>
  <Characters>1858</Characters>
  <Application>Microsoft Office Word</Application>
  <DocSecurity>0</DocSecurity>
  <Lines>15</Lines>
  <Paragraphs>5</Paragraphs>
  <ScaleCrop>false</ScaleCrop>
  <Company>N.A.O.</Company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三十一、中華民國fyy年度中央政府總決算歲出政事別機關別決算審定數綜計表</dc:title>
  <dc:subject/>
  <dc:creator>胡嘉芬</dc:creator>
  <cp:keywords/>
  <cp:lastModifiedBy>胡嘉芬</cp:lastModifiedBy>
  <cp:revision>12</cp:revision>
  <cp:lastPrinted>2026-06-08T01:55:00Z</cp:lastPrinted>
  <dcterms:created xsi:type="dcterms:W3CDTF">2025-06-10T10:10:00Z</dcterms:created>
  <dcterms:modified xsi:type="dcterms:W3CDTF">2026-06-08T01:57:00Z</dcterms:modified>
</cp:coreProperties>
</file>