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"/>
        <w:gridCol w:w="1873"/>
        <w:gridCol w:w="442"/>
        <w:gridCol w:w="1335"/>
        <w:gridCol w:w="460"/>
        <w:gridCol w:w="1317"/>
        <w:gridCol w:w="477"/>
        <w:gridCol w:w="1300"/>
        <w:gridCol w:w="1777"/>
        <w:gridCol w:w="1777"/>
        <w:gridCol w:w="1777"/>
        <w:gridCol w:w="1777"/>
        <w:gridCol w:w="1777"/>
        <w:gridCol w:w="1777"/>
        <w:gridCol w:w="1777"/>
        <w:gridCol w:w="1790"/>
      </w:tblGrid>
      <w:tr w:rsidR="00FB47D1" w14:paraId="1066BCC2" w14:textId="77777777" w:rsidTr="00DA4AB8">
        <w:tc>
          <w:tcPr>
            <w:tcW w:w="10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2B62A7" w14:textId="77777777" w:rsidR="00FB47D1" w:rsidRPr="001D79E3" w:rsidRDefault="00FB47D1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529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2474708B" w14:textId="77777777" w:rsidR="00FB47D1" w:rsidRPr="001D79E3" w:rsidRDefault="00FB47D1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E501A" w14:textId="77777777" w:rsidR="00FB47D1" w:rsidRDefault="00FB47D1" w:rsidP="00B540F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3B37D" w14:textId="77777777" w:rsidR="00FB47D1" w:rsidRDefault="00FB47D1" w:rsidP="00B540F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48" w:type="pct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66A9852B" w14:textId="77777777" w:rsidR="00FB47D1" w:rsidRPr="005C62A3" w:rsidRDefault="00FB47D1" w:rsidP="00B540F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B47D1" w14:paraId="2E35B257" w14:textId="77777777" w:rsidTr="00FB47D1">
        <w:tc>
          <w:tcPr>
            <w:tcW w:w="103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06414CD" w14:textId="77777777" w:rsidR="00FB47D1" w:rsidRPr="001D79E3" w:rsidRDefault="00FB47D1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529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A7ECA66" w14:textId="77777777" w:rsidR="00FB47D1" w:rsidRPr="001D79E3" w:rsidRDefault="00FB47D1" w:rsidP="00B540F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27814C" w14:textId="77777777" w:rsidR="00FB47D1" w:rsidRPr="00CC0D84" w:rsidRDefault="00FB47D1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F981D12" w14:textId="77777777" w:rsidR="00FB47D1" w:rsidRPr="00CC0D84" w:rsidRDefault="00FB47D1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48" w:type="pct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19A01AED" w14:textId="77777777" w:rsidR="00FB47D1" w:rsidRPr="00CC0D84" w:rsidRDefault="00FB47D1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FB47D1" w14:paraId="3BF337CD" w14:textId="77777777" w:rsidTr="00666228">
        <w:trPr>
          <w:trHeight w:val="550"/>
          <w:tblHeader/>
        </w:trPr>
        <w:tc>
          <w:tcPr>
            <w:tcW w:w="5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78EF1" w14:textId="77777777" w:rsidR="00FB47D1" w:rsidRDefault="00FB47D1" w:rsidP="00B540F6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63B7A2" wp14:editId="2588B83D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AC93190" id="Line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Biz/mN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06039D81" w14:textId="77777777" w:rsidR="00FB47D1" w:rsidRDefault="00FB47D1" w:rsidP="00B540F6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E0B32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市議會主管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052E2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市政府主管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87A26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2D9AC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57B77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E7839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6DD14" w14:textId="77777777" w:rsidR="00FB47D1" w:rsidRDefault="00FB47D1" w:rsidP="00B540F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C0ED8" w14:textId="77777777" w:rsidR="00FB47D1" w:rsidRDefault="00FB47D1" w:rsidP="00B540F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278B8" w14:textId="77777777" w:rsidR="00FB47D1" w:rsidRDefault="00FB47D1" w:rsidP="00062484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水利局主管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DF540" w14:textId="77777777" w:rsidR="00FB47D1" w:rsidRDefault="00FB47D1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工務局主管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659E4" w14:textId="77777777" w:rsidR="00FB47D1" w:rsidRDefault="00FB47D1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交通局主管</w:t>
            </w:r>
          </w:p>
        </w:tc>
      </w:tr>
      <w:tr w:rsidR="008108BD" w:rsidRPr="00EC188A" w14:paraId="1B41F1F2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7CB0813F" w14:textId="77777777" w:rsidR="008108BD" w:rsidRPr="00EC188A" w:rsidRDefault="008108BD" w:rsidP="008108BD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C188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1A5B3C8F" w14:textId="3F32584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263,402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92EF85D" w14:textId="6C3A1517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135,855,065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59FAED63" w14:textId="6711E778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495,838,856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A71D47F" w14:textId="0B36DE12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1,222,192,327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BF1C455" w14:textId="2BE05A5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288,651,162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505D390" w14:textId="6C199BC0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8,439,983,237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B91F742" w14:textId="1687E49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874,843,899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9C75E71" w14:textId="631D18E7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1,216,076,008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07EE920" w14:textId="3BE1344E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4,645,373,518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FC21C76" w14:textId="1FA9F961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2,477,344,582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4CA984F" w14:textId="1F7528B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929,019,397</w:t>
            </w:r>
          </w:p>
        </w:tc>
      </w:tr>
      <w:tr w:rsidR="008108BD" w14:paraId="7A27929C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4BEB87B0" w14:textId="77777777" w:rsidR="008108BD" w:rsidRPr="00FB47D1" w:rsidRDefault="008108BD" w:rsidP="008108BD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1.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fitText w:val="1800" w:id="-969138431"/>
              </w:rPr>
              <w:t>稅課收</w:t>
            </w:r>
            <w:r w:rsidRPr="00B26E9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800" w:id="-969138431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25C13C50" w14:textId="28879EDA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01338695" w14:textId="0E3D638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478,500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0BEBA7A" w14:textId="5AAED2A0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168,000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004A494" w14:textId="65D768DC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D2A80F7" w14:textId="60B47D5E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126,332,660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2A278F5" w14:textId="681249F0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142,450,469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E071C8D" w14:textId="6A5A81D4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198,812,000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1DF4D59" w14:textId="31504B1A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91,002,540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EA7408D" w14:textId="60670E66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152,000,000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1642662" w14:textId="5F96A006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398,675,894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A214A2E" w14:textId="200EB685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14,993,259</w:t>
            </w:r>
          </w:p>
        </w:tc>
      </w:tr>
      <w:tr w:rsidR="008108BD" w14:paraId="4A4209F5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5B306AF3" w14:textId="77777777" w:rsidR="008108BD" w:rsidRPr="00FB47D1" w:rsidRDefault="008108BD" w:rsidP="008108BD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fitText w:val="1800" w:id="-969138176"/>
              </w:rPr>
              <w:t>罰款及賠償收</w:t>
            </w:r>
            <w:r w:rsidRPr="00B26E99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fitText w:val="1800" w:id="-969138176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6B83C4EA" w14:textId="5A8DF108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14,385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92640A4" w14:textId="3D2DCF3A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2,090,640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0B8AA255" w14:textId="6D134A4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9,498,700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08246AE" w14:textId="2D975F3C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59,983,854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0DE7D12" w14:textId="1E5F8C5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12,007,824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270D8AE" w14:textId="40A74FE1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E356D71" w14:textId="20ADB7A2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1,546,879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2B47287" w14:textId="6B486DF4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11,768,211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F9A5CDE" w14:textId="5DAEA32E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154,183,525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FE9707D" w14:textId="1FDC602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45,897,014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98D3BF5" w14:textId="185D32F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6,752,724</w:t>
            </w:r>
          </w:p>
        </w:tc>
      </w:tr>
      <w:tr w:rsidR="008108BD" w14:paraId="274BDFFA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6284E1AE" w14:textId="77777777" w:rsidR="008108BD" w:rsidRPr="00FB47D1" w:rsidRDefault="008108BD" w:rsidP="008108BD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fitText w:val="1800" w:id="-969138431"/>
              </w:rPr>
              <w:t>規費收</w:t>
            </w:r>
            <w:r w:rsidRPr="00B26E9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800" w:id="-969138431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1ED2BCB6" w14:textId="7D6660CF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159E4632" w14:textId="2A8CEF7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1,218,113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73F7A8DA" w14:textId="2EB01096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109,870,317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F15B857" w14:textId="466B8578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754,887,661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F4DD943" w14:textId="6F7FC28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340,455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894E2B0" w14:textId="661C7308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9,571,903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2C963D0" w14:textId="00546C0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8,563,170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306EF49" w14:textId="2F109910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6,174,256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C16C3B8" w14:textId="0B5DC681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60,225,393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05F61F4" w14:textId="28791DC1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307,791,653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63DAE13" w14:textId="7CFAE7E7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2,866,696</w:t>
            </w:r>
          </w:p>
        </w:tc>
      </w:tr>
      <w:tr w:rsidR="008108BD" w14:paraId="4730880E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24DC41D4" w14:textId="77777777" w:rsidR="008108BD" w:rsidRPr="00FB47D1" w:rsidRDefault="008108BD" w:rsidP="008108BD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fitText w:val="1800" w:id="-969138174"/>
              </w:rPr>
              <w:t>財產收</w:t>
            </w:r>
            <w:r w:rsidRPr="00B26E9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800" w:id="-969138174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0D62AD9" w14:textId="18C6B8C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228,877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23368F97" w14:textId="2770441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6,025,403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7F2F55A4" w14:textId="0EE6F32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52,030,725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5F560D9" w14:textId="57EBEF3C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7,182,212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19150CE" w14:textId="398A770F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4,281,838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ED5BEDB" w14:textId="5CD9B831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259,326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907D776" w14:textId="60507ECB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22,179,190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CE1A61A" w14:textId="7976CFEE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25,202,948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7AE244A" w14:textId="39F5227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25,306,497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EB2F3A3" w14:textId="40991BD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23,868,394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2399C5E" w14:textId="77E97936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8,050,090</w:t>
            </w:r>
          </w:p>
        </w:tc>
      </w:tr>
      <w:tr w:rsidR="008108BD" w14:paraId="24203D47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2BE06CFC" w14:textId="77777777" w:rsidR="008108BD" w:rsidRPr="00FB47D1" w:rsidRDefault="008108BD" w:rsidP="008108BD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w w:val="95"/>
                <w:kern w:val="0"/>
                <w:sz w:val="20"/>
                <w:fitText w:val="1800" w:id="-969137920"/>
              </w:rPr>
              <w:t>營業盈餘及事業收</w:t>
            </w:r>
            <w:r w:rsidRPr="00B26E99">
              <w:rPr>
                <w:rFonts w:ascii="標楷體" w:eastAsia="標楷體" w:hAnsi="標楷體" w:hint="eastAsia"/>
                <w:noProof/>
                <w:spacing w:val="90"/>
                <w:w w:val="95"/>
                <w:kern w:val="0"/>
                <w:sz w:val="20"/>
                <w:fitText w:val="1800" w:id="-969137920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5BC1C89A" w14:textId="66EFF3E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439999B" w14:textId="5B91A0DC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20C6AB19" w14:textId="12709ED0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527,000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09EA51E" w14:textId="00E2030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109,748,000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1312ADE" w14:textId="2D2D35DE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6465E9E" w14:textId="355622B5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4A89BC7" w14:textId="3A3AA3D8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36D0CF8" w14:textId="4F5C853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7,736,561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9973A3E" w14:textId="55FC107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9A2468D" w14:textId="602F373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1794387" w14:textId="1F6866CE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3,077,000</w:t>
            </w:r>
          </w:p>
        </w:tc>
      </w:tr>
      <w:tr w:rsidR="008108BD" w14:paraId="65DE3B13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03DB9F38" w14:textId="77777777" w:rsidR="008108BD" w:rsidRPr="00FB47D1" w:rsidRDefault="008108BD" w:rsidP="008108BD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fitText w:val="1800" w:id="-969137919"/>
              </w:rPr>
              <w:t>補助及協助收</w:t>
            </w:r>
            <w:r w:rsidRPr="00B26E99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fitText w:val="1800" w:id="-969137919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1B77DED5" w14:textId="1BABC8A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60AC450A" w14:textId="6313DF8B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124,750,782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4BE186E8" w14:textId="4DEB3BF7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139,251,374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6015497" w14:textId="40934B9B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242,954,862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C16E452" w14:textId="3B864F52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145,218,552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541F1DC" w14:textId="00F855E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7,952,712,237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DE8571E" w14:textId="2A97B98A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624,312,270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562FDB5" w14:textId="6A9B5F96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1,071,586,617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1ABBA23" w14:textId="02592918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3,593,543,924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41078BB" w14:textId="486BC866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1,586,768,318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6F45143" w14:textId="47264E1A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854,557,727</w:t>
            </w:r>
          </w:p>
        </w:tc>
      </w:tr>
      <w:tr w:rsidR="008108BD" w14:paraId="085D328D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98D2989" w14:textId="77777777" w:rsidR="008108BD" w:rsidRDefault="008108BD" w:rsidP="008108BD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fitText w:val="1800" w:id="-969137918"/>
              </w:rPr>
              <w:t>捐獻及贈與收</w:t>
            </w:r>
            <w:r w:rsidRPr="00B26E99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fitText w:val="1800" w:id="-969137918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577F3A3F" w14:textId="1DB37B29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46EA55AF" w14:textId="56D7CC82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26E5E967" w14:textId="7A1DCC5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174,569,140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D37CB30" w14:textId="4CE2A8DC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07AE82C" w14:textId="54B0358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629C3DD" w14:textId="2642F406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B4BD3FF" w14:textId="7BC0E253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710A7E4" w14:textId="68F31A6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505AFE5" w14:textId="11C8AB98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2,245,950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639A468" w14:textId="429AE9EB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10,878,000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C64F6CF" w14:textId="1C44637C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108BD" w14:paraId="0D02794D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90C68" w14:textId="77777777" w:rsidR="008108BD" w:rsidRDefault="008108BD" w:rsidP="008108BD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8.  </w:t>
            </w:r>
            <w:r w:rsidRPr="00B26E9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fitText w:val="1800" w:id="-969137917"/>
              </w:rPr>
              <w:t>其他收</w:t>
            </w:r>
            <w:r w:rsidRPr="00B26E9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800" w:id="-969137917"/>
              </w:rPr>
              <w:t>入</w:t>
            </w:r>
          </w:p>
        </w:tc>
        <w:tc>
          <w:tcPr>
            <w:tcW w:w="40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B0DF309" w14:textId="6E2D653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20,140</w:t>
            </w:r>
          </w:p>
        </w:tc>
        <w:tc>
          <w:tcPr>
            <w:tcW w:w="40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131607B" w14:textId="178E7255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1,291,627</w:t>
            </w:r>
          </w:p>
        </w:tc>
        <w:tc>
          <w:tcPr>
            <w:tcW w:w="40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E4F4212" w14:textId="70EB4760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9,923,600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71A6A240" w14:textId="5720065D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47,435,738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20AB58E1" w14:textId="74CFA0B7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469,833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687D6B4E" w14:textId="58A9E255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334,989,302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2E8A78B0" w14:textId="6878630E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19,430,390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1144BA41" w14:textId="6EF2BA91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2,604,875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14A9F993" w14:textId="2FF2D7AA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657,868,229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57D84B73" w14:textId="284CAE74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103,465,309</w:t>
            </w:r>
          </w:p>
        </w:tc>
        <w:tc>
          <w:tcPr>
            <w:tcW w:w="409" w:type="pct"/>
            <w:tcBorders>
              <w:bottom w:val="nil"/>
            </w:tcBorders>
            <w:shd w:val="clear" w:color="auto" w:fill="auto"/>
            <w:vAlign w:val="center"/>
          </w:tcPr>
          <w:p w14:paraId="1FD36CD2" w14:textId="028F5366" w:rsidR="008108BD" w:rsidRPr="00D133A7" w:rsidRDefault="008108BD" w:rsidP="008108BD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38,721,901</w:t>
            </w:r>
          </w:p>
        </w:tc>
      </w:tr>
      <w:tr w:rsidR="00E24635" w14:paraId="6D8798B4" w14:textId="77777777" w:rsidTr="0020766D">
        <w:tblPrEx>
          <w:tblBorders>
            <w:insideH w:val="none" w:sz="0" w:space="0" w:color="auto"/>
          </w:tblBorders>
        </w:tblPrEx>
        <w:trPr>
          <w:trHeight w:val="95"/>
        </w:trPr>
        <w:tc>
          <w:tcPr>
            <w:tcW w:w="53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1E7915" w14:textId="77777777" w:rsidR="00E24635" w:rsidRDefault="00E24635" w:rsidP="0020766D">
            <w:pPr>
              <w:snapToGrid w:val="0"/>
              <w:spacing w:line="240" w:lineRule="atLeas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17EA33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80A2FC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F96C26" w14:textId="77777777" w:rsidR="00E24635" w:rsidRPr="000A22E7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B6B60A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725502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33EA1E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A96A2D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AFBB1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vAlign w:val="center"/>
          </w:tcPr>
          <w:p w14:paraId="587689BE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vAlign w:val="center"/>
          </w:tcPr>
          <w:p w14:paraId="568F330F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A6BC03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</w:tr>
    </w:tbl>
    <w:p w14:paraId="32F43D9D" w14:textId="77777777" w:rsidR="00C94757" w:rsidRDefault="00C94757" w:rsidP="00C94757"/>
    <w:p w14:paraId="5EEC842E" w14:textId="77777777" w:rsidR="00C94757" w:rsidRPr="00C94757" w:rsidRDefault="00C94757" w:rsidP="00C94757">
      <w:r>
        <w:br w:type="page"/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4"/>
        <w:gridCol w:w="1717"/>
        <w:gridCol w:w="390"/>
        <w:gridCol w:w="1396"/>
        <w:gridCol w:w="425"/>
        <w:gridCol w:w="1361"/>
        <w:gridCol w:w="460"/>
        <w:gridCol w:w="1326"/>
        <w:gridCol w:w="1786"/>
        <w:gridCol w:w="1786"/>
        <w:gridCol w:w="1790"/>
        <w:gridCol w:w="1786"/>
        <w:gridCol w:w="1786"/>
        <w:gridCol w:w="1786"/>
        <w:gridCol w:w="1786"/>
        <w:gridCol w:w="1799"/>
      </w:tblGrid>
      <w:tr w:rsidR="00231D20" w14:paraId="39E2AF92" w14:textId="77777777" w:rsidTr="00B00F22">
        <w:trPr>
          <w:trHeight w:val="278"/>
        </w:trPr>
        <w:tc>
          <w:tcPr>
            <w:tcW w:w="11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97B1E0" w14:textId="77777777" w:rsidR="00231D20" w:rsidRPr="001D79E3" w:rsidRDefault="00231D20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481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008FBE10" w14:textId="77777777" w:rsidR="00231D20" w:rsidRPr="001D79E3" w:rsidRDefault="00231D20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B1D91" w14:textId="77777777" w:rsidR="00231D20" w:rsidRDefault="00231D20" w:rsidP="00B540F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A0E87" w14:textId="77777777" w:rsidR="00231D20" w:rsidRDefault="00231D20" w:rsidP="00B540F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1" w:type="pct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B7C47FF" w14:textId="77777777" w:rsidR="00231D20" w:rsidRPr="005C62A3" w:rsidRDefault="00231D20" w:rsidP="00B540F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31D20" w14:paraId="02BC906F" w14:textId="77777777" w:rsidTr="00B00F22">
        <w:tc>
          <w:tcPr>
            <w:tcW w:w="115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87634C7" w14:textId="77777777" w:rsidR="00231D20" w:rsidRPr="001D79E3" w:rsidRDefault="00231D20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481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9D38DBB" w14:textId="77777777" w:rsidR="00231D20" w:rsidRPr="001D79E3" w:rsidRDefault="00231D20" w:rsidP="00B540F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right w:val="nil"/>
            </w:tcBorders>
          </w:tcPr>
          <w:p w14:paraId="43F13E29" w14:textId="77777777" w:rsidR="00231D20" w:rsidRPr="00CC0D84" w:rsidRDefault="00231D20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right w:val="nil"/>
            </w:tcBorders>
          </w:tcPr>
          <w:p w14:paraId="18EA9538" w14:textId="77777777" w:rsidR="00231D20" w:rsidRPr="00CC0D84" w:rsidRDefault="00231D20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1" w:type="pct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7A6B5584" w14:textId="77777777" w:rsidR="00231D20" w:rsidRPr="00CC0D84" w:rsidRDefault="00231D20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B00F22" w14:paraId="7F05F87E" w14:textId="77777777" w:rsidTr="00B00F22">
        <w:trPr>
          <w:cantSplit/>
          <w:tblHeader/>
        </w:trPr>
        <w:tc>
          <w:tcPr>
            <w:tcW w:w="5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D9FF5" w14:textId="77777777" w:rsidR="00B00F22" w:rsidRDefault="00B00F22" w:rsidP="00B540F6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10D5B4" wp14:editId="65E31030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CE777CE" id="Line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BPKhfM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1AEE453D" w14:textId="77777777" w:rsidR="00B00F22" w:rsidRDefault="00B00F22" w:rsidP="00B540F6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2E75D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觀光旅遊局主管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2A916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經濟發展局主管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D83B8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社會局主管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2CB57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勞工局主管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F837F" w14:textId="77777777" w:rsidR="00B00F22" w:rsidRDefault="00B00F22" w:rsidP="00062484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49680" w14:textId="77777777" w:rsidR="00B00F22" w:rsidRDefault="00B00F22" w:rsidP="00062484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都市發展局主管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E6D9E" w14:textId="77777777" w:rsidR="00B00F22" w:rsidRDefault="00B00F22" w:rsidP="00062484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FF3F5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警察局主管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EC244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財政稅務局主管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7062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體育局主管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875CF5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D133A7" w:rsidRPr="00D133A7" w14:paraId="3053CB5A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231B03A5" w14:textId="77777777" w:rsidR="00D133A7" w:rsidRPr="00077273" w:rsidRDefault="00D133A7" w:rsidP="00D133A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7727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5E678CCF" w14:textId="5A90459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271,791,363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4591C00F" w14:textId="6ABBFBB7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300,448,009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0381D7A5" w14:textId="53D0D9BA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11,907,648,303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73A8067" w14:textId="6DC33ED4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372,503,636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A5CB062" w14:textId="306FA5B8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629,648,074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0E76596" w14:textId="05D3F138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115,411,532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830F7FE" w14:textId="6EDF9A9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1,729,492,748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9A6B692" w14:textId="22F9F76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1,323,063,277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BB6DD13" w14:textId="79C2262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86,928,172,314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14BFA2B" w14:textId="11D2D9E7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688,211,032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AC91C6A" w14:textId="106FE9BD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133A7">
              <w:rPr>
                <w:rFonts w:ascii="新細明體" w:hAnsi="新細明體"/>
                <w:b/>
                <w:noProof/>
                <w:sz w:val="20"/>
              </w:rPr>
              <w:t>124,991,831,741</w:t>
            </w:r>
          </w:p>
        </w:tc>
      </w:tr>
      <w:tr w:rsidR="00D133A7" w:rsidRPr="00D133A7" w14:paraId="3EB8B400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19AD020E" w14:textId="77777777" w:rsidR="00D133A7" w:rsidRDefault="00D133A7" w:rsidP="00D133A7">
            <w:pPr>
              <w:snapToGrid w:val="0"/>
              <w:spacing w:line="240" w:lineRule="exact"/>
              <w:ind w:left="720" w:hangingChars="400" w:hanging="720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1.  </w:t>
            </w:r>
            <w:r w:rsidRPr="00B26E9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fitText w:val="1800" w:id="-969138431"/>
              </w:rPr>
              <w:t>稅課收</w:t>
            </w:r>
            <w:r w:rsidRPr="00B26E9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800" w:id="-969138431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1D349C12" w14:textId="5007A90C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06540EDF" w14:textId="3348F8E1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970,000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61CB3A8E" w14:textId="0CDFE801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83,440,000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C92469B" w14:textId="5C2E03B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4,119,357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2AB8D2A" w14:textId="1EBFC3C0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32,661,750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A534A78" w14:textId="59FEE090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85C98A3" w14:textId="092CAB6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767,500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3588425" w14:textId="6E640803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73,992,739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5D284F7" w14:textId="6BB8C6FD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64,210,001,545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843C595" w14:textId="4231D201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15,001,952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AFFB466" w14:textId="4DF8076A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65,545,868,165</w:t>
            </w:r>
          </w:p>
        </w:tc>
      </w:tr>
      <w:tr w:rsidR="00D133A7" w:rsidRPr="00D133A7" w14:paraId="24044532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4EDE4315" w14:textId="77777777" w:rsidR="00D133A7" w:rsidRDefault="00D133A7" w:rsidP="00D133A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2.  </w:t>
            </w:r>
            <w:r w:rsidRPr="00B26E99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fitText w:val="1800" w:id="-969138176"/>
              </w:rPr>
              <w:t>罰款及賠償收</w:t>
            </w:r>
            <w:r w:rsidRPr="00B26E99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fitText w:val="1800" w:id="-969138176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3FC069BA" w14:textId="705B3A65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39,197,274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53A4CA07" w14:textId="79A3BE66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19,661,539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73E756FD" w14:textId="4E82234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11,104,954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D01300F" w14:textId="5947EA4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67,099,508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19D6494" w14:textId="51FC7E6A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100,255,492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E282CED" w14:textId="061B7AF4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21,614,329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6504B8D" w14:textId="6418EC92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141,404,014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16F4231" w14:textId="44F962E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1,171,786,759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44B2B6A" w14:textId="76E19F65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78,933,524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2CD64A4" w14:textId="2B8C38E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1,667,024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C9AA6F9" w14:textId="0C47692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1,956,468,173</w:t>
            </w:r>
          </w:p>
        </w:tc>
      </w:tr>
      <w:tr w:rsidR="00D133A7" w:rsidRPr="00D133A7" w14:paraId="52ADEFA0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52DF657B" w14:textId="77777777" w:rsidR="00D133A7" w:rsidRDefault="00D133A7" w:rsidP="00D133A7">
            <w:pPr>
              <w:snapToGrid w:val="0"/>
              <w:spacing w:line="240" w:lineRule="exact"/>
              <w:ind w:left="720" w:hangingChars="400" w:hanging="720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fitText w:val="1800" w:id="-969138431"/>
              </w:rPr>
              <w:t>規費收</w:t>
            </w:r>
            <w:r w:rsidRPr="00B26E9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800" w:id="-969138431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5F45031D" w14:textId="3570EB25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513,000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75954ACB" w14:textId="5384547C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120,073,179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7B635716" w14:textId="100309B6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25,934,895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D10E53F" w14:textId="6E4A2307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10,109,943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C377E45" w14:textId="72CB2E27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18,440,314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7F41BD8" w14:textId="3013949C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2,411,390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ADD1431" w14:textId="756C5192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86,168,682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E5C9D34" w14:textId="7D52C4A7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6,137,361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207A20C" w14:textId="5B2D5C57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2,194,281,512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9E044C7" w14:textId="02B51A9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9,047,400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BBB7CC2" w14:textId="093657C3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3,734,627,293</w:t>
            </w:r>
          </w:p>
        </w:tc>
      </w:tr>
      <w:tr w:rsidR="00D133A7" w:rsidRPr="00D133A7" w14:paraId="03F27571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75CE9C19" w14:textId="77777777" w:rsidR="00D133A7" w:rsidRDefault="00D133A7" w:rsidP="00D133A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fitText w:val="1800" w:id="-969138174"/>
              </w:rPr>
              <w:t>財產收</w:t>
            </w:r>
            <w:r w:rsidRPr="00B26E9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800" w:id="-969138174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12475628" w14:textId="3E1465D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21,153,388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55C105BC" w14:textId="68D7B02A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73,434,812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6905E8E4" w14:textId="2B91DAC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14,613,999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2C46CBD" w14:textId="6BBB5343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10,474,027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48C5671" w14:textId="2B26EC63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51,843,254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6DD0756" w14:textId="41A0B3C7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118,102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86F69BA" w14:textId="04BEEFF0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48,275,621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537C53D" w14:textId="777A267D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7,189,959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7965F45" w14:textId="00C5306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90,674,111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ED1B70D" w14:textId="2A21E05D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16,074,022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E685785" w14:textId="1FDC1858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508,466,795</w:t>
            </w:r>
          </w:p>
        </w:tc>
      </w:tr>
      <w:tr w:rsidR="00D133A7" w:rsidRPr="00D133A7" w14:paraId="6E0B6D65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079027BA" w14:textId="77777777" w:rsidR="00D133A7" w:rsidRDefault="00D133A7" w:rsidP="00D133A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w w:val="95"/>
                <w:kern w:val="0"/>
                <w:sz w:val="20"/>
                <w:fitText w:val="1800" w:id="-969137920"/>
              </w:rPr>
              <w:t>營業盈餘及事業收</w:t>
            </w:r>
            <w:r w:rsidRPr="00B26E99">
              <w:rPr>
                <w:rFonts w:ascii="標楷體" w:eastAsia="標楷體" w:hAnsi="標楷體" w:hint="eastAsia"/>
                <w:noProof/>
                <w:spacing w:val="90"/>
                <w:w w:val="95"/>
                <w:kern w:val="0"/>
                <w:sz w:val="20"/>
                <w:fitText w:val="1800" w:id="-969137920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4050BC79" w14:textId="347B6ACE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745B46BF" w14:textId="5D0B4CD7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6CB5F097" w14:textId="4707CC72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ADBBD94" w14:textId="1F0966DC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B049FD1" w14:textId="2D0EB558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40,208,775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B7418F2" w14:textId="189173F6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2,975,000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FEDFE37" w14:textId="501ED15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83E5906" w14:textId="385BCC72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AEA1B3C" w14:textId="1CAA361F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34,525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223C7C1" w14:textId="7975BD6A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1B313CD" w14:textId="0AA29D13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164,306,861</w:t>
            </w:r>
          </w:p>
        </w:tc>
      </w:tr>
      <w:tr w:rsidR="00D133A7" w:rsidRPr="00D133A7" w14:paraId="1618758D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4770B84C" w14:textId="77777777" w:rsidR="00D133A7" w:rsidRDefault="00D133A7" w:rsidP="00D133A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fitText w:val="1800" w:id="-969137919"/>
              </w:rPr>
              <w:t>補助及協助收</w:t>
            </w:r>
            <w:r w:rsidRPr="00B26E99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fitText w:val="1800" w:id="-969137919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4A5B1825" w14:textId="6F0AA915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207,730,699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23BA29CC" w14:textId="7AE55C8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70,723,150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37E22F3B" w14:textId="678B07D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11,765,307,882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B3AC624" w14:textId="6C62CD79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280,531,397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8D05FDF" w14:textId="104C3D3C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385,931,030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CFAAD2E" w14:textId="45DAF64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88,283,170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7D275E9" w14:textId="133EE216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427,224,574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00227F7" w14:textId="4AFF8650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40,972,165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DC3EAAC" w14:textId="25CF405C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20,290,422,341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00EAE50" w14:textId="55ED212E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646,249,998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E420723" w14:textId="08FF2B86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50,539,033,069</w:t>
            </w:r>
          </w:p>
        </w:tc>
      </w:tr>
      <w:tr w:rsidR="00D133A7" w:rsidRPr="00D133A7" w14:paraId="64C75D9B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3625FAA" w14:textId="77777777" w:rsidR="00D133A7" w:rsidRDefault="00D133A7" w:rsidP="00D133A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"/>
                <w:kern w:val="0"/>
                <w:sz w:val="20"/>
                <w:fitText w:val="1800" w:id="-969137918"/>
              </w:rPr>
              <w:t>捐獻及贈與收</w:t>
            </w:r>
            <w:r w:rsidRPr="00B26E99">
              <w:rPr>
                <w:rFonts w:ascii="標楷體" w:eastAsia="標楷體" w:hAnsi="標楷體" w:hint="eastAsia"/>
                <w:noProof/>
                <w:spacing w:val="75"/>
                <w:kern w:val="0"/>
                <w:sz w:val="20"/>
                <w:fitText w:val="1800" w:id="-969137918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2FFCD480" w14:textId="7871D1B5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117100E1" w14:textId="766D54B6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3,732,582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373B6B11" w14:textId="511C2791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D872EE8" w14:textId="2D22F35F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61F8247" w14:textId="027209DD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1D5AB58" w14:textId="1D05915E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D1B28BC" w14:textId="04329201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5F67F00" w14:textId="5E16406E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C730082" w14:textId="607C595A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2E76F72" w14:textId="566DEEAB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3AB1166" w14:textId="46D3CEC5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194,425,672</w:t>
            </w:r>
          </w:p>
        </w:tc>
      </w:tr>
      <w:tr w:rsidR="00D133A7" w:rsidRPr="00D133A7" w14:paraId="11E6899E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EDE32" w14:textId="77777777" w:rsidR="00D133A7" w:rsidRDefault="00D133A7" w:rsidP="00D133A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B26E9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fitText w:val="1800" w:id="-969137917"/>
              </w:rPr>
              <w:t>其他收</w:t>
            </w:r>
            <w:r w:rsidRPr="00B26E9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800" w:id="-969137917"/>
              </w:rPr>
              <w:t>入</w:t>
            </w:r>
          </w:p>
        </w:tc>
        <w:tc>
          <w:tcPr>
            <w:tcW w:w="40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57F0AAB" w14:textId="67D9F1C6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3,197,002</w:t>
            </w:r>
          </w:p>
        </w:tc>
        <w:tc>
          <w:tcPr>
            <w:tcW w:w="40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5C9082D" w14:textId="0C6DFE53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11,852,747</w:t>
            </w:r>
          </w:p>
        </w:tc>
        <w:tc>
          <w:tcPr>
            <w:tcW w:w="40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C4BA02E" w14:textId="27441832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7,246,573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3C4CEC0A" w14:textId="77D551DC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169,404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6E08019D" w14:textId="50C44406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307,459</w:t>
            </w:r>
          </w:p>
        </w:tc>
        <w:tc>
          <w:tcPr>
            <w:tcW w:w="409" w:type="pct"/>
            <w:tcBorders>
              <w:bottom w:val="nil"/>
            </w:tcBorders>
            <w:shd w:val="clear" w:color="auto" w:fill="auto"/>
            <w:vAlign w:val="center"/>
          </w:tcPr>
          <w:p w14:paraId="4432D6E6" w14:textId="0929AF57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9,541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6D6B20ED" w14:textId="501CD383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1,022,652,357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41DB091A" w14:textId="70E3C99D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22,984,294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0AF8FE98" w14:textId="2860B4CF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63,824,756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0D4BC006" w14:textId="5ED04BFF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170,636</w:t>
            </w:r>
          </w:p>
        </w:tc>
        <w:tc>
          <w:tcPr>
            <w:tcW w:w="411" w:type="pct"/>
            <w:tcBorders>
              <w:bottom w:val="nil"/>
            </w:tcBorders>
            <w:shd w:val="clear" w:color="auto" w:fill="auto"/>
            <w:vAlign w:val="center"/>
          </w:tcPr>
          <w:p w14:paraId="2E125F80" w14:textId="429EE2D5" w:rsidR="00D133A7" w:rsidRPr="00D133A7" w:rsidRDefault="00D133A7" w:rsidP="00D133A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133A7">
              <w:rPr>
                <w:rFonts w:ascii="新細明體" w:hAnsi="新細明體"/>
                <w:noProof/>
                <w:sz w:val="20"/>
              </w:rPr>
              <w:t>2,348,635,713</w:t>
            </w:r>
          </w:p>
        </w:tc>
      </w:tr>
      <w:tr w:rsidR="00E24635" w14:paraId="6DF4B111" w14:textId="77777777" w:rsidTr="0020766D">
        <w:tblPrEx>
          <w:tblBorders>
            <w:insideH w:val="none" w:sz="0" w:space="0" w:color="auto"/>
          </w:tblBorders>
        </w:tblPrEx>
        <w:trPr>
          <w:cantSplit/>
          <w:trHeight w:val="95"/>
        </w:trPr>
        <w:tc>
          <w:tcPr>
            <w:tcW w:w="50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E5DFE4" w14:textId="77777777" w:rsidR="00E24635" w:rsidRPr="00310E9E" w:rsidRDefault="00E24635" w:rsidP="00B540F6">
            <w:pPr>
              <w:snapToGrid w:val="0"/>
              <w:spacing w:line="240" w:lineRule="exac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CB3154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3034F6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6CAC38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1794B8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B12F68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749D71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C8F123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D79392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vAlign w:val="center"/>
          </w:tcPr>
          <w:p w14:paraId="1145294D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vAlign w:val="center"/>
          </w:tcPr>
          <w:p w14:paraId="254E199C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3936B6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</w:tr>
    </w:tbl>
    <w:p w14:paraId="594CABB2" w14:textId="77777777" w:rsidR="00C94757" w:rsidRDefault="00C94757" w:rsidP="00C94757"/>
    <w:sectPr w:rsidR="00C947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7CD92" w14:textId="77777777" w:rsidR="00B540F6" w:rsidRDefault="00B540F6">
      <w:r>
        <w:separator/>
      </w:r>
    </w:p>
  </w:endnote>
  <w:endnote w:type="continuationSeparator" w:id="0">
    <w:p w14:paraId="4C535D46" w14:textId="77777777" w:rsidR="00B540F6" w:rsidRDefault="00B5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C30DD" w14:textId="77777777" w:rsidR="00B26E99" w:rsidRDefault="00B26E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A227D" w14:textId="0CE71E5F" w:rsidR="00666228" w:rsidRPr="00666228" w:rsidRDefault="00666228" w:rsidP="00666228">
    <w:pPr>
      <w:pStyle w:val="a4"/>
      <w:jc w:val="center"/>
      <w:rPr>
        <w:rFonts w:ascii="標楷體" w:eastAsia="標楷體" w:hAnsi="標楷體"/>
      </w:rPr>
    </w:pPr>
    <w:r w:rsidRPr="00666228">
      <w:rPr>
        <w:rFonts w:ascii="標楷體" w:eastAsia="標楷體" w:hAnsi="標楷體" w:hint="eastAsia"/>
      </w:rPr>
      <w:t>第</w:t>
    </w:r>
    <w:r w:rsidR="00FB598C">
      <w:rPr>
        <w:rFonts w:ascii="標楷體" w:eastAsia="標楷體" w:hAnsi="標楷體" w:hint="eastAsia"/>
      </w:rPr>
      <w:t>5</w:t>
    </w:r>
    <w:r w:rsidRPr="00666228">
      <w:rPr>
        <w:rFonts w:ascii="標楷體" w:eastAsia="標楷體" w:hAnsi="標楷體" w:hint="eastAsia"/>
      </w:rPr>
      <w:t>-2頁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49588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45B6B62" w14:textId="7E1E01D9" w:rsidR="00666228" w:rsidRPr="00CF5D41" w:rsidRDefault="00666228" w:rsidP="00CF5D41">
        <w:pPr>
          <w:pStyle w:val="a4"/>
          <w:jc w:val="center"/>
          <w:rPr>
            <w:rFonts w:ascii="標楷體" w:eastAsia="標楷體" w:hAnsi="標楷體"/>
          </w:rPr>
        </w:pPr>
        <w:r w:rsidRPr="00666228">
          <w:rPr>
            <w:rFonts w:ascii="標楷體" w:eastAsia="標楷體" w:hAnsi="標楷體" w:hint="eastAsia"/>
          </w:rPr>
          <w:t>第</w:t>
        </w:r>
        <w:r w:rsidR="009D6F22">
          <w:rPr>
            <w:rFonts w:ascii="標楷體" w:eastAsia="標楷體" w:hAnsi="標楷體" w:hint="eastAsia"/>
          </w:rPr>
          <w:t>5</w:t>
        </w:r>
        <w:r>
          <w:rPr>
            <w:rFonts w:ascii="標楷體" w:eastAsia="標楷體" w:hAnsi="標楷體" w:hint="eastAsia"/>
          </w:rPr>
          <w:t>-</w:t>
        </w:r>
        <w:r w:rsidRPr="00666228">
          <w:rPr>
            <w:rFonts w:ascii="標楷體" w:eastAsia="標楷體" w:hAnsi="標楷體"/>
          </w:rPr>
          <w:fldChar w:fldCharType="begin"/>
        </w:r>
        <w:r w:rsidRPr="00666228">
          <w:rPr>
            <w:rFonts w:ascii="標楷體" w:eastAsia="標楷體" w:hAnsi="標楷體"/>
          </w:rPr>
          <w:instrText>PAGE   \* MERGEFORMAT</w:instrText>
        </w:r>
        <w:r w:rsidRPr="00666228">
          <w:rPr>
            <w:rFonts w:ascii="標楷體" w:eastAsia="標楷體" w:hAnsi="標楷體"/>
          </w:rPr>
          <w:fldChar w:fldCharType="separate"/>
        </w:r>
        <w:r w:rsidR="00B26E99" w:rsidRPr="00B26E99">
          <w:rPr>
            <w:rFonts w:ascii="標楷體" w:eastAsia="標楷體" w:hAnsi="標楷體"/>
            <w:noProof/>
            <w:lang w:val="zh-TW"/>
          </w:rPr>
          <w:t>1</w:t>
        </w:r>
        <w:r w:rsidRPr="00666228">
          <w:rPr>
            <w:rFonts w:ascii="標楷體" w:eastAsia="標楷體" w:hAnsi="標楷體"/>
          </w:rPr>
          <w:fldChar w:fldCharType="end"/>
        </w:r>
        <w:r w:rsidRPr="00666228">
          <w:rPr>
            <w:rFonts w:ascii="標楷體" w:eastAsia="標楷體" w:hAnsi="標楷體" w:hint="eastAsia"/>
          </w:rPr>
          <w:t>頁</w:t>
        </w:r>
      </w:p>
      <w:bookmarkStart w:id="0" w:name="_GoBack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0EB4F" w14:textId="77777777" w:rsidR="00B540F6" w:rsidRDefault="00B540F6">
      <w:r>
        <w:separator/>
      </w:r>
    </w:p>
  </w:footnote>
  <w:footnote w:type="continuationSeparator" w:id="0">
    <w:p w14:paraId="72A9A738" w14:textId="77777777" w:rsidR="00B540F6" w:rsidRDefault="00B54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A7CF3" w14:textId="77777777" w:rsidR="00B26E99" w:rsidRDefault="00B26E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9812E" w14:textId="2097C51F" w:rsidR="00B540F6" w:rsidRDefault="00A14538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伍</w:t>
    </w:r>
    <w:r w:rsidR="00DA75C2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B540F6" w:rsidRPr="00EA2D9E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FB598C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proofErr w:type="gramEnd"/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B540F6" w:rsidRPr="00EA2D9E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B540F6" w:rsidRPr="00EA2D9E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B540F6" w:rsidRPr="00EA2D9E">
      <w:rPr>
        <w:rFonts w:ascii="標楷體" w:eastAsia="標楷體" w:hAnsi="標楷體"/>
        <w:b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18EA0" w14:textId="10CD4F21" w:rsidR="00B540F6" w:rsidRDefault="00A14538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伍</w:t>
    </w:r>
    <w:r w:rsidR="00DA75C2">
      <w:rPr>
        <w:rFonts w:ascii="標楷體" w:eastAsia="標楷體" w:hint="eastAsia"/>
        <w:b/>
        <w:spacing w:val="60"/>
        <w:sz w:val="32"/>
        <w:u w:val="single"/>
      </w:rPr>
      <w:t>、</w:t>
    </w:r>
    <w:r w:rsidR="00B540F6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D6F22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B540F6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B540F6" w:rsidRPr="00EA2D9E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B540F6" w:rsidRPr="00EA2D9E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B540F6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="00B540F6"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B540F6"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584"/>
    <w:multiLevelType w:val="hybridMultilevel"/>
    <w:tmpl w:val="C510B326"/>
    <w:lvl w:ilvl="0" w:tplc="2C6A3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757"/>
    <w:rsid w:val="000A22E7"/>
    <w:rsid w:val="000F3B45"/>
    <w:rsid w:val="000F5C79"/>
    <w:rsid w:val="00143F79"/>
    <w:rsid w:val="00166FAE"/>
    <w:rsid w:val="0020766D"/>
    <w:rsid w:val="0022580D"/>
    <w:rsid w:val="00231D20"/>
    <w:rsid w:val="00252166"/>
    <w:rsid w:val="002934F7"/>
    <w:rsid w:val="00397B4B"/>
    <w:rsid w:val="003C6046"/>
    <w:rsid w:val="0047422B"/>
    <w:rsid w:val="004A01B6"/>
    <w:rsid w:val="005F216F"/>
    <w:rsid w:val="00666228"/>
    <w:rsid w:val="006F09C1"/>
    <w:rsid w:val="007F3BA3"/>
    <w:rsid w:val="00805B3D"/>
    <w:rsid w:val="008108BD"/>
    <w:rsid w:val="00810A19"/>
    <w:rsid w:val="0085072B"/>
    <w:rsid w:val="00857DF5"/>
    <w:rsid w:val="008A2CEE"/>
    <w:rsid w:val="008B684B"/>
    <w:rsid w:val="0095060B"/>
    <w:rsid w:val="00952A38"/>
    <w:rsid w:val="009B0CC6"/>
    <w:rsid w:val="009D6F22"/>
    <w:rsid w:val="00A14538"/>
    <w:rsid w:val="00A57D0E"/>
    <w:rsid w:val="00AD15A7"/>
    <w:rsid w:val="00B00F22"/>
    <w:rsid w:val="00B26E99"/>
    <w:rsid w:val="00B5403C"/>
    <w:rsid w:val="00B540F6"/>
    <w:rsid w:val="00B95F6B"/>
    <w:rsid w:val="00C004BF"/>
    <w:rsid w:val="00C800C8"/>
    <w:rsid w:val="00C94757"/>
    <w:rsid w:val="00CE52EB"/>
    <w:rsid w:val="00CF5D41"/>
    <w:rsid w:val="00D133A7"/>
    <w:rsid w:val="00D17C30"/>
    <w:rsid w:val="00D20547"/>
    <w:rsid w:val="00D7295B"/>
    <w:rsid w:val="00DA4AB8"/>
    <w:rsid w:val="00DA6D4D"/>
    <w:rsid w:val="00DA75C2"/>
    <w:rsid w:val="00DE217F"/>
    <w:rsid w:val="00DF00FA"/>
    <w:rsid w:val="00E24635"/>
    <w:rsid w:val="00E83C2D"/>
    <w:rsid w:val="00EA2D9E"/>
    <w:rsid w:val="00EA6F5D"/>
    <w:rsid w:val="00F33645"/>
    <w:rsid w:val="00FB47D1"/>
    <w:rsid w:val="00F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79B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List Paragraph"/>
    <w:basedOn w:val="a"/>
    <w:uiPriority w:val="34"/>
    <w:qFormat/>
    <w:rsid w:val="00952A38"/>
    <w:pPr>
      <w:ind w:leftChars="200" w:left="480"/>
    </w:pPr>
  </w:style>
  <w:style w:type="character" w:customStyle="1" w:styleId="a5">
    <w:name w:val="頁尾 字元"/>
    <w:basedOn w:val="a0"/>
    <w:link w:val="a4"/>
    <w:uiPriority w:val="99"/>
    <w:rsid w:val="0066622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List Paragraph"/>
    <w:basedOn w:val="a"/>
    <w:uiPriority w:val="34"/>
    <w:qFormat/>
    <w:rsid w:val="00952A38"/>
    <w:pPr>
      <w:ind w:leftChars="200" w:left="480"/>
    </w:pPr>
  </w:style>
  <w:style w:type="character" w:customStyle="1" w:styleId="a5">
    <w:name w:val="頁尾 字元"/>
    <w:basedOn w:val="a0"/>
    <w:link w:val="a4"/>
    <w:uiPriority w:val="99"/>
    <w:rsid w:val="0066622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KFN2bh4bIEkL1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VKFN2bh4bIEkL1歲入來源別機關別決算審定數綜計表.dot</Template>
  <TotalTime>200</TotalTime>
  <Pages>2</Pages>
  <Words>467</Words>
  <Characters>1865</Characters>
  <Application>Microsoft Office Word</Application>
  <DocSecurity>0</DocSecurity>
  <Lines>15</Lines>
  <Paragraphs>4</Paragraphs>
  <ScaleCrop>false</ScaleCrop>
  <Company>N.A.O.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creator>陳美芳</dc:creator>
  <cp:lastModifiedBy>吳文馨</cp:lastModifiedBy>
  <cp:revision>29</cp:revision>
  <cp:lastPrinted>1900-12-31T16:00:00Z</cp:lastPrinted>
  <dcterms:created xsi:type="dcterms:W3CDTF">2024-06-07T08:07:00Z</dcterms:created>
  <dcterms:modified xsi:type="dcterms:W3CDTF">2026-06-08T01:01:00Z</dcterms:modified>
</cp:coreProperties>
</file>