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FE6F" w14:textId="4288B90B" w:rsidR="00570609" w:rsidRPr="00B359C1" w:rsidRDefault="00C722FF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B359C1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肆</w:t>
      </w:r>
      <w:r w:rsidR="00504F23" w:rsidRPr="00B359C1">
        <w:rPr>
          <w:rFonts w:ascii="細明體" w:eastAsia="細明體" w:hAnsi="細明體" w:hint="eastAsia"/>
          <w:bCs w:val="0"/>
          <w:spacing w:val="60"/>
          <w:kern w:val="0"/>
          <w:sz w:val="32"/>
          <w:szCs w:val="32"/>
          <w:u w:val="single"/>
        </w:rPr>
        <w:t>、</w:t>
      </w:r>
      <w:r w:rsidR="00570609" w:rsidRPr="00B359C1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7322DD" w:rsidRPr="00B359C1">
        <w:rPr>
          <w:rFonts w:ascii="標楷體" w:hAnsi="標楷體" w:hint="eastAsia"/>
          <w:spacing w:val="60"/>
          <w:kern w:val="0"/>
          <w:sz w:val="32"/>
          <w:szCs w:val="32"/>
          <w:u w:val="single"/>
        </w:rPr>
        <w:t>11</w:t>
      </w:r>
      <w:r w:rsidRPr="00B359C1">
        <w:rPr>
          <w:rFonts w:ascii="標楷體" w:hAnsi="標楷體" w:hint="eastAsia"/>
          <w:spacing w:val="60"/>
          <w:kern w:val="0"/>
          <w:sz w:val="32"/>
          <w:szCs w:val="32"/>
          <w:u w:val="single"/>
        </w:rPr>
        <w:t>4</w:t>
      </w:r>
      <w:proofErr w:type="gramEnd"/>
      <w:r w:rsidR="005B7E21" w:rsidRPr="00B359C1">
        <w:rPr>
          <w:rFonts w:ascii="標楷體" w:hAnsi="標楷體" w:hint="eastAsia"/>
          <w:spacing w:val="60"/>
          <w:kern w:val="0"/>
          <w:sz w:val="32"/>
          <w:szCs w:val="32"/>
          <w:u w:val="single"/>
        </w:rPr>
        <w:t>年度</w:t>
      </w:r>
      <w:proofErr w:type="gramStart"/>
      <w:r w:rsidR="007322DD" w:rsidRPr="00B359C1">
        <w:rPr>
          <w:rFonts w:ascii="標楷體" w:hAnsi="標楷體"/>
          <w:spacing w:val="60"/>
          <w:kern w:val="0"/>
          <w:sz w:val="32"/>
          <w:szCs w:val="32"/>
          <w:u w:val="single"/>
        </w:rPr>
        <w:t>臺</w:t>
      </w:r>
      <w:proofErr w:type="gramEnd"/>
      <w:r w:rsidR="007322DD" w:rsidRPr="00B359C1">
        <w:rPr>
          <w:rFonts w:ascii="標楷體" w:hAnsi="標楷體"/>
          <w:spacing w:val="60"/>
          <w:kern w:val="0"/>
          <w:sz w:val="32"/>
          <w:szCs w:val="32"/>
          <w:u w:val="single"/>
        </w:rPr>
        <w:t>南市</w:t>
      </w:r>
      <w:r w:rsidR="00570609" w:rsidRPr="00B359C1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3976AE9C" w14:textId="77777777" w:rsidR="00223879" w:rsidRPr="00B359C1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191558B0" w14:textId="77777777" w:rsidR="00223879" w:rsidRPr="00B359C1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B359C1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B359C1" w:rsidRPr="00B359C1" w14:paraId="7E9DC3EB" w14:textId="77777777" w:rsidTr="007322DD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C63" w14:textId="77777777" w:rsidR="00570609" w:rsidRPr="00B359C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117F" w14:textId="77777777" w:rsidR="00570609" w:rsidRPr="00B359C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25AD" w14:textId="77777777" w:rsidR="008F1533" w:rsidRPr="00B359C1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 w:rsidRPr="00B359C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B359C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</w:t>
            </w:r>
            <w:r w:rsidR="004807D9" w:rsidRPr="00B359C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及</w:t>
            </w:r>
          </w:p>
          <w:p w14:paraId="192E574F" w14:textId="77777777" w:rsidR="00570609" w:rsidRPr="00B359C1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83609" w14:textId="77777777" w:rsidR="00570609" w:rsidRPr="00B359C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B359C1" w:rsidRPr="00B359C1" w14:paraId="7859D3C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72079C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29A9B41" w14:textId="4EAF9C33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129,000,161,931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42CD35" w14:textId="651E74C2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 xml:space="preserve">+ </w:t>
            </w:r>
            <w:r w:rsidRPr="00B359C1">
              <w:rPr>
                <w:rFonts w:asciiTheme="minorEastAsia" w:eastAsiaTheme="minorEastAsia" w:hAnsiTheme="minorEastAsia" w:hint="eastAsia"/>
                <w:b/>
                <w:noProof/>
                <w:sz w:val="20"/>
                <w:szCs w:val="20"/>
              </w:rPr>
              <w:t>255</w:t>
            </w:r>
            <w:r w:rsidRPr="00B359C1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>,</w:t>
            </w:r>
            <w:r w:rsidRPr="00B359C1">
              <w:rPr>
                <w:rFonts w:asciiTheme="minorEastAsia" w:eastAsiaTheme="minorEastAsia" w:hAnsiTheme="minorEastAsia" w:hint="eastAsia"/>
                <w:b/>
                <w:noProof/>
                <w:sz w:val="20"/>
                <w:szCs w:val="20"/>
              </w:rPr>
              <w:t>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DC70D66" w14:textId="5870A182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/>
                <w:b/>
                <w:noProof/>
                <w:sz w:val="20"/>
                <w:szCs w:val="20"/>
              </w:rPr>
              <w:t>129,000,416,931</w:t>
            </w:r>
          </w:p>
        </w:tc>
      </w:tr>
      <w:tr w:rsidR="00B359C1" w:rsidRPr="00B359C1" w14:paraId="78D17E6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91F0936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6B116D7" w14:textId="4D87D2BE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65,545,868,165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2C5EEC0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E6521E1" w14:textId="44DAF58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65,545,868,165</w:t>
            </w:r>
          </w:p>
        </w:tc>
      </w:tr>
      <w:tr w:rsidR="00B359C1" w:rsidRPr="00B359C1" w14:paraId="08F9D0A3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7EAB160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1A36AD9" w14:textId="7157E171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1,956,468,173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46B870" w14:textId="6B1E471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51E5D9A" w14:textId="5617CDF6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1,956,468,173</w:t>
            </w:r>
          </w:p>
        </w:tc>
      </w:tr>
      <w:tr w:rsidR="00B359C1" w:rsidRPr="00B359C1" w14:paraId="42C0C79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2C5C212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7B329F9" w14:textId="245F0D6E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3,734,627,293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F5DEBA2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12565D6" w14:textId="7B2EF4BC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3,734,627,293</w:t>
            </w:r>
          </w:p>
        </w:tc>
      </w:tr>
      <w:tr w:rsidR="00B359C1" w:rsidRPr="00B359C1" w14:paraId="3ADE128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8B5C7A4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0B8CBF9" w14:textId="3D07C784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495,436,400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C75F0C9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3A34D6C" w14:textId="00B331E0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495,436,400</w:t>
            </w:r>
          </w:p>
        </w:tc>
      </w:tr>
      <w:tr w:rsidR="00B359C1" w:rsidRPr="00B359C1" w14:paraId="487BBDE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47AC81F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5C34BD" w14:textId="7098B1EA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3,887,734,581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D600AA7" w14:textId="4A1DCBAB" w:rsidR="00857B18" w:rsidRPr="00B359C1" w:rsidRDefault="00857B18" w:rsidP="00857B18">
            <w:pPr>
              <w:wordWrap w:val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 w:hint="eastAsia"/>
                <w:noProof/>
                <w:sz w:val="20"/>
                <w:szCs w:val="20"/>
              </w:rPr>
              <w:t>+ 255</w:t>
            </w:r>
            <w:r w:rsidRPr="00B359C1">
              <w:rPr>
                <w:rFonts w:asciiTheme="minorEastAsia" w:eastAsiaTheme="minorEastAsia" w:hAnsiTheme="minorEastAsia"/>
                <w:noProof/>
                <w:sz w:val="20"/>
                <w:szCs w:val="20"/>
              </w:rPr>
              <w:t>,</w:t>
            </w:r>
            <w:r w:rsidRPr="00B359C1">
              <w:rPr>
                <w:rFonts w:asciiTheme="minorEastAsia" w:eastAsiaTheme="minorEastAsia" w:hAnsiTheme="minorEastAsia" w:hint="eastAsia"/>
                <w:noProof/>
                <w:sz w:val="20"/>
                <w:szCs w:val="20"/>
              </w:rPr>
              <w:t>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8859A42" w14:textId="464FF4DB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/>
                <w:noProof/>
                <w:sz w:val="20"/>
                <w:szCs w:val="20"/>
              </w:rPr>
              <w:t>3,887,989,581</w:t>
            </w:r>
          </w:p>
        </w:tc>
      </w:tr>
      <w:tr w:rsidR="00B359C1" w:rsidRPr="00B359C1" w14:paraId="092257E9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E311E49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D63A86A" w14:textId="4E3C9F66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50,539,033,069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40D8CE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9CA18B2" w14:textId="598A9281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50,539,033,069</w:t>
            </w:r>
          </w:p>
        </w:tc>
      </w:tr>
      <w:tr w:rsidR="00B359C1" w:rsidRPr="00B359C1" w14:paraId="06F72DD1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9337B3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CC8E63" w14:textId="7440D366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449,451,397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7F6D4A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0909D81" w14:textId="482EACF3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449,451,397</w:t>
            </w:r>
          </w:p>
        </w:tc>
      </w:tr>
      <w:tr w:rsidR="00B359C1" w:rsidRPr="00B359C1" w14:paraId="18C036F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3A55722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90C93A3" w14:textId="370543F8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2,391,542,853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88975A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D2327F2" w14:textId="3F7F89CA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2,391,542,853</w:t>
            </w:r>
          </w:p>
        </w:tc>
      </w:tr>
      <w:tr w:rsidR="00B359C1" w:rsidRPr="00B359C1" w14:paraId="6A4F1ADA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10AA470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532153" w14:textId="79106F6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109,332,131,659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322F51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b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04DF8D1" w14:textId="3247F95F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109,332,131,659</w:t>
            </w:r>
          </w:p>
        </w:tc>
      </w:tr>
      <w:tr w:rsidR="00B359C1" w:rsidRPr="00B359C1" w14:paraId="4E86DF4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7C61CDF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64E84A3" w14:textId="1E76902C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21,208,005,577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430ACE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0022D0B" w14:textId="5942BEC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21,208,005,577</w:t>
            </w:r>
          </w:p>
        </w:tc>
      </w:tr>
      <w:tr w:rsidR="00B359C1" w:rsidRPr="00B359C1" w14:paraId="213E551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730904B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1C5D7F" w14:textId="3122B59E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20,082,740,028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43B9939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D71C924" w14:textId="616A96E6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20,082,740,028</w:t>
            </w:r>
          </w:p>
        </w:tc>
      </w:tr>
      <w:tr w:rsidR="00B359C1" w:rsidRPr="00B359C1" w14:paraId="52A216E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F52A26D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02E1859" w14:textId="227CBB60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62,613,237,512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368E5C7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A43B5CC" w14:textId="1CCAF8CF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62,613,237,512</w:t>
            </w:r>
          </w:p>
        </w:tc>
      </w:tr>
      <w:tr w:rsidR="00B359C1" w:rsidRPr="00B359C1" w14:paraId="113B2F7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F561DF9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C8A2D1" w14:textId="2DA540A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47,193,409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D1AD8BC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9F96F9A" w14:textId="759EF991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47,193,409</w:t>
            </w:r>
          </w:p>
        </w:tc>
      </w:tr>
      <w:tr w:rsidR="00B359C1" w:rsidRPr="00B359C1" w14:paraId="12222BB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6992E91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D9C42F2" w14:textId="21FE98B4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10,122,182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EC128B0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342BB8E" w14:textId="1AAD37E8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10,122,182</w:t>
            </w:r>
          </w:p>
        </w:tc>
      </w:tr>
      <w:tr w:rsidR="00B359C1" w:rsidRPr="00B359C1" w14:paraId="737257D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F34832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7257BA8" w14:textId="6BE0C2F2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804,331,673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405BF8A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B91CD01" w14:textId="635CD1C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804,331,673</w:t>
            </w:r>
          </w:p>
        </w:tc>
      </w:tr>
      <w:tr w:rsidR="00B359C1" w:rsidRPr="00B359C1" w14:paraId="0E3A5CFC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4A16B1E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97096F" w14:textId="2BFAFFA5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4,555,566,726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51AF42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8BD38D6" w14:textId="3CC25AB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4,555,566,726</w:t>
            </w:r>
          </w:p>
        </w:tc>
      </w:tr>
      <w:tr w:rsidR="00B359C1" w:rsidRPr="00B359C1" w14:paraId="606D0DB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00DF11B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E79689" w14:textId="219C97FB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10,934,552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C86FE2F" w14:textId="7777777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1D20094" w14:textId="49FB3588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noProof/>
                <w:sz w:val="20"/>
                <w:szCs w:val="20"/>
              </w:rPr>
              <w:t>10,934,552</w:t>
            </w:r>
          </w:p>
        </w:tc>
      </w:tr>
      <w:tr w:rsidR="00B359C1" w:rsidRPr="00B359C1" w14:paraId="6AFD41E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54C60" w14:textId="77777777" w:rsidR="00857B18" w:rsidRPr="00B359C1" w:rsidRDefault="00857B18" w:rsidP="00857B1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359C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FDF9C" w14:textId="1CA6A4F9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19,668,030,272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2A40" w14:textId="19F22A67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 xml:space="preserve">+ </w:t>
            </w:r>
            <w:r w:rsidRPr="00B359C1">
              <w:rPr>
                <w:rFonts w:asciiTheme="minorEastAsia" w:eastAsiaTheme="minorEastAsia" w:hAnsiTheme="minorEastAsia" w:hint="eastAsia"/>
                <w:b/>
                <w:noProof/>
                <w:sz w:val="20"/>
                <w:szCs w:val="20"/>
              </w:rPr>
              <w:t>255</w:t>
            </w:r>
            <w:r w:rsidRPr="00B359C1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>,</w:t>
            </w:r>
            <w:r w:rsidRPr="00B359C1">
              <w:rPr>
                <w:rFonts w:asciiTheme="minorEastAsia" w:eastAsiaTheme="minorEastAsia" w:hAnsiTheme="minorEastAsia" w:hint="eastAsia"/>
                <w:b/>
                <w:noProof/>
                <w:sz w:val="20"/>
                <w:szCs w:val="20"/>
              </w:rPr>
              <w:t>000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BDD80" w14:textId="0F1C01A2" w:rsidR="00857B18" w:rsidRPr="00B359C1" w:rsidRDefault="00857B18" w:rsidP="00857B18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B359C1">
              <w:rPr>
                <w:rFonts w:ascii="新細明體" w:hAnsi="新細明體"/>
                <w:b/>
                <w:noProof/>
                <w:sz w:val="20"/>
                <w:szCs w:val="20"/>
              </w:rPr>
              <w:t>19,668,285,272</w:t>
            </w:r>
          </w:p>
        </w:tc>
      </w:tr>
    </w:tbl>
    <w:p w14:paraId="10D622EC" w14:textId="77777777" w:rsidR="00570609" w:rsidRPr="00B359C1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B359C1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88D1" w14:textId="77777777" w:rsidR="00E12F3E" w:rsidRDefault="00E12F3E" w:rsidP="00963F24">
      <w:r>
        <w:separator/>
      </w:r>
    </w:p>
  </w:endnote>
  <w:endnote w:type="continuationSeparator" w:id="0">
    <w:p w14:paraId="4B1E5060" w14:textId="77777777" w:rsidR="00E12F3E" w:rsidRDefault="00E12F3E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6A31" w14:textId="56F13018" w:rsidR="00E12F3E" w:rsidRPr="00504F23" w:rsidRDefault="00504F23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504F23">
      <w:rPr>
        <w:rFonts w:ascii="標楷體" w:eastAsia="標楷體" w:hAnsi="標楷體"/>
      </w:rPr>
      <w:t>第</w:t>
    </w:r>
    <w:r w:rsidR="00C722FF">
      <w:rPr>
        <w:rFonts w:ascii="標楷體" w:eastAsia="標楷體" w:hAnsi="標楷體" w:hint="eastAsia"/>
      </w:rPr>
      <w:t>4</w:t>
    </w:r>
    <w:r>
      <w:rPr>
        <w:rFonts w:ascii="標楷體" w:eastAsia="標楷體" w:hAnsi="標楷體" w:hint="eastAsia"/>
      </w:rPr>
      <w:t>-1</w:t>
    </w:r>
    <w:r>
      <w:rPr>
        <w:rFonts w:ascii="標楷體" w:eastAsia="標楷體" w:hAnsi="標楷體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DA08" w14:textId="77777777" w:rsidR="00E12F3E" w:rsidRDefault="00E12F3E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84087" w14:textId="77777777" w:rsidR="00E12F3E" w:rsidRDefault="00E12F3E" w:rsidP="00963F24">
      <w:r>
        <w:separator/>
      </w:r>
    </w:p>
  </w:footnote>
  <w:footnote w:type="continuationSeparator" w:id="0">
    <w:p w14:paraId="0F7466D4" w14:textId="77777777" w:rsidR="00E12F3E" w:rsidRDefault="00E12F3E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72F3"/>
    <w:multiLevelType w:val="hybridMultilevel"/>
    <w:tmpl w:val="D090CB14"/>
    <w:lvl w:ilvl="0" w:tplc="B0CE81FA"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1365904950">
    <w:abstractNumId w:val="1"/>
  </w:num>
  <w:num w:numId="2" w16cid:durableId="845755446">
    <w:abstractNumId w:val="2"/>
  </w:num>
  <w:num w:numId="3" w16cid:durableId="26627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DD"/>
    <w:rsid w:val="000115F9"/>
    <w:rsid w:val="00052553"/>
    <w:rsid w:val="00066284"/>
    <w:rsid w:val="00066669"/>
    <w:rsid w:val="00076431"/>
    <w:rsid w:val="000B0DAC"/>
    <w:rsid w:val="000B13AF"/>
    <w:rsid w:val="000B5295"/>
    <w:rsid w:val="000E7EDB"/>
    <w:rsid w:val="00100651"/>
    <w:rsid w:val="00121368"/>
    <w:rsid w:val="00121E35"/>
    <w:rsid w:val="001258A5"/>
    <w:rsid w:val="00134DF0"/>
    <w:rsid w:val="00162E99"/>
    <w:rsid w:val="00185FC7"/>
    <w:rsid w:val="001B0FB2"/>
    <w:rsid w:val="001C3811"/>
    <w:rsid w:val="001D73C8"/>
    <w:rsid w:val="00205CFD"/>
    <w:rsid w:val="00216B33"/>
    <w:rsid w:val="00223879"/>
    <w:rsid w:val="0023059C"/>
    <w:rsid w:val="00242994"/>
    <w:rsid w:val="00251335"/>
    <w:rsid w:val="002520F7"/>
    <w:rsid w:val="00255524"/>
    <w:rsid w:val="00282A98"/>
    <w:rsid w:val="002913D1"/>
    <w:rsid w:val="0029626A"/>
    <w:rsid w:val="002A0BFB"/>
    <w:rsid w:val="002A758A"/>
    <w:rsid w:val="00304745"/>
    <w:rsid w:val="00315C18"/>
    <w:rsid w:val="00334C4A"/>
    <w:rsid w:val="003361C8"/>
    <w:rsid w:val="0034262C"/>
    <w:rsid w:val="00351863"/>
    <w:rsid w:val="0038511C"/>
    <w:rsid w:val="003C01EC"/>
    <w:rsid w:val="003D080E"/>
    <w:rsid w:val="003E7E68"/>
    <w:rsid w:val="003F4748"/>
    <w:rsid w:val="003F5731"/>
    <w:rsid w:val="004062E6"/>
    <w:rsid w:val="0042355B"/>
    <w:rsid w:val="00443391"/>
    <w:rsid w:val="00446944"/>
    <w:rsid w:val="00456628"/>
    <w:rsid w:val="0046478B"/>
    <w:rsid w:val="0047357A"/>
    <w:rsid w:val="0047576F"/>
    <w:rsid w:val="004807D9"/>
    <w:rsid w:val="00487022"/>
    <w:rsid w:val="0048745A"/>
    <w:rsid w:val="0048776F"/>
    <w:rsid w:val="004905D1"/>
    <w:rsid w:val="00497416"/>
    <w:rsid w:val="004C5863"/>
    <w:rsid w:val="004D59D6"/>
    <w:rsid w:val="00504F23"/>
    <w:rsid w:val="005203DA"/>
    <w:rsid w:val="00537FC2"/>
    <w:rsid w:val="00547E19"/>
    <w:rsid w:val="0055794D"/>
    <w:rsid w:val="00570609"/>
    <w:rsid w:val="005B07B9"/>
    <w:rsid w:val="005B1A38"/>
    <w:rsid w:val="005B7E21"/>
    <w:rsid w:val="005C0E0C"/>
    <w:rsid w:val="005C6180"/>
    <w:rsid w:val="005E7875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22DD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57B18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66CBD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4613"/>
    <w:rsid w:val="00A7668A"/>
    <w:rsid w:val="00AA00F3"/>
    <w:rsid w:val="00AC3DB6"/>
    <w:rsid w:val="00AE3A76"/>
    <w:rsid w:val="00AE68D0"/>
    <w:rsid w:val="00B105C9"/>
    <w:rsid w:val="00B12EB6"/>
    <w:rsid w:val="00B30AEF"/>
    <w:rsid w:val="00B359C1"/>
    <w:rsid w:val="00B56BF9"/>
    <w:rsid w:val="00B61491"/>
    <w:rsid w:val="00B7167E"/>
    <w:rsid w:val="00B974BA"/>
    <w:rsid w:val="00BD5986"/>
    <w:rsid w:val="00C416E1"/>
    <w:rsid w:val="00C561EA"/>
    <w:rsid w:val="00C722FF"/>
    <w:rsid w:val="00C763C7"/>
    <w:rsid w:val="00CA10F1"/>
    <w:rsid w:val="00CD4037"/>
    <w:rsid w:val="00D32A28"/>
    <w:rsid w:val="00D879FE"/>
    <w:rsid w:val="00DA0AFF"/>
    <w:rsid w:val="00DA4D74"/>
    <w:rsid w:val="00DB10DD"/>
    <w:rsid w:val="00DB332C"/>
    <w:rsid w:val="00DD7B4D"/>
    <w:rsid w:val="00DE132A"/>
    <w:rsid w:val="00DE6649"/>
    <w:rsid w:val="00E12F3E"/>
    <w:rsid w:val="00E708B6"/>
    <w:rsid w:val="00E72241"/>
    <w:rsid w:val="00EA1E26"/>
    <w:rsid w:val="00EB2C3D"/>
    <w:rsid w:val="00EB7942"/>
    <w:rsid w:val="00EC1EE1"/>
    <w:rsid w:val="00EE3F3F"/>
    <w:rsid w:val="00EE5BAA"/>
    <w:rsid w:val="00F00519"/>
    <w:rsid w:val="00F02FB8"/>
    <w:rsid w:val="00F1629F"/>
    <w:rsid w:val="00F64EB0"/>
    <w:rsid w:val="00F801B5"/>
    <w:rsid w:val="00F83E9A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B612EF3"/>
  <w15:docId w15:val="{4B820745-4032-48D8-9AC6-A9F52750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skKHJt3uUxC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9D35-6579-4C9C-94B5-FFD8CFD2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SskKHJt3uUxC審定後收入支出彙計表A3.dot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劉健瑋</dc:creator>
  <cp:lastModifiedBy>劉健瑋</cp:lastModifiedBy>
  <cp:revision>2</cp:revision>
  <cp:lastPrinted>2025-06-19T01:50:00Z</cp:lastPrinted>
  <dcterms:created xsi:type="dcterms:W3CDTF">2026-06-04T01:23:00Z</dcterms:created>
  <dcterms:modified xsi:type="dcterms:W3CDTF">2026-06-04T01:23:00Z</dcterms:modified>
</cp:coreProperties>
</file>