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E9FF28" w14:textId="1F6D6173" w:rsidR="00F70200" w:rsidRPr="006A22F7" w:rsidRDefault="00D213A9" w:rsidP="00F70200">
      <w:pPr>
        <w:autoSpaceDE w:val="0"/>
        <w:autoSpaceDN w:val="0"/>
        <w:adjustRightInd w:val="0"/>
        <w:snapToGrid w:val="0"/>
        <w:spacing w:beforeLines="50" w:before="180" w:line="240" w:lineRule="auto"/>
        <w:ind w:firstLineChars="0" w:firstLine="0"/>
        <w:jc w:val="center"/>
        <w:rPr>
          <w:rFonts w:hAnsi="標楷體"/>
          <w:b/>
          <w:spacing w:val="60"/>
          <w:sz w:val="32"/>
          <w:szCs w:val="32"/>
          <w:u w:val="single"/>
        </w:rPr>
      </w:pPr>
      <w:bookmarkStart w:id="0" w:name="_GoBack"/>
      <w:bookmarkEnd w:id="0"/>
      <w:r w:rsidRPr="006A22F7">
        <w:rPr>
          <w:rFonts w:hAnsi="標楷體" w:hint="eastAsia"/>
          <w:b/>
          <w:spacing w:val="60"/>
          <w:sz w:val="32"/>
          <w:szCs w:val="32"/>
          <w:u w:val="single"/>
        </w:rPr>
        <w:t>參</w:t>
      </w:r>
      <w:r w:rsidR="00D62F4D" w:rsidRPr="006A22F7">
        <w:rPr>
          <w:rFonts w:ascii="細明體" w:eastAsia="細明體" w:hAnsi="細明體" w:hint="eastAsia"/>
          <w:b/>
          <w:spacing w:val="60"/>
          <w:sz w:val="32"/>
          <w:szCs w:val="32"/>
          <w:u w:val="single"/>
        </w:rPr>
        <w:t>、</w:t>
      </w:r>
      <w:proofErr w:type="gramStart"/>
      <w:r w:rsidR="0077539B" w:rsidRPr="006A22F7">
        <w:rPr>
          <w:rFonts w:hAnsi="標楷體" w:hint="eastAsia"/>
          <w:b/>
          <w:spacing w:val="60"/>
          <w:sz w:val="32"/>
          <w:szCs w:val="32"/>
          <w:u w:val="single"/>
        </w:rPr>
        <w:t>臺</w:t>
      </w:r>
      <w:proofErr w:type="gramEnd"/>
      <w:r w:rsidR="0077539B" w:rsidRPr="006A22F7">
        <w:rPr>
          <w:rFonts w:hAnsi="標楷體" w:hint="eastAsia"/>
          <w:b/>
          <w:spacing w:val="60"/>
          <w:sz w:val="32"/>
          <w:szCs w:val="32"/>
          <w:u w:val="single"/>
        </w:rPr>
        <w:t>南</w:t>
      </w:r>
      <w:r w:rsidR="00F70200" w:rsidRPr="006A22F7">
        <w:rPr>
          <w:rFonts w:hAnsi="標楷體" w:hint="eastAsia"/>
          <w:b/>
          <w:spacing w:val="60"/>
          <w:sz w:val="32"/>
          <w:szCs w:val="32"/>
          <w:u w:val="single"/>
        </w:rPr>
        <w:t>市總決算審定後平衡表</w:t>
      </w:r>
    </w:p>
    <w:p w14:paraId="3AEE9898" w14:textId="37F3717A" w:rsidR="00F70200" w:rsidRPr="006A22F7" w:rsidRDefault="00F70200" w:rsidP="00F70200">
      <w:pPr>
        <w:snapToGrid w:val="0"/>
        <w:spacing w:beforeLines="20" w:before="72" w:line="240" w:lineRule="auto"/>
        <w:ind w:firstLineChars="0" w:firstLine="0"/>
        <w:jc w:val="center"/>
        <w:rPr>
          <w:sz w:val="20"/>
        </w:rPr>
      </w:pPr>
      <w:r w:rsidRPr="006A22F7">
        <w:rPr>
          <w:rFonts w:hint="eastAsia"/>
          <w:sz w:val="20"/>
        </w:rPr>
        <w:t>中華民國11</w:t>
      </w:r>
      <w:r w:rsidR="00D213A9" w:rsidRPr="006A22F7">
        <w:rPr>
          <w:rFonts w:hint="eastAsia"/>
          <w:sz w:val="20"/>
        </w:rPr>
        <w:t>4</w:t>
      </w:r>
      <w:r w:rsidRPr="006A22F7">
        <w:rPr>
          <w:rFonts w:hint="eastAsia"/>
          <w:sz w:val="20"/>
        </w:rPr>
        <w:t>年12月31日</w:t>
      </w:r>
    </w:p>
    <w:p w14:paraId="6E60CABE" w14:textId="77777777" w:rsidR="00F70200" w:rsidRPr="006A22F7" w:rsidRDefault="00F70200" w:rsidP="00F70200">
      <w:pPr>
        <w:widowControl w:val="0"/>
        <w:overflowPunct/>
        <w:spacing w:line="280" w:lineRule="exact"/>
        <w:ind w:rightChars="10" w:right="24" w:firstLine="400"/>
        <w:jc w:val="right"/>
        <w:rPr>
          <w:kern w:val="0"/>
          <w:sz w:val="20"/>
          <w:szCs w:val="24"/>
        </w:rPr>
      </w:pPr>
      <w:r w:rsidRPr="006A22F7">
        <w:rPr>
          <w:rFonts w:hint="eastAsia"/>
          <w:kern w:val="0"/>
          <w:sz w:val="20"/>
          <w:szCs w:val="24"/>
        </w:rPr>
        <w:t>單位：新臺幣元</w:t>
      </w:r>
    </w:p>
    <w:tbl>
      <w:tblPr>
        <w:tblW w:w="5003" w:type="pct"/>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401"/>
        <w:gridCol w:w="2301"/>
        <w:gridCol w:w="2209"/>
        <w:gridCol w:w="2487"/>
        <w:gridCol w:w="3239"/>
        <w:gridCol w:w="2292"/>
        <w:gridCol w:w="2438"/>
        <w:gridCol w:w="2396"/>
      </w:tblGrid>
      <w:tr w:rsidR="006A22F7" w:rsidRPr="006A22F7" w14:paraId="02A410B6" w14:textId="79615BF3" w:rsidTr="006D223A">
        <w:trPr>
          <w:cantSplit/>
          <w:trHeight w:val="312"/>
        </w:trPr>
        <w:tc>
          <w:tcPr>
            <w:tcW w:w="819" w:type="pct"/>
            <w:vMerge w:val="restart"/>
            <w:tcBorders>
              <w:top w:val="single" w:sz="4" w:space="0" w:color="auto"/>
              <w:left w:val="nil"/>
              <w:bottom w:val="nil"/>
              <w:right w:val="single" w:sz="4" w:space="0" w:color="auto"/>
            </w:tcBorders>
            <w:vAlign w:val="center"/>
            <w:hideMark/>
          </w:tcPr>
          <w:p w14:paraId="124EDED3" w14:textId="77777777" w:rsidR="00DB51D7" w:rsidRPr="006A22F7" w:rsidRDefault="00DB51D7" w:rsidP="00837CB2">
            <w:pPr>
              <w:snapToGrid w:val="0"/>
              <w:spacing w:line="240" w:lineRule="auto"/>
              <w:ind w:firstLineChars="0" w:firstLine="0"/>
              <w:jc w:val="distribute"/>
              <w:rPr>
                <w:rFonts w:hAnsi="標楷體"/>
              </w:rPr>
            </w:pPr>
            <w:r w:rsidRPr="006A22F7">
              <w:rPr>
                <w:rFonts w:hAnsi="標楷體" w:cs="Arial" w:hint="eastAsia"/>
                <w:sz w:val="20"/>
              </w:rPr>
              <w:t>借方科目</w:t>
            </w:r>
          </w:p>
        </w:tc>
        <w:tc>
          <w:tcPr>
            <w:tcW w:w="1685" w:type="pct"/>
            <w:gridSpan w:val="3"/>
            <w:tcBorders>
              <w:top w:val="single" w:sz="4" w:space="0" w:color="auto"/>
              <w:left w:val="single" w:sz="4" w:space="0" w:color="auto"/>
              <w:bottom w:val="single" w:sz="4" w:space="0" w:color="auto"/>
              <w:right w:val="single" w:sz="4" w:space="0" w:color="auto"/>
            </w:tcBorders>
            <w:vAlign w:val="center"/>
            <w:hideMark/>
          </w:tcPr>
          <w:p w14:paraId="3A756F9B" w14:textId="7769C779" w:rsidR="00DB51D7" w:rsidRPr="006A22F7" w:rsidRDefault="00DB51D7" w:rsidP="00837CB2">
            <w:pPr>
              <w:snapToGrid w:val="0"/>
              <w:spacing w:line="240" w:lineRule="auto"/>
              <w:ind w:firstLineChars="0" w:firstLine="0"/>
              <w:jc w:val="distribute"/>
              <w:rPr>
                <w:rFonts w:hAnsi="標楷體" w:cs="Arial"/>
                <w:sz w:val="20"/>
              </w:rPr>
            </w:pPr>
            <w:r w:rsidRPr="006A22F7">
              <w:rPr>
                <w:rFonts w:hAnsi="標楷體" w:cs="Arial" w:hint="eastAsia"/>
                <w:sz w:val="20"/>
              </w:rPr>
              <w:t>金額</w:t>
            </w:r>
          </w:p>
        </w:tc>
        <w:tc>
          <w:tcPr>
            <w:tcW w:w="780" w:type="pct"/>
            <w:vMerge w:val="restart"/>
            <w:tcBorders>
              <w:top w:val="single" w:sz="4" w:space="0" w:color="auto"/>
              <w:left w:val="single" w:sz="4" w:space="0" w:color="auto"/>
              <w:right w:val="single" w:sz="4" w:space="0" w:color="auto"/>
            </w:tcBorders>
            <w:vAlign w:val="center"/>
            <w:hideMark/>
          </w:tcPr>
          <w:p w14:paraId="4D153A09" w14:textId="7E811E54" w:rsidR="00DB51D7" w:rsidRPr="006A22F7" w:rsidRDefault="00DB51D7" w:rsidP="00837CB2">
            <w:pPr>
              <w:snapToGrid w:val="0"/>
              <w:spacing w:line="240" w:lineRule="auto"/>
              <w:ind w:firstLineChars="0" w:firstLine="0"/>
              <w:jc w:val="distribute"/>
              <w:rPr>
                <w:rFonts w:hAnsi="標楷體" w:cs="Arial"/>
                <w:sz w:val="20"/>
              </w:rPr>
            </w:pPr>
            <w:r w:rsidRPr="006A22F7">
              <w:rPr>
                <w:rFonts w:hAnsi="標楷體" w:cs="Arial" w:hint="eastAsia"/>
                <w:sz w:val="20"/>
              </w:rPr>
              <w:t>貸方科目</w:t>
            </w:r>
          </w:p>
        </w:tc>
        <w:tc>
          <w:tcPr>
            <w:tcW w:w="1716" w:type="pct"/>
            <w:gridSpan w:val="3"/>
            <w:tcBorders>
              <w:top w:val="single" w:sz="4" w:space="0" w:color="auto"/>
              <w:left w:val="single" w:sz="4" w:space="0" w:color="auto"/>
              <w:bottom w:val="single" w:sz="4" w:space="0" w:color="auto"/>
              <w:right w:val="nil"/>
            </w:tcBorders>
            <w:vAlign w:val="center"/>
            <w:hideMark/>
          </w:tcPr>
          <w:p w14:paraId="27116EFE" w14:textId="7602121C" w:rsidR="00DB51D7" w:rsidRPr="006A22F7" w:rsidRDefault="00DB51D7" w:rsidP="007A0142">
            <w:pPr>
              <w:snapToGrid w:val="0"/>
              <w:spacing w:line="240" w:lineRule="auto"/>
              <w:ind w:firstLineChars="0" w:firstLine="0"/>
              <w:jc w:val="distribute"/>
              <w:rPr>
                <w:rFonts w:hAnsi="標楷體" w:cs="Arial"/>
                <w:sz w:val="20"/>
              </w:rPr>
            </w:pPr>
            <w:r w:rsidRPr="006A22F7">
              <w:rPr>
                <w:rFonts w:hAnsi="標楷體" w:cs="Arial" w:hint="eastAsia"/>
                <w:sz w:val="20"/>
              </w:rPr>
              <w:t>金額</w:t>
            </w:r>
          </w:p>
        </w:tc>
      </w:tr>
      <w:tr w:rsidR="006A22F7" w:rsidRPr="006A22F7" w14:paraId="56C1B237" w14:textId="62DBC789" w:rsidTr="006D223A">
        <w:trPr>
          <w:cantSplit/>
          <w:trHeight w:val="312"/>
        </w:trPr>
        <w:tc>
          <w:tcPr>
            <w:tcW w:w="819" w:type="pct"/>
            <w:vMerge/>
            <w:tcBorders>
              <w:top w:val="single" w:sz="4" w:space="0" w:color="auto"/>
              <w:left w:val="nil"/>
              <w:bottom w:val="single" w:sz="4" w:space="0" w:color="auto"/>
              <w:right w:val="single" w:sz="4" w:space="0" w:color="auto"/>
            </w:tcBorders>
            <w:vAlign w:val="center"/>
            <w:hideMark/>
          </w:tcPr>
          <w:p w14:paraId="6B21B85B" w14:textId="77777777" w:rsidR="00DB51D7" w:rsidRPr="006A22F7" w:rsidRDefault="00DB51D7" w:rsidP="00D92ABD">
            <w:pPr>
              <w:overflowPunct/>
              <w:spacing w:line="240" w:lineRule="auto"/>
              <w:ind w:firstLineChars="0" w:firstLine="0"/>
              <w:jc w:val="left"/>
              <w:rPr>
                <w:rFonts w:hAnsi="標楷體"/>
              </w:rPr>
            </w:pPr>
          </w:p>
        </w:tc>
        <w:tc>
          <w:tcPr>
            <w:tcW w:w="554" w:type="pct"/>
            <w:tcBorders>
              <w:top w:val="single" w:sz="4" w:space="0" w:color="auto"/>
              <w:left w:val="nil"/>
              <w:bottom w:val="single" w:sz="4" w:space="0" w:color="auto"/>
              <w:right w:val="single" w:sz="4" w:space="0" w:color="auto"/>
            </w:tcBorders>
            <w:vAlign w:val="center"/>
            <w:hideMark/>
          </w:tcPr>
          <w:p w14:paraId="07AA7BA4" w14:textId="77777777" w:rsidR="00DB51D7" w:rsidRPr="006A22F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6A22F7">
              <w:rPr>
                <w:rFonts w:hAnsi="標楷體" w:hint="eastAsia"/>
                <w:spacing w:val="-20"/>
                <w:sz w:val="20"/>
              </w:rPr>
              <w:t>小計</w:t>
            </w:r>
          </w:p>
        </w:tc>
        <w:tc>
          <w:tcPr>
            <w:tcW w:w="532" w:type="pct"/>
            <w:tcBorders>
              <w:top w:val="single" w:sz="4" w:space="0" w:color="auto"/>
              <w:left w:val="single" w:sz="4" w:space="0" w:color="auto"/>
              <w:bottom w:val="single" w:sz="4" w:space="0" w:color="auto"/>
              <w:right w:val="nil"/>
            </w:tcBorders>
            <w:vAlign w:val="center"/>
            <w:hideMark/>
          </w:tcPr>
          <w:p w14:paraId="32560172" w14:textId="77777777" w:rsidR="00DB51D7" w:rsidRPr="006A22F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6A22F7">
              <w:rPr>
                <w:rFonts w:hAnsi="標楷體" w:hint="eastAsia"/>
                <w:spacing w:val="-20"/>
                <w:sz w:val="20"/>
              </w:rPr>
              <w:t>合計</w:t>
            </w:r>
          </w:p>
        </w:tc>
        <w:tc>
          <w:tcPr>
            <w:tcW w:w="599" w:type="pct"/>
            <w:tcBorders>
              <w:top w:val="single" w:sz="4" w:space="0" w:color="auto"/>
              <w:left w:val="single" w:sz="4" w:space="0" w:color="auto"/>
              <w:bottom w:val="single" w:sz="4" w:space="0" w:color="auto"/>
              <w:right w:val="single" w:sz="4" w:space="0" w:color="auto"/>
            </w:tcBorders>
            <w:vAlign w:val="center"/>
          </w:tcPr>
          <w:p w14:paraId="3C4CEE7A" w14:textId="71044D47" w:rsidR="00DB51D7" w:rsidRPr="006A22F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6A22F7">
              <w:rPr>
                <w:rFonts w:hAnsi="標楷體" w:hint="eastAsia"/>
                <w:spacing w:val="-20"/>
                <w:sz w:val="20"/>
              </w:rPr>
              <w:t>總計</w:t>
            </w:r>
          </w:p>
        </w:tc>
        <w:tc>
          <w:tcPr>
            <w:tcW w:w="780" w:type="pct"/>
            <w:vMerge/>
            <w:tcBorders>
              <w:left w:val="single" w:sz="4" w:space="0" w:color="auto"/>
              <w:bottom w:val="single" w:sz="4" w:space="0" w:color="auto"/>
              <w:right w:val="single" w:sz="4" w:space="0" w:color="auto"/>
            </w:tcBorders>
            <w:vAlign w:val="center"/>
            <w:hideMark/>
          </w:tcPr>
          <w:p w14:paraId="2882351A" w14:textId="46476726" w:rsidR="00DB51D7" w:rsidRPr="006A22F7" w:rsidRDefault="00DB51D7" w:rsidP="00D92ABD">
            <w:pPr>
              <w:overflowPunct/>
              <w:spacing w:line="240" w:lineRule="auto"/>
              <w:ind w:firstLineChars="0" w:firstLine="0"/>
              <w:jc w:val="left"/>
              <w:rPr>
                <w:rFonts w:hAnsi="標楷體" w:cs="Arial"/>
                <w:sz w:val="20"/>
              </w:rPr>
            </w:pPr>
          </w:p>
        </w:tc>
        <w:tc>
          <w:tcPr>
            <w:tcW w:w="552" w:type="pct"/>
            <w:tcBorders>
              <w:top w:val="single" w:sz="4" w:space="0" w:color="auto"/>
              <w:left w:val="nil"/>
              <w:bottom w:val="single" w:sz="4" w:space="0" w:color="auto"/>
              <w:right w:val="single" w:sz="4" w:space="0" w:color="auto"/>
            </w:tcBorders>
            <w:vAlign w:val="center"/>
            <w:hideMark/>
          </w:tcPr>
          <w:p w14:paraId="263BF340" w14:textId="7E918491" w:rsidR="00DB51D7" w:rsidRPr="006A22F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6A22F7">
              <w:rPr>
                <w:rFonts w:hAnsi="標楷體" w:hint="eastAsia"/>
                <w:spacing w:val="-20"/>
                <w:sz w:val="20"/>
              </w:rPr>
              <w:t>小計</w:t>
            </w:r>
          </w:p>
        </w:tc>
        <w:tc>
          <w:tcPr>
            <w:tcW w:w="587" w:type="pct"/>
            <w:tcBorders>
              <w:top w:val="single" w:sz="4" w:space="0" w:color="auto"/>
              <w:left w:val="single" w:sz="4" w:space="0" w:color="auto"/>
              <w:bottom w:val="single" w:sz="4" w:space="0" w:color="auto"/>
              <w:right w:val="nil"/>
            </w:tcBorders>
            <w:vAlign w:val="center"/>
            <w:hideMark/>
          </w:tcPr>
          <w:p w14:paraId="64EF98B1" w14:textId="688FE5E5" w:rsidR="00DB51D7" w:rsidRPr="006A22F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6A22F7">
              <w:rPr>
                <w:rFonts w:hAnsi="標楷體" w:hint="eastAsia"/>
                <w:spacing w:val="-20"/>
                <w:sz w:val="20"/>
              </w:rPr>
              <w:t>合計</w:t>
            </w:r>
          </w:p>
        </w:tc>
        <w:tc>
          <w:tcPr>
            <w:tcW w:w="577" w:type="pct"/>
            <w:tcBorders>
              <w:top w:val="single" w:sz="4" w:space="0" w:color="auto"/>
              <w:left w:val="single" w:sz="4" w:space="0" w:color="auto"/>
              <w:bottom w:val="single" w:sz="4" w:space="0" w:color="auto"/>
              <w:right w:val="nil"/>
            </w:tcBorders>
            <w:vAlign w:val="center"/>
          </w:tcPr>
          <w:p w14:paraId="2482B4A1" w14:textId="737373A1" w:rsidR="00DB51D7" w:rsidRPr="006A22F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6A22F7">
              <w:rPr>
                <w:rFonts w:hAnsi="標楷體" w:hint="eastAsia"/>
                <w:spacing w:val="-20"/>
                <w:sz w:val="20"/>
              </w:rPr>
              <w:t>總計</w:t>
            </w:r>
          </w:p>
        </w:tc>
      </w:tr>
      <w:tr w:rsidR="006A22F7" w:rsidRPr="006A22F7" w14:paraId="1513D59A" w14:textId="45584081" w:rsidTr="006D223A">
        <w:trPr>
          <w:cantSplit/>
          <w:trHeight w:val="312"/>
        </w:trPr>
        <w:tc>
          <w:tcPr>
            <w:tcW w:w="819" w:type="pct"/>
            <w:tcBorders>
              <w:top w:val="single" w:sz="4" w:space="0" w:color="auto"/>
              <w:left w:val="nil"/>
              <w:bottom w:val="nil"/>
              <w:right w:val="single" w:sz="4" w:space="0" w:color="auto"/>
            </w:tcBorders>
            <w:shd w:val="clear" w:color="auto" w:fill="auto"/>
            <w:tcMar>
              <w:right w:w="28" w:type="dxa"/>
            </w:tcMar>
            <w:vAlign w:val="center"/>
            <w:hideMark/>
          </w:tcPr>
          <w:p w14:paraId="5FDEC1BE" w14:textId="77777777" w:rsidR="00D906DB" w:rsidRPr="006A22F7" w:rsidRDefault="00D906DB" w:rsidP="000B173E">
            <w:pPr>
              <w:widowControl w:val="0"/>
              <w:overflowPunct/>
              <w:snapToGrid w:val="0"/>
              <w:spacing w:line="240" w:lineRule="auto"/>
              <w:ind w:firstLineChars="0" w:firstLine="0"/>
              <w:jc w:val="distribute"/>
              <w:rPr>
                <w:rFonts w:ascii="Times New Roman" w:cs="新細明體"/>
                <w:b/>
                <w:sz w:val="20"/>
              </w:rPr>
            </w:pPr>
            <w:r w:rsidRPr="006A22F7">
              <w:rPr>
                <w:rFonts w:ascii="Times New Roman" w:cs="新細明體" w:hint="eastAsia"/>
                <w:b/>
                <w:sz w:val="20"/>
              </w:rPr>
              <w:t>資產部分</w:t>
            </w:r>
          </w:p>
        </w:tc>
        <w:tc>
          <w:tcPr>
            <w:tcW w:w="554" w:type="pct"/>
            <w:tcBorders>
              <w:top w:val="single" w:sz="4" w:space="0" w:color="auto"/>
              <w:left w:val="nil"/>
              <w:bottom w:val="nil"/>
              <w:right w:val="single" w:sz="4" w:space="0" w:color="auto"/>
            </w:tcBorders>
            <w:shd w:val="clear" w:color="auto" w:fill="auto"/>
            <w:vAlign w:val="center"/>
          </w:tcPr>
          <w:p w14:paraId="7FBB8716" w14:textId="77777777" w:rsidR="00D906DB" w:rsidRPr="006A22F7" w:rsidRDefault="00D906DB" w:rsidP="00C36F37">
            <w:pPr>
              <w:snapToGrid w:val="0"/>
              <w:spacing w:line="240" w:lineRule="auto"/>
              <w:ind w:firstLineChars="0" w:firstLine="0"/>
              <w:jc w:val="right"/>
              <w:rPr>
                <w:rFonts w:ascii="新細明體" w:eastAsia="新細明體" w:hAnsi="新細明體"/>
                <w:b/>
                <w:spacing w:val="-20"/>
                <w:kern w:val="0"/>
                <w:sz w:val="20"/>
              </w:rPr>
            </w:pPr>
          </w:p>
        </w:tc>
        <w:tc>
          <w:tcPr>
            <w:tcW w:w="532" w:type="pct"/>
            <w:tcBorders>
              <w:top w:val="single" w:sz="4" w:space="0" w:color="auto"/>
              <w:left w:val="single" w:sz="4" w:space="0" w:color="auto"/>
              <w:bottom w:val="nil"/>
              <w:right w:val="nil"/>
            </w:tcBorders>
            <w:shd w:val="clear" w:color="auto" w:fill="auto"/>
            <w:vAlign w:val="center"/>
          </w:tcPr>
          <w:p w14:paraId="583A5ADD" w14:textId="77777777" w:rsidR="00D906DB" w:rsidRPr="006A22F7" w:rsidRDefault="00D906DB" w:rsidP="00C36F37">
            <w:pPr>
              <w:snapToGrid w:val="0"/>
              <w:spacing w:line="240" w:lineRule="auto"/>
              <w:ind w:firstLineChars="0" w:firstLine="0"/>
              <w:jc w:val="right"/>
              <w:rPr>
                <w:rFonts w:ascii="新細明體" w:eastAsia="新細明體" w:hAnsi="新細明體"/>
                <w:b/>
                <w:spacing w:val="-20"/>
                <w:sz w:val="20"/>
              </w:rPr>
            </w:pPr>
          </w:p>
        </w:tc>
        <w:tc>
          <w:tcPr>
            <w:tcW w:w="599" w:type="pct"/>
            <w:tcBorders>
              <w:top w:val="single" w:sz="4" w:space="0" w:color="auto"/>
              <w:left w:val="single" w:sz="4" w:space="0" w:color="auto"/>
              <w:bottom w:val="nil"/>
              <w:right w:val="single" w:sz="4" w:space="0" w:color="auto"/>
            </w:tcBorders>
            <w:vAlign w:val="center"/>
          </w:tcPr>
          <w:p w14:paraId="4A79EF58" w14:textId="77777777" w:rsidR="00D906DB" w:rsidRPr="006A22F7" w:rsidRDefault="00D906DB" w:rsidP="00C36F37">
            <w:pPr>
              <w:widowControl w:val="0"/>
              <w:overflowPunct/>
              <w:snapToGrid w:val="0"/>
              <w:spacing w:line="240" w:lineRule="auto"/>
              <w:ind w:firstLineChars="0" w:firstLine="0"/>
              <w:jc w:val="right"/>
              <w:rPr>
                <w:rFonts w:ascii="Times New Roman" w:cs="新細明體"/>
                <w:b/>
                <w:sz w:val="20"/>
              </w:rPr>
            </w:pPr>
          </w:p>
        </w:tc>
        <w:tc>
          <w:tcPr>
            <w:tcW w:w="780" w:type="pct"/>
            <w:tcBorders>
              <w:top w:val="single" w:sz="4" w:space="0" w:color="auto"/>
              <w:left w:val="single" w:sz="4" w:space="0" w:color="auto"/>
              <w:bottom w:val="nil"/>
              <w:right w:val="single" w:sz="4" w:space="0" w:color="auto"/>
            </w:tcBorders>
            <w:tcMar>
              <w:right w:w="28" w:type="dxa"/>
            </w:tcMar>
            <w:vAlign w:val="center"/>
            <w:hideMark/>
          </w:tcPr>
          <w:p w14:paraId="51BCC480" w14:textId="6E6597B5" w:rsidR="00D906DB" w:rsidRPr="006A22F7" w:rsidRDefault="00D906DB" w:rsidP="000B173E">
            <w:pPr>
              <w:widowControl w:val="0"/>
              <w:overflowPunct/>
              <w:snapToGrid w:val="0"/>
              <w:spacing w:line="240" w:lineRule="exact"/>
              <w:ind w:firstLineChars="0" w:firstLine="0"/>
              <w:jc w:val="distribute"/>
              <w:rPr>
                <w:rFonts w:ascii="Times New Roman" w:cs="新細明體"/>
                <w:b/>
                <w:sz w:val="20"/>
              </w:rPr>
            </w:pPr>
            <w:r w:rsidRPr="006A22F7">
              <w:rPr>
                <w:rFonts w:ascii="Times New Roman" w:cs="新細明體" w:hint="eastAsia"/>
                <w:b/>
                <w:sz w:val="20"/>
              </w:rPr>
              <w:t>負債部分</w:t>
            </w:r>
          </w:p>
        </w:tc>
        <w:tc>
          <w:tcPr>
            <w:tcW w:w="552" w:type="pct"/>
            <w:tcBorders>
              <w:top w:val="single" w:sz="4" w:space="0" w:color="auto"/>
              <w:left w:val="nil"/>
              <w:bottom w:val="nil"/>
              <w:right w:val="single" w:sz="4" w:space="0" w:color="auto"/>
            </w:tcBorders>
            <w:tcMar>
              <w:right w:w="28" w:type="dxa"/>
            </w:tcMar>
            <w:vAlign w:val="center"/>
          </w:tcPr>
          <w:p w14:paraId="51CB31C6" w14:textId="77777777" w:rsidR="00D906DB" w:rsidRPr="006A22F7" w:rsidRDefault="00D906DB" w:rsidP="00FA52D4">
            <w:pPr>
              <w:snapToGrid w:val="0"/>
              <w:spacing w:line="240" w:lineRule="exact"/>
              <w:ind w:rightChars="10" w:right="24" w:firstLineChars="0" w:firstLine="0"/>
              <w:jc w:val="right"/>
              <w:rPr>
                <w:rFonts w:ascii="新細明體" w:eastAsia="新細明體" w:hAnsi="新細明體"/>
                <w:b/>
                <w:noProof/>
                <w:sz w:val="20"/>
              </w:rPr>
            </w:pPr>
          </w:p>
        </w:tc>
        <w:tc>
          <w:tcPr>
            <w:tcW w:w="587" w:type="pct"/>
            <w:tcBorders>
              <w:top w:val="single" w:sz="4" w:space="0" w:color="auto"/>
              <w:left w:val="single" w:sz="4" w:space="0" w:color="auto"/>
              <w:bottom w:val="nil"/>
              <w:right w:val="nil"/>
            </w:tcBorders>
            <w:tcMar>
              <w:right w:w="28" w:type="dxa"/>
            </w:tcMar>
            <w:vAlign w:val="center"/>
          </w:tcPr>
          <w:p w14:paraId="7B415982" w14:textId="77777777" w:rsidR="00D906DB" w:rsidRPr="006A22F7" w:rsidRDefault="00D906DB" w:rsidP="00FA52D4">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single" w:sz="4" w:space="0" w:color="auto"/>
              <w:left w:val="single" w:sz="4" w:space="0" w:color="auto"/>
              <w:bottom w:val="nil"/>
              <w:right w:val="nil"/>
            </w:tcBorders>
            <w:vAlign w:val="center"/>
          </w:tcPr>
          <w:p w14:paraId="65AF81A8" w14:textId="77777777" w:rsidR="00D906DB" w:rsidRPr="006A22F7" w:rsidRDefault="00D906DB" w:rsidP="004707B6">
            <w:pPr>
              <w:snapToGrid w:val="0"/>
              <w:spacing w:line="240" w:lineRule="exact"/>
              <w:ind w:firstLineChars="0" w:firstLine="0"/>
              <w:jc w:val="right"/>
              <w:rPr>
                <w:rFonts w:ascii="新細明體" w:eastAsia="新細明體" w:hAnsi="新細明體"/>
                <w:b/>
                <w:noProof/>
                <w:sz w:val="20"/>
              </w:rPr>
            </w:pPr>
          </w:p>
        </w:tc>
      </w:tr>
      <w:tr w:rsidR="006A22F7" w:rsidRPr="006A22F7" w14:paraId="421BD420" w14:textId="190E0059"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4F634B6" w14:textId="77777777" w:rsidR="00D906DB" w:rsidRPr="006A22F7" w:rsidRDefault="00D906DB" w:rsidP="00950F7F">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6A22F7">
              <w:rPr>
                <w:rFonts w:hint="eastAsia"/>
                <w:spacing w:val="-30"/>
                <w:sz w:val="20"/>
              </w:rPr>
              <w:t>流動資產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6450F3B2" w14:textId="43F9DA27" w:rsidR="00D906DB" w:rsidRPr="006A22F7" w:rsidRDefault="00D906DB" w:rsidP="00C36F37">
            <w:pPr>
              <w:snapToGrid w:val="0"/>
              <w:spacing w:line="240" w:lineRule="exact"/>
              <w:ind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10A1DBBE" w14:textId="4DB698E5" w:rsidR="00D906DB" w:rsidRPr="006A22F7" w:rsidRDefault="0011117D" w:rsidP="0011117D">
            <w:pPr>
              <w:overflowPunct/>
              <w:spacing w:line="240" w:lineRule="auto"/>
              <w:ind w:firstLineChars="0" w:firstLine="0"/>
              <w:jc w:val="right"/>
              <w:rPr>
                <w:rFonts w:asciiTheme="minorEastAsia" w:eastAsiaTheme="minorEastAsia" w:hAnsiTheme="minorEastAsia"/>
                <w:b/>
                <w:sz w:val="20"/>
              </w:rPr>
            </w:pPr>
            <w:r w:rsidRPr="006A22F7">
              <w:rPr>
                <w:rFonts w:asciiTheme="minorEastAsia" w:eastAsiaTheme="minorEastAsia" w:hAnsiTheme="minorEastAsia"/>
                <w:sz w:val="20"/>
              </w:rPr>
              <w:t>26,275,502,581</w:t>
            </w:r>
          </w:p>
        </w:tc>
        <w:tc>
          <w:tcPr>
            <w:tcW w:w="599" w:type="pct"/>
            <w:tcBorders>
              <w:top w:val="nil"/>
              <w:left w:val="single" w:sz="4" w:space="0" w:color="auto"/>
              <w:bottom w:val="nil"/>
              <w:right w:val="single" w:sz="4" w:space="0" w:color="auto"/>
            </w:tcBorders>
            <w:vAlign w:val="center"/>
          </w:tcPr>
          <w:p w14:paraId="1F0A5B30" w14:textId="77777777" w:rsidR="00D906DB" w:rsidRPr="006A22F7" w:rsidRDefault="00D906DB" w:rsidP="00FA52D4">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C77C6F7" w14:textId="42DFCEB9" w:rsidR="00D906DB" w:rsidRPr="006A22F7" w:rsidRDefault="00D906DB" w:rsidP="00950F7F">
            <w:pPr>
              <w:widowControl w:val="0"/>
              <w:overflowPunct/>
              <w:snapToGrid w:val="0"/>
              <w:spacing w:line="240" w:lineRule="exact"/>
              <w:ind w:leftChars="50" w:left="120" w:rightChars="20" w:right="48" w:firstLineChars="0" w:firstLine="0"/>
              <w:jc w:val="distribute"/>
              <w:rPr>
                <w:spacing w:val="-30"/>
                <w:sz w:val="20"/>
              </w:rPr>
            </w:pPr>
            <w:r w:rsidRPr="006A22F7">
              <w:rPr>
                <w:rFonts w:hint="eastAsia"/>
                <w:spacing w:val="-30"/>
                <w:sz w:val="20"/>
              </w:rPr>
              <w:t>流動負債</w:t>
            </w:r>
          </w:p>
        </w:tc>
        <w:tc>
          <w:tcPr>
            <w:tcW w:w="552" w:type="pct"/>
            <w:tcBorders>
              <w:top w:val="nil"/>
              <w:left w:val="nil"/>
              <w:bottom w:val="nil"/>
              <w:right w:val="single" w:sz="4" w:space="0" w:color="auto"/>
            </w:tcBorders>
            <w:shd w:val="clear" w:color="auto" w:fill="auto"/>
            <w:tcMar>
              <w:right w:w="28" w:type="dxa"/>
            </w:tcMar>
            <w:vAlign w:val="center"/>
          </w:tcPr>
          <w:p w14:paraId="0A18BB63" w14:textId="31FB4CB1" w:rsidR="00D906DB" w:rsidRPr="006A22F7" w:rsidRDefault="00D906DB" w:rsidP="00FA52D4">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71D98DA4" w14:textId="0DFE6174" w:rsidR="00D906DB" w:rsidRPr="006A22F7" w:rsidRDefault="008F3286" w:rsidP="008F3286">
            <w:pPr>
              <w:overflowPunct/>
              <w:spacing w:line="240" w:lineRule="auto"/>
              <w:ind w:firstLineChars="0" w:firstLine="0"/>
              <w:jc w:val="right"/>
              <w:rPr>
                <w:rFonts w:asciiTheme="minorEastAsia" w:eastAsiaTheme="minorEastAsia" w:hAnsiTheme="minorEastAsia"/>
                <w:b/>
                <w:noProof/>
                <w:sz w:val="20"/>
              </w:rPr>
            </w:pPr>
            <w:r w:rsidRPr="006A22F7">
              <w:rPr>
                <w:rFonts w:asciiTheme="minorEastAsia" w:eastAsiaTheme="minorEastAsia" w:hAnsiTheme="minorEastAsia"/>
                <w:sz w:val="20"/>
              </w:rPr>
              <w:t>20,217,875,816</w:t>
            </w:r>
          </w:p>
        </w:tc>
        <w:tc>
          <w:tcPr>
            <w:tcW w:w="577" w:type="pct"/>
            <w:tcBorders>
              <w:top w:val="nil"/>
              <w:left w:val="single" w:sz="4" w:space="0" w:color="auto"/>
              <w:bottom w:val="nil"/>
              <w:right w:val="nil"/>
            </w:tcBorders>
            <w:vAlign w:val="center"/>
          </w:tcPr>
          <w:p w14:paraId="4930028A" w14:textId="77777777" w:rsidR="00D906DB" w:rsidRPr="006A22F7" w:rsidRDefault="00D906DB" w:rsidP="004707B6">
            <w:pPr>
              <w:snapToGrid w:val="0"/>
              <w:spacing w:line="240" w:lineRule="exact"/>
              <w:ind w:firstLineChars="0" w:firstLine="0"/>
              <w:jc w:val="right"/>
              <w:rPr>
                <w:rFonts w:ascii="新細明體" w:eastAsia="新細明體" w:hAnsi="新細明體"/>
                <w:b/>
                <w:noProof/>
                <w:sz w:val="20"/>
              </w:rPr>
            </w:pPr>
          </w:p>
        </w:tc>
      </w:tr>
      <w:tr w:rsidR="006A22F7" w:rsidRPr="006A22F7" w14:paraId="7D7EA46D" w14:textId="51DE486A" w:rsidTr="001C6C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0A599BB" w14:textId="77777777" w:rsidR="008F3286" w:rsidRPr="006A22F7" w:rsidRDefault="008F3286" w:rsidP="008F3286">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現金</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2C076710" w14:textId="348CF8EB"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18,581,883,498 </w:t>
            </w:r>
          </w:p>
        </w:tc>
        <w:tc>
          <w:tcPr>
            <w:tcW w:w="532" w:type="pct"/>
            <w:tcBorders>
              <w:top w:val="nil"/>
              <w:left w:val="single" w:sz="4" w:space="0" w:color="auto"/>
              <w:bottom w:val="nil"/>
              <w:right w:val="nil"/>
            </w:tcBorders>
            <w:shd w:val="clear" w:color="auto" w:fill="auto"/>
            <w:tcMar>
              <w:right w:w="28" w:type="dxa"/>
            </w:tcMar>
            <w:vAlign w:val="center"/>
          </w:tcPr>
          <w:p w14:paraId="33099945" w14:textId="77777777"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b/>
                <w:sz w:val="20"/>
              </w:rPr>
            </w:pPr>
          </w:p>
        </w:tc>
        <w:tc>
          <w:tcPr>
            <w:tcW w:w="599" w:type="pct"/>
            <w:tcBorders>
              <w:top w:val="nil"/>
              <w:left w:val="single" w:sz="4" w:space="0" w:color="auto"/>
              <w:bottom w:val="nil"/>
              <w:right w:val="single" w:sz="4" w:space="0" w:color="auto"/>
            </w:tcBorders>
            <w:vAlign w:val="center"/>
          </w:tcPr>
          <w:p w14:paraId="4FA05D86" w14:textId="77777777" w:rsidR="008F3286" w:rsidRPr="006A22F7" w:rsidRDefault="008F3286" w:rsidP="008F3286">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1249B859" w14:textId="12370DDC"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應付款項</w:t>
            </w:r>
          </w:p>
        </w:tc>
        <w:tc>
          <w:tcPr>
            <w:tcW w:w="552" w:type="pct"/>
            <w:tcBorders>
              <w:top w:val="nil"/>
              <w:left w:val="nil"/>
              <w:bottom w:val="nil"/>
              <w:right w:val="single" w:sz="4" w:space="0" w:color="auto"/>
            </w:tcBorders>
            <w:shd w:val="clear" w:color="auto" w:fill="auto"/>
            <w:tcMar>
              <w:right w:w="28" w:type="dxa"/>
            </w:tcMar>
            <w:vAlign w:val="bottom"/>
          </w:tcPr>
          <w:p w14:paraId="3131DE5D" w14:textId="037AABBF"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bCs/>
                <w:noProof/>
                <w:sz w:val="20"/>
              </w:rPr>
            </w:pPr>
            <w:r w:rsidRPr="006A22F7">
              <w:rPr>
                <w:rFonts w:asciiTheme="minorEastAsia" w:eastAsiaTheme="minorEastAsia" w:hAnsiTheme="minorEastAsia"/>
                <w:sz w:val="20"/>
              </w:rPr>
              <w:t xml:space="preserve">14,393,583,544 </w:t>
            </w:r>
          </w:p>
        </w:tc>
        <w:tc>
          <w:tcPr>
            <w:tcW w:w="587" w:type="pct"/>
            <w:tcBorders>
              <w:top w:val="nil"/>
              <w:left w:val="single" w:sz="4" w:space="0" w:color="auto"/>
              <w:bottom w:val="nil"/>
              <w:right w:val="nil"/>
            </w:tcBorders>
            <w:tcMar>
              <w:right w:w="28" w:type="dxa"/>
            </w:tcMar>
            <w:vAlign w:val="center"/>
          </w:tcPr>
          <w:p w14:paraId="612C59D1"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578CF401"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1DA01E11" w14:textId="5579C0F9" w:rsidTr="001C6C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7E76F350" w14:textId="77777777" w:rsidR="008F3286" w:rsidRPr="006A22F7" w:rsidRDefault="008F3286" w:rsidP="008F3286">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應收款項</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4613EDF" w14:textId="7B6A9333"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1,761,975,237 </w:t>
            </w:r>
          </w:p>
        </w:tc>
        <w:tc>
          <w:tcPr>
            <w:tcW w:w="532" w:type="pct"/>
            <w:tcBorders>
              <w:top w:val="nil"/>
              <w:left w:val="single" w:sz="4" w:space="0" w:color="auto"/>
              <w:bottom w:val="nil"/>
              <w:right w:val="nil"/>
            </w:tcBorders>
            <w:shd w:val="clear" w:color="auto" w:fill="auto"/>
            <w:tcMar>
              <w:right w:w="28" w:type="dxa"/>
            </w:tcMar>
            <w:vAlign w:val="center"/>
          </w:tcPr>
          <w:p w14:paraId="11B5BFC4" w14:textId="77777777"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b/>
                <w:sz w:val="20"/>
              </w:rPr>
            </w:pPr>
          </w:p>
        </w:tc>
        <w:tc>
          <w:tcPr>
            <w:tcW w:w="599" w:type="pct"/>
            <w:tcBorders>
              <w:top w:val="nil"/>
              <w:left w:val="single" w:sz="4" w:space="0" w:color="auto"/>
              <w:bottom w:val="nil"/>
              <w:right w:val="single" w:sz="4" w:space="0" w:color="auto"/>
            </w:tcBorders>
            <w:vAlign w:val="center"/>
          </w:tcPr>
          <w:p w14:paraId="255C423C" w14:textId="77777777" w:rsidR="008F3286" w:rsidRPr="006A22F7" w:rsidRDefault="008F3286" w:rsidP="008F3286">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048A7203" w14:textId="4DD76F31"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預收款</w:t>
            </w:r>
          </w:p>
        </w:tc>
        <w:tc>
          <w:tcPr>
            <w:tcW w:w="552" w:type="pct"/>
            <w:tcBorders>
              <w:top w:val="nil"/>
              <w:left w:val="nil"/>
              <w:bottom w:val="nil"/>
              <w:right w:val="single" w:sz="4" w:space="0" w:color="auto"/>
            </w:tcBorders>
            <w:shd w:val="clear" w:color="auto" w:fill="auto"/>
            <w:tcMar>
              <w:right w:w="28" w:type="dxa"/>
            </w:tcMar>
            <w:vAlign w:val="bottom"/>
          </w:tcPr>
          <w:p w14:paraId="4E448C38" w14:textId="7D9569D0"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50,754,522 </w:t>
            </w:r>
          </w:p>
        </w:tc>
        <w:tc>
          <w:tcPr>
            <w:tcW w:w="587" w:type="pct"/>
            <w:tcBorders>
              <w:top w:val="nil"/>
              <w:left w:val="single" w:sz="4" w:space="0" w:color="auto"/>
              <w:bottom w:val="nil"/>
              <w:right w:val="nil"/>
            </w:tcBorders>
            <w:tcMar>
              <w:right w:w="28" w:type="dxa"/>
            </w:tcMar>
            <w:vAlign w:val="center"/>
          </w:tcPr>
          <w:p w14:paraId="36C423D9"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3AECFEE7"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293F19EB" w14:textId="30FBB3B8" w:rsidTr="001C6C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1DB50999" w14:textId="0FC022E5"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應收其他政府款</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453DFC76" w14:textId="449C5206"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3,196,920,992 </w:t>
            </w:r>
          </w:p>
        </w:tc>
        <w:tc>
          <w:tcPr>
            <w:tcW w:w="532" w:type="pct"/>
            <w:tcBorders>
              <w:top w:val="nil"/>
              <w:left w:val="single" w:sz="4" w:space="0" w:color="auto"/>
              <w:bottom w:val="nil"/>
              <w:right w:val="nil"/>
            </w:tcBorders>
            <w:shd w:val="clear" w:color="auto" w:fill="auto"/>
            <w:tcMar>
              <w:right w:w="28" w:type="dxa"/>
            </w:tcMar>
            <w:vAlign w:val="center"/>
          </w:tcPr>
          <w:p w14:paraId="760B1873" w14:textId="77777777"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b/>
                <w:sz w:val="20"/>
              </w:rPr>
            </w:pPr>
          </w:p>
        </w:tc>
        <w:tc>
          <w:tcPr>
            <w:tcW w:w="599" w:type="pct"/>
            <w:tcBorders>
              <w:top w:val="nil"/>
              <w:left w:val="single" w:sz="4" w:space="0" w:color="auto"/>
              <w:bottom w:val="nil"/>
              <w:right w:val="single" w:sz="4" w:space="0" w:color="auto"/>
            </w:tcBorders>
            <w:vAlign w:val="center"/>
          </w:tcPr>
          <w:p w14:paraId="5A6E2DD7" w14:textId="77777777" w:rsidR="008F3286" w:rsidRPr="006A22F7" w:rsidRDefault="008F3286" w:rsidP="008F3286">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2B5EEF6" w14:textId="72F69815"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預收其他政府款</w:t>
            </w:r>
          </w:p>
        </w:tc>
        <w:tc>
          <w:tcPr>
            <w:tcW w:w="552" w:type="pct"/>
            <w:tcBorders>
              <w:top w:val="nil"/>
              <w:left w:val="nil"/>
              <w:bottom w:val="nil"/>
              <w:right w:val="single" w:sz="4" w:space="0" w:color="auto"/>
            </w:tcBorders>
            <w:shd w:val="clear" w:color="auto" w:fill="auto"/>
            <w:tcMar>
              <w:right w:w="28" w:type="dxa"/>
            </w:tcMar>
            <w:vAlign w:val="bottom"/>
          </w:tcPr>
          <w:p w14:paraId="389D1E85" w14:textId="48F07B00"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5,773,537,750 </w:t>
            </w:r>
          </w:p>
        </w:tc>
        <w:tc>
          <w:tcPr>
            <w:tcW w:w="587" w:type="pct"/>
            <w:tcBorders>
              <w:top w:val="nil"/>
              <w:left w:val="single" w:sz="4" w:space="0" w:color="auto"/>
              <w:bottom w:val="nil"/>
              <w:right w:val="nil"/>
            </w:tcBorders>
            <w:tcMar>
              <w:right w:w="28" w:type="dxa"/>
            </w:tcMar>
            <w:vAlign w:val="center"/>
          </w:tcPr>
          <w:p w14:paraId="7EA8B545"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432A5E7A"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679DAFFA" w14:textId="4B7756D8" w:rsidTr="003C7D14">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22AE2AAD" w14:textId="3F3D8AEA" w:rsidR="0011117D" w:rsidRPr="006A22F7" w:rsidRDefault="0011117D" w:rsidP="0011117D">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預付款</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0EA7E0AE" w14:textId="70903F71"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2,734,722,854 </w:t>
            </w:r>
          </w:p>
        </w:tc>
        <w:tc>
          <w:tcPr>
            <w:tcW w:w="532" w:type="pct"/>
            <w:tcBorders>
              <w:top w:val="nil"/>
              <w:left w:val="single" w:sz="4" w:space="0" w:color="auto"/>
              <w:bottom w:val="nil"/>
              <w:right w:val="nil"/>
            </w:tcBorders>
            <w:shd w:val="clear" w:color="auto" w:fill="auto"/>
            <w:tcMar>
              <w:right w:w="28" w:type="dxa"/>
            </w:tcMar>
            <w:vAlign w:val="center"/>
          </w:tcPr>
          <w:p w14:paraId="59631EAB" w14:textId="77777777"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b/>
                <w:sz w:val="20"/>
              </w:rPr>
            </w:pPr>
          </w:p>
        </w:tc>
        <w:tc>
          <w:tcPr>
            <w:tcW w:w="599" w:type="pct"/>
            <w:tcBorders>
              <w:top w:val="nil"/>
              <w:left w:val="single" w:sz="4" w:space="0" w:color="auto"/>
              <w:bottom w:val="nil"/>
              <w:right w:val="single" w:sz="4" w:space="0" w:color="auto"/>
            </w:tcBorders>
            <w:vAlign w:val="center"/>
          </w:tcPr>
          <w:p w14:paraId="1A42E460" w14:textId="77777777" w:rsidR="0011117D" w:rsidRPr="006A22F7" w:rsidRDefault="0011117D" w:rsidP="0011117D">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4A9C6D72" w14:textId="62B1FB75" w:rsidR="0011117D" w:rsidRPr="006A22F7" w:rsidRDefault="0011117D" w:rsidP="0011117D">
            <w:pPr>
              <w:widowControl w:val="0"/>
              <w:overflowPunct/>
              <w:snapToGrid w:val="0"/>
              <w:spacing w:line="240" w:lineRule="exact"/>
              <w:ind w:leftChars="50" w:left="120" w:rightChars="20" w:right="48" w:firstLineChars="0" w:firstLine="0"/>
              <w:jc w:val="distribute"/>
              <w:rPr>
                <w:spacing w:val="-30"/>
                <w:sz w:val="20"/>
              </w:rPr>
            </w:pPr>
            <w:r w:rsidRPr="006A22F7">
              <w:rPr>
                <w:rFonts w:hint="eastAsia"/>
                <w:spacing w:val="-30"/>
                <w:sz w:val="20"/>
              </w:rPr>
              <w:t>長期負債</w:t>
            </w:r>
          </w:p>
        </w:tc>
        <w:tc>
          <w:tcPr>
            <w:tcW w:w="552" w:type="pct"/>
            <w:tcBorders>
              <w:top w:val="nil"/>
              <w:left w:val="nil"/>
              <w:bottom w:val="nil"/>
              <w:right w:val="single" w:sz="4" w:space="0" w:color="auto"/>
            </w:tcBorders>
            <w:shd w:val="clear" w:color="auto" w:fill="auto"/>
            <w:tcMar>
              <w:right w:w="28" w:type="dxa"/>
            </w:tcMar>
            <w:vAlign w:val="center"/>
          </w:tcPr>
          <w:p w14:paraId="6E1F9AC2" w14:textId="084D236F" w:rsidR="0011117D" w:rsidRPr="006A22F7" w:rsidRDefault="0011117D" w:rsidP="0011117D">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4D80F757" w14:textId="5D36F3B1" w:rsidR="0011117D" w:rsidRPr="006A22F7" w:rsidRDefault="008F3286" w:rsidP="008F3286">
            <w:pPr>
              <w:overflowPunct/>
              <w:spacing w:line="240" w:lineRule="auto"/>
              <w:ind w:firstLineChars="0" w:firstLine="0"/>
              <w:jc w:val="right"/>
              <w:rPr>
                <w:rFonts w:asciiTheme="minorEastAsia" w:eastAsiaTheme="minorEastAsia" w:hAnsiTheme="minorEastAsia"/>
                <w:b/>
                <w:noProof/>
                <w:sz w:val="20"/>
              </w:rPr>
            </w:pPr>
            <w:r w:rsidRPr="006A22F7">
              <w:rPr>
                <w:rFonts w:asciiTheme="minorEastAsia" w:eastAsiaTheme="minorEastAsia" w:hAnsiTheme="minorEastAsia"/>
                <w:sz w:val="20"/>
              </w:rPr>
              <w:t>39,802,004,718</w:t>
            </w:r>
          </w:p>
        </w:tc>
        <w:tc>
          <w:tcPr>
            <w:tcW w:w="577" w:type="pct"/>
            <w:tcBorders>
              <w:top w:val="nil"/>
              <w:left w:val="single" w:sz="4" w:space="0" w:color="auto"/>
              <w:bottom w:val="nil"/>
              <w:right w:val="nil"/>
            </w:tcBorders>
            <w:vAlign w:val="center"/>
          </w:tcPr>
          <w:p w14:paraId="3C4B8538" w14:textId="77777777" w:rsidR="0011117D" w:rsidRPr="006A22F7" w:rsidRDefault="0011117D" w:rsidP="0011117D">
            <w:pPr>
              <w:snapToGrid w:val="0"/>
              <w:spacing w:line="240" w:lineRule="exact"/>
              <w:ind w:firstLineChars="0" w:firstLine="0"/>
              <w:jc w:val="right"/>
              <w:rPr>
                <w:rFonts w:ascii="新細明體" w:eastAsia="新細明體" w:hAnsi="新細明體"/>
                <w:b/>
                <w:noProof/>
                <w:sz w:val="20"/>
              </w:rPr>
            </w:pPr>
          </w:p>
        </w:tc>
      </w:tr>
      <w:tr w:rsidR="006A22F7" w:rsidRPr="006A22F7" w14:paraId="035DD4A9" w14:textId="38428CA3" w:rsidTr="003A4032">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2774EED3" w14:textId="22403AE2" w:rsidR="008F3286" w:rsidRPr="006A22F7" w:rsidRDefault="008F3286" w:rsidP="008F3286">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6A22F7">
              <w:rPr>
                <w:rFonts w:hint="eastAsia"/>
                <w:spacing w:val="-30"/>
                <w:sz w:val="20"/>
              </w:rPr>
              <w:t>長期投資</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4BFAE8CC" w14:textId="0FAA58CA" w:rsidR="008F3286" w:rsidRPr="006A22F7" w:rsidRDefault="008F3286" w:rsidP="008F3286">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73C1B345" w14:textId="17B8EC23" w:rsidR="008F3286" w:rsidRPr="006A22F7" w:rsidRDefault="008F3286" w:rsidP="008F3286">
            <w:pPr>
              <w:overflowPunct/>
              <w:spacing w:line="240" w:lineRule="auto"/>
              <w:ind w:firstLineChars="0" w:firstLine="0"/>
              <w:jc w:val="right"/>
              <w:rPr>
                <w:rFonts w:asciiTheme="minorEastAsia" w:eastAsiaTheme="minorEastAsia" w:hAnsiTheme="minorEastAsia"/>
                <w:b/>
                <w:sz w:val="20"/>
              </w:rPr>
            </w:pPr>
            <w:r w:rsidRPr="006A22F7">
              <w:rPr>
                <w:rFonts w:asciiTheme="minorEastAsia" w:eastAsiaTheme="minorEastAsia" w:hAnsiTheme="minorEastAsia"/>
                <w:sz w:val="20"/>
              </w:rPr>
              <w:t>85,975,324,198</w:t>
            </w:r>
          </w:p>
        </w:tc>
        <w:tc>
          <w:tcPr>
            <w:tcW w:w="599" w:type="pct"/>
            <w:tcBorders>
              <w:top w:val="nil"/>
              <w:left w:val="single" w:sz="4" w:space="0" w:color="auto"/>
              <w:bottom w:val="nil"/>
              <w:right w:val="single" w:sz="4" w:space="0" w:color="auto"/>
            </w:tcBorders>
            <w:vAlign w:val="center"/>
          </w:tcPr>
          <w:p w14:paraId="18A372A0" w14:textId="77777777" w:rsidR="008F3286" w:rsidRPr="006A22F7" w:rsidRDefault="008F3286" w:rsidP="008F3286">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6907641C" w14:textId="2614F115"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長期借款</w:t>
            </w:r>
          </w:p>
        </w:tc>
        <w:tc>
          <w:tcPr>
            <w:tcW w:w="552" w:type="pct"/>
            <w:tcBorders>
              <w:top w:val="nil"/>
              <w:left w:val="nil"/>
              <w:bottom w:val="nil"/>
              <w:right w:val="single" w:sz="4" w:space="0" w:color="auto"/>
            </w:tcBorders>
            <w:shd w:val="clear" w:color="auto" w:fill="auto"/>
            <w:tcMar>
              <w:right w:w="28" w:type="dxa"/>
            </w:tcMar>
            <w:vAlign w:val="bottom"/>
          </w:tcPr>
          <w:p w14:paraId="5B9884B9" w14:textId="269989CD"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bCs/>
                <w:noProof/>
                <w:sz w:val="20"/>
              </w:rPr>
            </w:pPr>
            <w:r w:rsidRPr="006A22F7">
              <w:rPr>
                <w:rFonts w:asciiTheme="minorEastAsia" w:eastAsiaTheme="minorEastAsia" w:hAnsiTheme="minorEastAsia"/>
                <w:sz w:val="20"/>
              </w:rPr>
              <w:t xml:space="preserve">39,800,000,000 </w:t>
            </w:r>
          </w:p>
        </w:tc>
        <w:tc>
          <w:tcPr>
            <w:tcW w:w="587" w:type="pct"/>
            <w:tcBorders>
              <w:top w:val="nil"/>
              <w:left w:val="single" w:sz="4" w:space="0" w:color="auto"/>
              <w:bottom w:val="nil"/>
              <w:right w:val="nil"/>
            </w:tcBorders>
            <w:tcMar>
              <w:right w:w="28" w:type="dxa"/>
            </w:tcMar>
            <w:vAlign w:val="center"/>
          </w:tcPr>
          <w:p w14:paraId="0528A565"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6C1A1424"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509D5F17" w14:textId="3F839B7E" w:rsidTr="003A4032">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1B3F704" w14:textId="7E81E081" w:rsidR="008F3286" w:rsidRPr="006A22F7" w:rsidRDefault="008F3286" w:rsidP="008F3286">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proofErr w:type="gramStart"/>
            <w:r w:rsidRPr="006A22F7">
              <w:rPr>
                <w:rFonts w:hint="eastAsia"/>
                <w:spacing w:val="-30"/>
                <w:sz w:val="20"/>
              </w:rPr>
              <w:t>採</w:t>
            </w:r>
            <w:proofErr w:type="gramEnd"/>
            <w:r w:rsidRPr="006A22F7">
              <w:rPr>
                <w:rFonts w:hint="eastAsia"/>
                <w:spacing w:val="-30"/>
                <w:sz w:val="20"/>
              </w:rPr>
              <w:t>權益法之投資</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01820F5" w14:textId="3058AE86"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81,617,401,208 </w:t>
            </w:r>
          </w:p>
        </w:tc>
        <w:tc>
          <w:tcPr>
            <w:tcW w:w="532" w:type="pct"/>
            <w:tcBorders>
              <w:top w:val="nil"/>
              <w:left w:val="single" w:sz="4" w:space="0" w:color="auto"/>
              <w:bottom w:val="nil"/>
              <w:right w:val="nil"/>
            </w:tcBorders>
            <w:shd w:val="clear" w:color="auto" w:fill="auto"/>
            <w:tcMar>
              <w:right w:w="28" w:type="dxa"/>
            </w:tcMar>
            <w:vAlign w:val="center"/>
          </w:tcPr>
          <w:p w14:paraId="28B51BF1"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C412DFE" w14:textId="77777777" w:rsidR="008F3286" w:rsidRPr="006A22F7" w:rsidRDefault="008F3286" w:rsidP="008F3286">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46FDA439" w14:textId="7A51F2D5"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應付租賃款</w:t>
            </w:r>
          </w:p>
        </w:tc>
        <w:tc>
          <w:tcPr>
            <w:tcW w:w="552" w:type="pct"/>
            <w:tcBorders>
              <w:top w:val="nil"/>
              <w:left w:val="nil"/>
              <w:bottom w:val="nil"/>
              <w:right w:val="single" w:sz="4" w:space="0" w:color="auto"/>
            </w:tcBorders>
            <w:shd w:val="clear" w:color="auto" w:fill="auto"/>
            <w:tcMar>
              <w:right w:w="28" w:type="dxa"/>
            </w:tcMar>
            <w:vAlign w:val="bottom"/>
          </w:tcPr>
          <w:p w14:paraId="0B91F6FA" w14:textId="4CBB5E3D"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bCs/>
                <w:noProof/>
                <w:sz w:val="20"/>
              </w:rPr>
            </w:pPr>
            <w:r w:rsidRPr="006A22F7">
              <w:rPr>
                <w:rFonts w:asciiTheme="minorEastAsia" w:eastAsiaTheme="minorEastAsia" w:hAnsiTheme="minorEastAsia"/>
                <w:sz w:val="20"/>
              </w:rPr>
              <w:t xml:space="preserve">2,004,718 </w:t>
            </w:r>
          </w:p>
        </w:tc>
        <w:tc>
          <w:tcPr>
            <w:tcW w:w="587" w:type="pct"/>
            <w:tcBorders>
              <w:top w:val="nil"/>
              <w:left w:val="single" w:sz="4" w:space="0" w:color="auto"/>
              <w:bottom w:val="nil"/>
              <w:right w:val="nil"/>
            </w:tcBorders>
            <w:tcMar>
              <w:right w:w="28" w:type="dxa"/>
            </w:tcMar>
            <w:vAlign w:val="center"/>
          </w:tcPr>
          <w:p w14:paraId="79BC873E" w14:textId="6CA56E34"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36F118B3"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51F6EAEC" w14:textId="5A4D6264" w:rsidTr="00750783">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055E214" w14:textId="19E1B20C" w:rsidR="0011117D" w:rsidRPr="006A22F7" w:rsidRDefault="0011117D" w:rsidP="0011117D">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其他長期投資</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9CEE23F" w14:textId="165FD813"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4,357,922,990 </w:t>
            </w:r>
          </w:p>
        </w:tc>
        <w:tc>
          <w:tcPr>
            <w:tcW w:w="532" w:type="pct"/>
            <w:tcBorders>
              <w:top w:val="nil"/>
              <w:left w:val="single" w:sz="4" w:space="0" w:color="auto"/>
              <w:bottom w:val="nil"/>
              <w:right w:val="nil"/>
            </w:tcBorders>
            <w:shd w:val="clear" w:color="auto" w:fill="auto"/>
            <w:tcMar>
              <w:right w:w="28" w:type="dxa"/>
            </w:tcMar>
            <w:vAlign w:val="center"/>
          </w:tcPr>
          <w:p w14:paraId="50CA6194"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4EAE1EE1" w14:textId="77777777" w:rsidR="0011117D" w:rsidRPr="006A22F7" w:rsidRDefault="0011117D" w:rsidP="0011117D">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7F0E4AAC" w14:textId="77BEBC97" w:rsidR="0011117D" w:rsidRPr="006A22F7" w:rsidRDefault="0011117D" w:rsidP="0011117D">
            <w:pPr>
              <w:widowControl w:val="0"/>
              <w:overflowPunct/>
              <w:snapToGrid w:val="0"/>
              <w:spacing w:line="240" w:lineRule="exact"/>
              <w:ind w:leftChars="50" w:left="120" w:rightChars="20" w:right="48" w:firstLineChars="0" w:firstLine="0"/>
              <w:jc w:val="distribute"/>
              <w:rPr>
                <w:spacing w:val="-30"/>
                <w:sz w:val="20"/>
              </w:rPr>
            </w:pPr>
            <w:r w:rsidRPr="006A22F7">
              <w:rPr>
                <w:rFonts w:hint="eastAsia"/>
                <w:spacing w:val="-30"/>
                <w:sz w:val="20"/>
              </w:rPr>
              <w:t>其他負債</w:t>
            </w:r>
          </w:p>
        </w:tc>
        <w:tc>
          <w:tcPr>
            <w:tcW w:w="552" w:type="pct"/>
            <w:tcBorders>
              <w:top w:val="nil"/>
              <w:left w:val="nil"/>
              <w:bottom w:val="nil"/>
              <w:right w:val="single" w:sz="4" w:space="0" w:color="auto"/>
            </w:tcBorders>
            <w:shd w:val="clear" w:color="auto" w:fill="auto"/>
            <w:tcMar>
              <w:right w:w="28" w:type="dxa"/>
            </w:tcMar>
            <w:vAlign w:val="center"/>
          </w:tcPr>
          <w:p w14:paraId="62539581" w14:textId="08E81255" w:rsidR="0011117D" w:rsidRPr="006A22F7" w:rsidRDefault="0011117D" w:rsidP="0011117D">
            <w:pPr>
              <w:snapToGrid w:val="0"/>
              <w:spacing w:line="240" w:lineRule="exact"/>
              <w:ind w:rightChars="10" w:right="24" w:firstLineChars="0" w:firstLine="0"/>
              <w:jc w:val="right"/>
              <w:rPr>
                <w:rFonts w:ascii="新細明體" w:eastAsia="新細明體" w:hAnsi="新細明體"/>
                <w:sz w:val="20"/>
              </w:rPr>
            </w:pPr>
          </w:p>
        </w:tc>
        <w:tc>
          <w:tcPr>
            <w:tcW w:w="587" w:type="pct"/>
            <w:tcBorders>
              <w:top w:val="nil"/>
              <w:left w:val="single" w:sz="4" w:space="0" w:color="auto"/>
              <w:bottom w:val="nil"/>
              <w:right w:val="nil"/>
            </w:tcBorders>
            <w:tcMar>
              <w:right w:w="28" w:type="dxa"/>
            </w:tcMar>
            <w:vAlign w:val="center"/>
          </w:tcPr>
          <w:p w14:paraId="3B9B5ACB" w14:textId="3FAE27AC" w:rsidR="0011117D" w:rsidRPr="006A22F7" w:rsidRDefault="008F3286" w:rsidP="008F3286">
            <w:pPr>
              <w:overflowPunct/>
              <w:spacing w:line="240" w:lineRule="auto"/>
              <w:ind w:firstLineChars="0" w:firstLine="0"/>
              <w:jc w:val="right"/>
              <w:rPr>
                <w:rFonts w:asciiTheme="minorEastAsia" w:eastAsiaTheme="minorEastAsia" w:hAnsiTheme="minorEastAsia"/>
                <w:b/>
                <w:noProof/>
                <w:sz w:val="20"/>
              </w:rPr>
            </w:pPr>
            <w:r w:rsidRPr="006A22F7">
              <w:rPr>
                <w:rFonts w:asciiTheme="minorEastAsia" w:eastAsiaTheme="minorEastAsia" w:hAnsiTheme="minorEastAsia"/>
                <w:sz w:val="20"/>
              </w:rPr>
              <w:t>25,613,080,787</w:t>
            </w:r>
          </w:p>
        </w:tc>
        <w:tc>
          <w:tcPr>
            <w:tcW w:w="577" w:type="pct"/>
            <w:tcBorders>
              <w:top w:val="nil"/>
              <w:left w:val="single" w:sz="4" w:space="0" w:color="auto"/>
              <w:bottom w:val="nil"/>
              <w:right w:val="nil"/>
            </w:tcBorders>
            <w:vAlign w:val="center"/>
          </w:tcPr>
          <w:p w14:paraId="65C48E96" w14:textId="77777777" w:rsidR="0011117D" w:rsidRPr="006A22F7" w:rsidRDefault="0011117D" w:rsidP="0011117D">
            <w:pPr>
              <w:snapToGrid w:val="0"/>
              <w:spacing w:line="240" w:lineRule="exact"/>
              <w:ind w:firstLineChars="0" w:firstLine="0"/>
              <w:jc w:val="right"/>
              <w:rPr>
                <w:rFonts w:ascii="新細明體" w:eastAsia="新細明體" w:hAnsi="新細明體"/>
                <w:b/>
                <w:noProof/>
                <w:sz w:val="20"/>
              </w:rPr>
            </w:pPr>
          </w:p>
        </w:tc>
      </w:tr>
      <w:tr w:rsidR="006A22F7" w:rsidRPr="006A22F7" w14:paraId="0D409EB6" w14:textId="409EFEC9"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89F3D06" w14:textId="3D32822A" w:rsidR="008F3286" w:rsidRPr="006A22F7" w:rsidRDefault="008F3286" w:rsidP="008F3286">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6A22F7">
              <w:rPr>
                <w:rFonts w:hint="eastAsia"/>
                <w:spacing w:val="-30"/>
                <w:sz w:val="20"/>
              </w:rPr>
              <w:t>固定資產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5FF4C820" w14:textId="78171C75" w:rsidR="008F3286" w:rsidRPr="006A22F7" w:rsidRDefault="008F3286" w:rsidP="008F3286">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4CAE4F43" w14:textId="47AA8027" w:rsidR="008F3286" w:rsidRPr="006A22F7" w:rsidRDefault="008F3286" w:rsidP="008F3286">
            <w:pPr>
              <w:overflowPunct/>
              <w:spacing w:line="240" w:lineRule="auto"/>
              <w:ind w:firstLineChars="0" w:firstLine="0"/>
              <w:jc w:val="right"/>
              <w:rPr>
                <w:rFonts w:asciiTheme="minorEastAsia" w:eastAsiaTheme="minorEastAsia" w:hAnsiTheme="minorEastAsia"/>
                <w:b/>
                <w:sz w:val="20"/>
              </w:rPr>
            </w:pPr>
            <w:r w:rsidRPr="006A22F7">
              <w:rPr>
                <w:rFonts w:asciiTheme="minorEastAsia" w:eastAsiaTheme="minorEastAsia" w:hAnsiTheme="minorEastAsia"/>
                <w:sz w:val="20"/>
              </w:rPr>
              <w:t>1,483,635,315,882</w:t>
            </w:r>
          </w:p>
        </w:tc>
        <w:tc>
          <w:tcPr>
            <w:tcW w:w="599" w:type="pct"/>
            <w:tcBorders>
              <w:top w:val="nil"/>
              <w:left w:val="single" w:sz="4" w:space="0" w:color="auto"/>
              <w:bottom w:val="nil"/>
              <w:right w:val="single" w:sz="4" w:space="0" w:color="auto"/>
            </w:tcBorders>
            <w:vAlign w:val="center"/>
          </w:tcPr>
          <w:p w14:paraId="1CDED2DE" w14:textId="77777777" w:rsidR="008F3286" w:rsidRPr="006A22F7" w:rsidRDefault="008F3286" w:rsidP="008F3286">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56239CCC" w14:textId="2B3CCDAD"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遞延收入</w:t>
            </w:r>
          </w:p>
        </w:tc>
        <w:tc>
          <w:tcPr>
            <w:tcW w:w="552" w:type="pct"/>
            <w:tcBorders>
              <w:top w:val="nil"/>
              <w:left w:val="nil"/>
              <w:bottom w:val="nil"/>
              <w:right w:val="single" w:sz="4" w:space="0" w:color="auto"/>
            </w:tcBorders>
            <w:shd w:val="clear" w:color="auto" w:fill="auto"/>
            <w:tcMar>
              <w:right w:w="28" w:type="dxa"/>
            </w:tcMar>
            <w:vAlign w:val="bottom"/>
          </w:tcPr>
          <w:p w14:paraId="2F4327AF" w14:textId="18E64FE3"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802,190,293 </w:t>
            </w:r>
          </w:p>
        </w:tc>
        <w:tc>
          <w:tcPr>
            <w:tcW w:w="587" w:type="pct"/>
            <w:tcBorders>
              <w:top w:val="nil"/>
              <w:left w:val="single" w:sz="4" w:space="0" w:color="auto"/>
              <w:bottom w:val="nil"/>
              <w:right w:val="nil"/>
            </w:tcBorders>
            <w:tcMar>
              <w:right w:w="28" w:type="dxa"/>
            </w:tcMar>
            <w:vAlign w:val="center"/>
          </w:tcPr>
          <w:p w14:paraId="3E563BCB"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2EA14D3F"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0F9C386B" w14:textId="7D1D36C2"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31555EE" w14:textId="1CD77740" w:rsidR="008F3286" w:rsidRPr="006A22F7" w:rsidRDefault="008F3286" w:rsidP="008F3286">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土地</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648E4C92" w14:textId="40F7E324"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1,385,127,436,987 </w:t>
            </w:r>
          </w:p>
        </w:tc>
        <w:tc>
          <w:tcPr>
            <w:tcW w:w="532" w:type="pct"/>
            <w:tcBorders>
              <w:top w:val="nil"/>
              <w:left w:val="single" w:sz="4" w:space="0" w:color="auto"/>
              <w:bottom w:val="nil"/>
              <w:right w:val="nil"/>
            </w:tcBorders>
            <w:shd w:val="clear" w:color="auto" w:fill="auto"/>
            <w:tcMar>
              <w:right w:w="28" w:type="dxa"/>
            </w:tcMar>
            <w:vAlign w:val="center"/>
          </w:tcPr>
          <w:p w14:paraId="421C7753"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83E0F8A" w14:textId="77777777" w:rsidR="008F3286" w:rsidRPr="006A22F7" w:rsidRDefault="008F3286" w:rsidP="008F3286">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591A866A" w14:textId="34D7E288"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存入保證金</w:t>
            </w:r>
          </w:p>
        </w:tc>
        <w:tc>
          <w:tcPr>
            <w:tcW w:w="552" w:type="pct"/>
            <w:tcBorders>
              <w:top w:val="nil"/>
              <w:left w:val="nil"/>
              <w:bottom w:val="nil"/>
              <w:right w:val="single" w:sz="4" w:space="0" w:color="auto"/>
            </w:tcBorders>
            <w:shd w:val="clear" w:color="auto" w:fill="auto"/>
            <w:tcMar>
              <w:right w:w="28" w:type="dxa"/>
            </w:tcMar>
            <w:vAlign w:val="bottom"/>
          </w:tcPr>
          <w:p w14:paraId="69A3737C" w14:textId="73EFC963"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2,186,219,204 </w:t>
            </w:r>
          </w:p>
        </w:tc>
        <w:tc>
          <w:tcPr>
            <w:tcW w:w="587" w:type="pct"/>
            <w:tcBorders>
              <w:top w:val="nil"/>
              <w:left w:val="single" w:sz="4" w:space="0" w:color="auto"/>
              <w:bottom w:val="nil"/>
              <w:right w:val="nil"/>
            </w:tcBorders>
            <w:tcMar>
              <w:right w:w="28" w:type="dxa"/>
            </w:tcMar>
            <w:vAlign w:val="center"/>
          </w:tcPr>
          <w:p w14:paraId="3E925A3A"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64CABE9D"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0D016381" w14:textId="50FF7CE7"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772D1013" w14:textId="41A1299D" w:rsidR="008F3286" w:rsidRPr="006A22F7" w:rsidRDefault="008F3286" w:rsidP="008F3286">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土地改良物</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16CE9361" w14:textId="0AA6CE3E"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26,067,006,404 </w:t>
            </w:r>
          </w:p>
        </w:tc>
        <w:tc>
          <w:tcPr>
            <w:tcW w:w="532" w:type="pct"/>
            <w:tcBorders>
              <w:top w:val="nil"/>
              <w:left w:val="single" w:sz="4" w:space="0" w:color="auto"/>
              <w:bottom w:val="nil"/>
              <w:right w:val="nil"/>
            </w:tcBorders>
            <w:shd w:val="clear" w:color="auto" w:fill="auto"/>
            <w:tcMar>
              <w:right w:w="28" w:type="dxa"/>
            </w:tcMar>
            <w:vAlign w:val="center"/>
          </w:tcPr>
          <w:p w14:paraId="0DF8A810"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08965265" w14:textId="77777777" w:rsidR="008F3286" w:rsidRPr="006A22F7" w:rsidRDefault="008F3286" w:rsidP="008F3286">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17542DA7" w14:textId="61900BB4"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應付保管款</w:t>
            </w:r>
          </w:p>
        </w:tc>
        <w:tc>
          <w:tcPr>
            <w:tcW w:w="552" w:type="pct"/>
            <w:tcBorders>
              <w:top w:val="nil"/>
              <w:left w:val="nil"/>
              <w:bottom w:val="nil"/>
              <w:right w:val="single" w:sz="4" w:space="0" w:color="auto"/>
            </w:tcBorders>
            <w:shd w:val="clear" w:color="auto" w:fill="auto"/>
            <w:tcMar>
              <w:right w:w="28" w:type="dxa"/>
            </w:tcMar>
            <w:vAlign w:val="bottom"/>
          </w:tcPr>
          <w:p w14:paraId="13683038" w14:textId="1B0E18D6"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22,447,296,670 </w:t>
            </w:r>
          </w:p>
        </w:tc>
        <w:tc>
          <w:tcPr>
            <w:tcW w:w="587" w:type="pct"/>
            <w:tcBorders>
              <w:top w:val="nil"/>
              <w:left w:val="single" w:sz="4" w:space="0" w:color="auto"/>
              <w:bottom w:val="nil"/>
              <w:right w:val="nil"/>
            </w:tcBorders>
            <w:tcMar>
              <w:right w:w="28" w:type="dxa"/>
            </w:tcMar>
            <w:vAlign w:val="center"/>
          </w:tcPr>
          <w:p w14:paraId="1F0E91F0" w14:textId="2E45003B"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74678B06" w14:textId="77777777"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37C68E34" w14:textId="434D4E9B"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9531200" w14:textId="78174CAC" w:rsidR="008F3286" w:rsidRPr="006A22F7" w:rsidRDefault="008F3286" w:rsidP="008F3286">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房屋建築及設備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52E63E13" w14:textId="6A2DC849"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37,651,263,631 </w:t>
            </w:r>
          </w:p>
        </w:tc>
        <w:tc>
          <w:tcPr>
            <w:tcW w:w="532" w:type="pct"/>
            <w:tcBorders>
              <w:top w:val="nil"/>
              <w:left w:val="single" w:sz="4" w:space="0" w:color="auto"/>
              <w:bottom w:val="nil"/>
              <w:right w:val="nil"/>
            </w:tcBorders>
            <w:shd w:val="clear" w:color="auto" w:fill="auto"/>
            <w:tcMar>
              <w:right w:w="28" w:type="dxa"/>
            </w:tcMar>
            <w:vAlign w:val="center"/>
          </w:tcPr>
          <w:p w14:paraId="65E841F5" w14:textId="278F1FEF" w:rsidR="008F3286" w:rsidRPr="006A22F7" w:rsidRDefault="008F3286" w:rsidP="008F3286">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D3C5B03" w14:textId="77777777" w:rsidR="008F3286" w:rsidRPr="006A22F7" w:rsidRDefault="008F3286" w:rsidP="008F3286">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1A3732CA" w14:textId="0D6F610F" w:rsidR="008F3286" w:rsidRPr="006A22F7" w:rsidRDefault="008F3286" w:rsidP="008F3286">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0"/>
                <w:sz w:val="20"/>
              </w:rPr>
              <w:t>暫收款</w:t>
            </w:r>
          </w:p>
        </w:tc>
        <w:tc>
          <w:tcPr>
            <w:tcW w:w="552" w:type="pct"/>
            <w:tcBorders>
              <w:top w:val="nil"/>
              <w:left w:val="nil"/>
              <w:bottom w:val="nil"/>
              <w:right w:val="single" w:sz="4" w:space="0" w:color="auto"/>
            </w:tcBorders>
            <w:shd w:val="clear" w:color="auto" w:fill="auto"/>
            <w:tcMar>
              <w:right w:w="28" w:type="dxa"/>
            </w:tcMar>
            <w:vAlign w:val="bottom"/>
          </w:tcPr>
          <w:p w14:paraId="52A4409B" w14:textId="307BDB32" w:rsidR="008F3286" w:rsidRPr="006A22F7" w:rsidRDefault="008F3286" w:rsidP="008F3286">
            <w:pPr>
              <w:snapToGrid w:val="0"/>
              <w:spacing w:line="240" w:lineRule="exact"/>
              <w:ind w:rightChars="10" w:right="24" w:firstLineChars="0" w:firstLine="0"/>
              <w:jc w:val="right"/>
              <w:rPr>
                <w:rFonts w:asciiTheme="minorEastAsia" w:eastAsiaTheme="minorEastAsia" w:hAnsiTheme="minorEastAsia"/>
                <w:bCs/>
                <w:noProof/>
                <w:sz w:val="20"/>
              </w:rPr>
            </w:pPr>
            <w:r w:rsidRPr="006A22F7">
              <w:rPr>
                <w:rFonts w:asciiTheme="minorEastAsia" w:eastAsiaTheme="minorEastAsia" w:hAnsiTheme="minorEastAsia"/>
                <w:sz w:val="20"/>
              </w:rPr>
              <w:t xml:space="preserve">177,374,620 </w:t>
            </w:r>
          </w:p>
        </w:tc>
        <w:tc>
          <w:tcPr>
            <w:tcW w:w="587" w:type="pct"/>
            <w:tcBorders>
              <w:top w:val="nil"/>
              <w:left w:val="single" w:sz="4" w:space="0" w:color="auto"/>
              <w:bottom w:val="nil"/>
              <w:right w:val="nil"/>
            </w:tcBorders>
            <w:tcMar>
              <w:right w:w="28" w:type="dxa"/>
            </w:tcMar>
            <w:vAlign w:val="center"/>
          </w:tcPr>
          <w:p w14:paraId="024F5041" w14:textId="77777777" w:rsidR="008F3286" w:rsidRPr="006A22F7" w:rsidRDefault="008F3286" w:rsidP="008F3286">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07CD59AB" w14:textId="081C2642" w:rsidR="008F3286" w:rsidRPr="006A22F7" w:rsidRDefault="008F3286" w:rsidP="008F3286">
            <w:pPr>
              <w:snapToGrid w:val="0"/>
              <w:spacing w:line="240" w:lineRule="exact"/>
              <w:ind w:firstLineChars="0" w:firstLine="0"/>
              <w:jc w:val="right"/>
              <w:rPr>
                <w:rFonts w:ascii="新細明體" w:eastAsia="新細明體" w:hAnsi="新細明體"/>
                <w:b/>
                <w:noProof/>
                <w:sz w:val="20"/>
              </w:rPr>
            </w:pPr>
          </w:p>
        </w:tc>
      </w:tr>
      <w:tr w:rsidR="006A22F7" w:rsidRPr="006A22F7" w14:paraId="0BE84F1E" w14:textId="6BF5A1ED"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574A2A66" w14:textId="6A417488" w:rsidR="0011117D" w:rsidRPr="006A22F7" w:rsidRDefault="0011117D" w:rsidP="0011117D">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機械及設備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53495CCD" w14:textId="5EF01299"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2,069,345,601 </w:t>
            </w:r>
          </w:p>
        </w:tc>
        <w:tc>
          <w:tcPr>
            <w:tcW w:w="532" w:type="pct"/>
            <w:tcBorders>
              <w:top w:val="nil"/>
              <w:left w:val="single" w:sz="4" w:space="0" w:color="auto"/>
              <w:bottom w:val="nil"/>
              <w:right w:val="nil"/>
            </w:tcBorders>
            <w:shd w:val="clear" w:color="auto" w:fill="auto"/>
            <w:tcMar>
              <w:right w:w="28" w:type="dxa"/>
            </w:tcMar>
            <w:vAlign w:val="center"/>
          </w:tcPr>
          <w:p w14:paraId="407A04D5"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3746017E" w14:textId="77777777" w:rsidR="0011117D" w:rsidRPr="006A22F7" w:rsidRDefault="0011117D" w:rsidP="0011117D">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418297C" w14:textId="50018D18" w:rsidR="0011117D" w:rsidRPr="006A22F7" w:rsidRDefault="0011117D" w:rsidP="0011117D">
            <w:pPr>
              <w:snapToGrid w:val="0"/>
              <w:spacing w:line="240" w:lineRule="exact"/>
              <w:ind w:rightChars="20" w:right="48" w:firstLineChars="0" w:firstLine="0"/>
              <w:jc w:val="distribute"/>
              <w:rPr>
                <w:spacing w:val="-30"/>
                <w:sz w:val="20"/>
              </w:rPr>
            </w:pPr>
            <w:r w:rsidRPr="006A22F7">
              <w:rPr>
                <w:rFonts w:ascii="Arial" w:hAnsi="Arial" w:cs="Arial" w:hint="eastAsia"/>
                <w:b/>
                <w:bCs/>
                <w:spacing w:val="-30"/>
                <w:sz w:val="20"/>
              </w:rPr>
              <w:t>負債總額</w:t>
            </w:r>
          </w:p>
        </w:tc>
        <w:tc>
          <w:tcPr>
            <w:tcW w:w="552" w:type="pct"/>
            <w:tcBorders>
              <w:top w:val="nil"/>
              <w:left w:val="nil"/>
              <w:bottom w:val="nil"/>
              <w:right w:val="single" w:sz="4" w:space="0" w:color="auto"/>
            </w:tcBorders>
            <w:shd w:val="clear" w:color="auto" w:fill="auto"/>
            <w:tcMar>
              <w:right w:w="28" w:type="dxa"/>
            </w:tcMar>
            <w:vAlign w:val="center"/>
          </w:tcPr>
          <w:p w14:paraId="4DFC462C" w14:textId="3186F739" w:rsidR="0011117D" w:rsidRPr="006A22F7" w:rsidRDefault="0011117D" w:rsidP="0011117D">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621CF4CD"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4951F2C3" w14:textId="6DE21C05" w:rsidR="0011117D" w:rsidRPr="006A22F7" w:rsidRDefault="008F3286" w:rsidP="008F3286">
            <w:pPr>
              <w:overflowPunct/>
              <w:spacing w:line="240" w:lineRule="auto"/>
              <w:ind w:firstLineChars="0" w:firstLine="0"/>
              <w:jc w:val="right"/>
              <w:rPr>
                <w:rFonts w:asciiTheme="minorEastAsia" w:eastAsiaTheme="minorEastAsia" w:hAnsiTheme="minorEastAsia"/>
                <w:b/>
                <w:bCs/>
                <w:noProof/>
                <w:sz w:val="20"/>
              </w:rPr>
            </w:pPr>
            <w:r w:rsidRPr="006A22F7">
              <w:rPr>
                <w:rFonts w:asciiTheme="minorEastAsia" w:eastAsiaTheme="minorEastAsia" w:hAnsiTheme="minorEastAsia"/>
                <w:b/>
                <w:bCs/>
                <w:sz w:val="20"/>
              </w:rPr>
              <w:t>85,632,961,321</w:t>
            </w:r>
          </w:p>
        </w:tc>
      </w:tr>
      <w:tr w:rsidR="006A22F7" w:rsidRPr="006A22F7" w14:paraId="0203E785" w14:textId="67DB11CE"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A2FE1ED" w14:textId="33400B0C" w:rsidR="0011117D" w:rsidRPr="006A22F7" w:rsidRDefault="0011117D" w:rsidP="0011117D">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26"/>
                <w:sz w:val="20"/>
              </w:rPr>
              <w:t>交通及運輸設備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49FB2B7F" w14:textId="000C0444"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2,727,180,273 </w:t>
            </w:r>
          </w:p>
        </w:tc>
        <w:tc>
          <w:tcPr>
            <w:tcW w:w="532" w:type="pct"/>
            <w:tcBorders>
              <w:top w:val="nil"/>
              <w:left w:val="single" w:sz="4" w:space="0" w:color="auto"/>
              <w:bottom w:val="nil"/>
              <w:right w:val="nil"/>
            </w:tcBorders>
            <w:shd w:val="clear" w:color="auto" w:fill="auto"/>
            <w:tcMar>
              <w:right w:w="28" w:type="dxa"/>
            </w:tcMar>
            <w:vAlign w:val="center"/>
          </w:tcPr>
          <w:p w14:paraId="43C07E47"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EC7F4B6" w14:textId="77777777" w:rsidR="0011117D" w:rsidRPr="006A22F7" w:rsidRDefault="0011117D" w:rsidP="0011117D">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4AB94D26" w14:textId="0A585EA0" w:rsidR="0011117D" w:rsidRPr="006A22F7" w:rsidRDefault="0011117D" w:rsidP="0011117D">
            <w:pPr>
              <w:widowControl w:val="0"/>
              <w:overflowPunct/>
              <w:snapToGrid w:val="0"/>
              <w:spacing w:line="240" w:lineRule="exact"/>
              <w:ind w:firstLineChars="0" w:firstLine="0"/>
              <w:jc w:val="distribute"/>
              <w:rPr>
                <w:spacing w:val="-30"/>
                <w:sz w:val="20"/>
              </w:rPr>
            </w:pPr>
            <w:r w:rsidRPr="006A22F7">
              <w:rPr>
                <w:rFonts w:ascii="Arial" w:hAnsi="Arial" w:cs="Arial" w:hint="eastAsia"/>
                <w:b/>
                <w:bCs/>
                <w:spacing w:val="-20"/>
                <w:sz w:val="20"/>
              </w:rPr>
              <w:t>淨資產部分</w:t>
            </w:r>
          </w:p>
        </w:tc>
        <w:tc>
          <w:tcPr>
            <w:tcW w:w="552" w:type="pct"/>
            <w:tcBorders>
              <w:top w:val="nil"/>
              <w:left w:val="nil"/>
              <w:bottom w:val="nil"/>
              <w:right w:val="single" w:sz="4" w:space="0" w:color="auto"/>
            </w:tcBorders>
            <w:shd w:val="clear" w:color="auto" w:fill="auto"/>
            <w:tcMar>
              <w:right w:w="28" w:type="dxa"/>
            </w:tcMar>
            <w:vAlign w:val="center"/>
          </w:tcPr>
          <w:p w14:paraId="41D17F19" w14:textId="1DDD56A4" w:rsidR="0011117D" w:rsidRPr="006A22F7" w:rsidRDefault="0011117D" w:rsidP="0011117D">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1D05C930"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5A470C69" w14:textId="77777777" w:rsidR="0011117D" w:rsidRPr="006A22F7" w:rsidRDefault="0011117D" w:rsidP="0011117D">
            <w:pPr>
              <w:snapToGrid w:val="0"/>
              <w:spacing w:line="240" w:lineRule="exact"/>
              <w:ind w:firstLineChars="0" w:firstLine="0"/>
              <w:jc w:val="right"/>
              <w:rPr>
                <w:rFonts w:ascii="新細明體" w:eastAsia="新細明體" w:hAnsi="新細明體"/>
                <w:b/>
                <w:noProof/>
                <w:sz w:val="20"/>
              </w:rPr>
            </w:pPr>
          </w:p>
        </w:tc>
      </w:tr>
      <w:tr w:rsidR="006A22F7" w:rsidRPr="006A22F7" w14:paraId="395E3C58" w14:textId="72B40CA8"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AD58BD1" w14:textId="56446944" w:rsidR="0011117D" w:rsidRPr="006A22F7" w:rsidRDefault="0011117D" w:rsidP="0011117D">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雜項設備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1D61BB1B" w14:textId="3EEA1401"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2,546,127,305 </w:t>
            </w:r>
          </w:p>
        </w:tc>
        <w:tc>
          <w:tcPr>
            <w:tcW w:w="532" w:type="pct"/>
            <w:tcBorders>
              <w:top w:val="nil"/>
              <w:left w:val="single" w:sz="4" w:space="0" w:color="auto"/>
              <w:bottom w:val="nil"/>
              <w:right w:val="nil"/>
            </w:tcBorders>
            <w:shd w:val="clear" w:color="auto" w:fill="auto"/>
            <w:tcMar>
              <w:right w:w="28" w:type="dxa"/>
            </w:tcMar>
            <w:vAlign w:val="center"/>
          </w:tcPr>
          <w:p w14:paraId="4953ADAF"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B15A888" w14:textId="77777777" w:rsidR="0011117D" w:rsidRPr="006A22F7" w:rsidRDefault="0011117D" w:rsidP="0011117D">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A3AF93A" w14:textId="7B32D326" w:rsidR="0011117D" w:rsidRPr="006A22F7" w:rsidRDefault="0011117D" w:rsidP="0011117D">
            <w:pPr>
              <w:widowControl w:val="0"/>
              <w:overflowPunct/>
              <w:snapToGrid w:val="0"/>
              <w:spacing w:line="240" w:lineRule="exact"/>
              <w:ind w:leftChars="100" w:left="240" w:rightChars="20" w:right="48" w:firstLineChars="0" w:firstLine="0"/>
              <w:jc w:val="distribute"/>
              <w:rPr>
                <w:spacing w:val="-30"/>
                <w:sz w:val="20"/>
              </w:rPr>
            </w:pPr>
            <w:r w:rsidRPr="006A22F7">
              <w:rPr>
                <w:rFonts w:ascii="Arial" w:hAnsi="Arial" w:cs="Arial" w:hint="eastAsia"/>
                <w:spacing w:val="-20"/>
                <w:sz w:val="20"/>
              </w:rPr>
              <w:t>淨資產</w:t>
            </w:r>
          </w:p>
        </w:tc>
        <w:tc>
          <w:tcPr>
            <w:tcW w:w="552" w:type="pct"/>
            <w:tcBorders>
              <w:top w:val="nil"/>
              <w:left w:val="nil"/>
              <w:bottom w:val="nil"/>
              <w:right w:val="single" w:sz="4" w:space="0" w:color="auto"/>
            </w:tcBorders>
            <w:shd w:val="clear" w:color="auto" w:fill="auto"/>
            <w:tcMar>
              <w:right w:w="28" w:type="dxa"/>
            </w:tcMar>
            <w:vAlign w:val="center"/>
          </w:tcPr>
          <w:p w14:paraId="3377FA11" w14:textId="492B0A99" w:rsidR="0011117D" w:rsidRPr="006A22F7" w:rsidRDefault="008F3286" w:rsidP="008F3286">
            <w:pPr>
              <w:overflowPunct/>
              <w:spacing w:line="240" w:lineRule="auto"/>
              <w:ind w:firstLineChars="0" w:firstLine="0"/>
              <w:jc w:val="right"/>
              <w:rPr>
                <w:rFonts w:asciiTheme="minorEastAsia" w:eastAsiaTheme="minorEastAsia" w:hAnsiTheme="minorEastAsia"/>
                <w:bCs/>
                <w:noProof/>
                <w:sz w:val="20"/>
              </w:rPr>
            </w:pPr>
            <w:r w:rsidRPr="006A22F7">
              <w:rPr>
                <w:rFonts w:asciiTheme="minorEastAsia" w:eastAsiaTheme="minorEastAsia" w:hAnsiTheme="minorEastAsia"/>
                <w:sz w:val="20"/>
              </w:rPr>
              <w:t>1,512,046,251,061</w:t>
            </w:r>
          </w:p>
        </w:tc>
        <w:tc>
          <w:tcPr>
            <w:tcW w:w="587" w:type="pct"/>
            <w:tcBorders>
              <w:top w:val="nil"/>
              <w:left w:val="single" w:sz="4" w:space="0" w:color="auto"/>
              <w:bottom w:val="nil"/>
              <w:right w:val="nil"/>
            </w:tcBorders>
            <w:tcMar>
              <w:right w:w="28" w:type="dxa"/>
            </w:tcMar>
            <w:vAlign w:val="center"/>
          </w:tcPr>
          <w:p w14:paraId="1CC12968"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0056742F" w14:textId="06810F38" w:rsidR="0011117D" w:rsidRPr="006A22F7" w:rsidRDefault="0011117D" w:rsidP="0011117D">
            <w:pPr>
              <w:snapToGrid w:val="0"/>
              <w:spacing w:line="240" w:lineRule="exact"/>
              <w:ind w:firstLineChars="0" w:firstLine="0"/>
              <w:jc w:val="right"/>
              <w:rPr>
                <w:rFonts w:ascii="新細明體" w:eastAsia="新細明體" w:hAnsi="新細明體"/>
                <w:b/>
                <w:noProof/>
                <w:sz w:val="20"/>
              </w:rPr>
            </w:pPr>
          </w:p>
        </w:tc>
      </w:tr>
      <w:tr w:rsidR="006A22F7" w:rsidRPr="006A22F7" w14:paraId="78142BE1" w14:textId="0FB3D8F6"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F3DD355" w14:textId="76484A59" w:rsidR="0011117D" w:rsidRPr="006A22F7" w:rsidRDefault="0011117D" w:rsidP="0011117D">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租賃資產</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1E15C24" w14:textId="7C13F653"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4,295,541 </w:t>
            </w:r>
          </w:p>
        </w:tc>
        <w:tc>
          <w:tcPr>
            <w:tcW w:w="532" w:type="pct"/>
            <w:tcBorders>
              <w:top w:val="nil"/>
              <w:left w:val="single" w:sz="4" w:space="0" w:color="auto"/>
              <w:bottom w:val="nil"/>
              <w:right w:val="nil"/>
            </w:tcBorders>
            <w:shd w:val="clear" w:color="auto" w:fill="auto"/>
            <w:tcMar>
              <w:right w:w="28" w:type="dxa"/>
            </w:tcMar>
            <w:vAlign w:val="center"/>
          </w:tcPr>
          <w:p w14:paraId="2D989916"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0D0AC40A" w14:textId="77777777" w:rsidR="0011117D" w:rsidRPr="006A22F7" w:rsidRDefault="0011117D" w:rsidP="0011117D">
            <w:pPr>
              <w:widowControl w:val="0"/>
              <w:overflowPunct/>
              <w:snapToGrid w:val="0"/>
              <w:spacing w:line="240" w:lineRule="exact"/>
              <w:ind w:rightChars="10" w:right="24" w:firstLineChars="0" w:firstLine="0"/>
              <w:jc w:val="right"/>
              <w:rPr>
                <w:rFonts w:ascii="新細明體" w:eastAsia="新細明體" w:hAnsi="新細明體"/>
                <w:b/>
                <w:bCs/>
                <w:sz w:val="20"/>
              </w:rPr>
            </w:pPr>
          </w:p>
        </w:tc>
        <w:tc>
          <w:tcPr>
            <w:tcW w:w="780" w:type="pct"/>
            <w:tcBorders>
              <w:top w:val="nil"/>
              <w:left w:val="single" w:sz="4" w:space="0" w:color="auto"/>
              <w:bottom w:val="nil"/>
              <w:right w:val="single" w:sz="4" w:space="0" w:color="auto"/>
            </w:tcBorders>
            <w:tcMar>
              <w:right w:w="28" w:type="dxa"/>
            </w:tcMar>
            <w:vAlign w:val="center"/>
          </w:tcPr>
          <w:p w14:paraId="5235A9D2" w14:textId="6334E771" w:rsidR="0011117D" w:rsidRPr="006A22F7" w:rsidRDefault="0011117D" w:rsidP="0011117D">
            <w:pPr>
              <w:snapToGrid w:val="0"/>
              <w:spacing w:line="240" w:lineRule="exact"/>
              <w:ind w:leftChars="50" w:left="120" w:rightChars="20" w:right="48" w:firstLineChars="0" w:firstLine="0"/>
              <w:jc w:val="distribute"/>
              <w:rPr>
                <w:rFonts w:ascii="Arial" w:hAnsi="Arial" w:cs="Arial"/>
                <w:b/>
                <w:bCs/>
                <w:spacing w:val="-30"/>
                <w:sz w:val="20"/>
              </w:rPr>
            </w:pPr>
            <w:proofErr w:type="gramStart"/>
            <w:r w:rsidRPr="006A22F7">
              <w:rPr>
                <w:rFonts w:hint="eastAsia"/>
                <w:b/>
                <w:bCs/>
                <w:spacing w:val="-20"/>
                <w:sz w:val="20"/>
              </w:rPr>
              <w:t>原列淨資產</w:t>
            </w:r>
            <w:proofErr w:type="gramEnd"/>
            <w:r w:rsidRPr="006A22F7">
              <w:rPr>
                <w:rFonts w:hint="eastAsia"/>
                <w:b/>
                <w:bCs/>
                <w:spacing w:val="-20"/>
                <w:sz w:val="20"/>
              </w:rPr>
              <w:t>總額</w:t>
            </w:r>
          </w:p>
        </w:tc>
        <w:tc>
          <w:tcPr>
            <w:tcW w:w="552" w:type="pct"/>
            <w:tcBorders>
              <w:top w:val="nil"/>
              <w:left w:val="nil"/>
              <w:bottom w:val="nil"/>
              <w:right w:val="single" w:sz="4" w:space="0" w:color="auto"/>
            </w:tcBorders>
            <w:tcMar>
              <w:right w:w="28" w:type="dxa"/>
            </w:tcMar>
            <w:vAlign w:val="center"/>
          </w:tcPr>
          <w:p w14:paraId="6FC0CC68"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87" w:type="pct"/>
            <w:tcBorders>
              <w:top w:val="nil"/>
              <w:left w:val="single" w:sz="4" w:space="0" w:color="auto"/>
              <w:bottom w:val="nil"/>
              <w:right w:val="nil"/>
            </w:tcBorders>
            <w:tcMar>
              <w:right w:w="28" w:type="dxa"/>
            </w:tcMar>
            <w:vAlign w:val="center"/>
          </w:tcPr>
          <w:p w14:paraId="526E99EE" w14:textId="2CBE904E"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01971D74" w14:textId="5FC2092B" w:rsidR="0011117D" w:rsidRPr="006A22F7" w:rsidRDefault="008F3286" w:rsidP="0011117D">
            <w:pPr>
              <w:snapToGrid w:val="0"/>
              <w:spacing w:line="240" w:lineRule="exact"/>
              <w:ind w:firstLineChars="0" w:firstLine="0"/>
              <w:jc w:val="right"/>
              <w:rPr>
                <w:rFonts w:ascii="新細明體" w:eastAsia="新細明體" w:hAnsi="新細明體"/>
                <w:b/>
                <w:bCs/>
                <w:noProof/>
                <w:sz w:val="20"/>
              </w:rPr>
            </w:pPr>
            <w:r w:rsidRPr="006A22F7">
              <w:rPr>
                <w:rFonts w:asciiTheme="minorEastAsia" w:eastAsiaTheme="minorEastAsia" w:hAnsiTheme="minorEastAsia"/>
                <w:b/>
                <w:bCs/>
                <w:sz w:val="20"/>
              </w:rPr>
              <w:t>1,512,046,251,061</w:t>
            </w:r>
          </w:p>
        </w:tc>
      </w:tr>
      <w:tr w:rsidR="006A22F7" w:rsidRPr="006A22F7" w14:paraId="2AE10E77" w14:textId="1D51A2F2"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8E45093" w14:textId="50702ACA" w:rsidR="0011117D" w:rsidRPr="006A22F7" w:rsidRDefault="0011117D" w:rsidP="0011117D">
            <w:pPr>
              <w:widowControl w:val="0"/>
              <w:overflowPunct/>
              <w:snapToGrid w:val="0"/>
              <w:spacing w:line="240" w:lineRule="exact"/>
              <w:ind w:leftChars="100" w:left="240" w:rightChars="20" w:right="48" w:firstLineChars="0" w:firstLine="0"/>
              <w:jc w:val="distribute"/>
              <w:rPr>
                <w:spacing w:val="-30"/>
                <w:sz w:val="20"/>
              </w:rPr>
            </w:pPr>
            <w:r w:rsidRPr="006A22F7">
              <w:rPr>
                <w:rFonts w:hint="eastAsia"/>
                <w:spacing w:val="-36"/>
                <w:sz w:val="20"/>
              </w:rPr>
              <w:t>收藏品及傳承資產</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29F3D85E" w14:textId="688DB57B"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4,229,602,273 </w:t>
            </w:r>
          </w:p>
        </w:tc>
        <w:tc>
          <w:tcPr>
            <w:tcW w:w="532" w:type="pct"/>
            <w:tcBorders>
              <w:top w:val="nil"/>
              <w:left w:val="single" w:sz="4" w:space="0" w:color="auto"/>
              <w:bottom w:val="nil"/>
              <w:right w:val="nil"/>
            </w:tcBorders>
            <w:shd w:val="clear" w:color="auto" w:fill="auto"/>
            <w:tcMar>
              <w:right w:w="28" w:type="dxa"/>
            </w:tcMar>
            <w:vAlign w:val="center"/>
          </w:tcPr>
          <w:p w14:paraId="0AC05423"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52D4346"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cs="Arial"/>
                <w:b/>
                <w:bCs/>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0F6868DB" w14:textId="3070F936" w:rsidR="0011117D" w:rsidRPr="006A22F7" w:rsidRDefault="0011117D" w:rsidP="0011117D">
            <w:pPr>
              <w:snapToGrid w:val="0"/>
              <w:spacing w:line="240" w:lineRule="exact"/>
              <w:ind w:leftChars="50" w:left="120" w:rightChars="20" w:right="48" w:firstLineChars="0" w:firstLine="0"/>
              <w:jc w:val="distribute"/>
              <w:rPr>
                <w:rFonts w:ascii="Arial" w:hAnsi="Arial" w:cs="Arial"/>
                <w:b/>
                <w:bCs/>
                <w:sz w:val="20"/>
              </w:rPr>
            </w:pPr>
            <w:r w:rsidRPr="006A22F7">
              <w:rPr>
                <w:rFonts w:ascii="Arial" w:hAnsi="Arial" w:cs="Arial" w:hint="eastAsia"/>
                <w:b/>
                <w:bCs/>
                <w:spacing w:val="-24"/>
                <w:sz w:val="20"/>
              </w:rPr>
              <w:t>本處審核修正決算應調整數</w:t>
            </w: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338B5E7E" w14:textId="15CDC4E5"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highlight w:val="yellow"/>
              </w:rPr>
            </w:pPr>
          </w:p>
        </w:tc>
        <w:tc>
          <w:tcPr>
            <w:tcW w:w="587" w:type="pct"/>
            <w:tcBorders>
              <w:top w:val="nil"/>
              <w:left w:val="single" w:sz="4" w:space="0" w:color="auto"/>
              <w:bottom w:val="nil"/>
              <w:right w:val="single" w:sz="4" w:space="0" w:color="auto"/>
            </w:tcBorders>
            <w:shd w:val="clear" w:color="auto" w:fill="auto"/>
            <w:tcMar>
              <w:right w:w="28" w:type="dxa"/>
            </w:tcMar>
            <w:vAlign w:val="center"/>
          </w:tcPr>
          <w:p w14:paraId="04B4E5D0" w14:textId="236A0600"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5FE4E59A" w14:textId="42264073" w:rsidR="0011117D" w:rsidRPr="006A22F7" w:rsidRDefault="008F3286" w:rsidP="0011117D">
            <w:pPr>
              <w:snapToGrid w:val="0"/>
              <w:spacing w:line="240" w:lineRule="exact"/>
              <w:ind w:firstLineChars="0" w:firstLine="0"/>
              <w:jc w:val="right"/>
              <w:rPr>
                <w:rFonts w:ascii="新細明體" w:eastAsia="新細明體" w:hAnsi="新細明體"/>
                <w:b/>
                <w:noProof/>
                <w:sz w:val="20"/>
              </w:rPr>
            </w:pPr>
            <w:r w:rsidRPr="006A22F7">
              <w:rPr>
                <w:rFonts w:ascii="新細明體" w:eastAsia="新細明體" w:hAnsi="新細明體" w:hint="eastAsia"/>
                <w:b/>
                <w:bCs/>
                <w:sz w:val="20"/>
              </w:rPr>
              <w:t>255</w:t>
            </w:r>
            <w:r w:rsidRPr="006A22F7">
              <w:rPr>
                <w:rFonts w:ascii="新細明體" w:eastAsia="新細明體" w:hAnsi="新細明體"/>
                <w:b/>
                <w:bCs/>
                <w:sz w:val="20"/>
              </w:rPr>
              <w:t>,</w:t>
            </w:r>
            <w:r w:rsidRPr="006A22F7">
              <w:rPr>
                <w:rFonts w:ascii="新細明體" w:eastAsia="新細明體" w:hAnsi="新細明體" w:hint="eastAsia"/>
                <w:b/>
                <w:bCs/>
                <w:sz w:val="20"/>
              </w:rPr>
              <w:t>000</w:t>
            </w:r>
          </w:p>
        </w:tc>
      </w:tr>
      <w:tr w:rsidR="006A22F7" w:rsidRPr="006A22F7" w14:paraId="259D38A0" w14:textId="6B492B98"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16F4C406" w14:textId="30C812B6" w:rsidR="0011117D" w:rsidRPr="006A22F7" w:rsidRDefault="0011117D" w:rsidP="0011117D">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A22F7">
              <w:rPr>
                <w:rFonts w:hint="eastAsia"/>
                <w:spacing w:val="-30"/>
                <w:sz w:val="20"/>
              </w:rPr>
              <w:t>購建中固定資產</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4710D705" w14:textId="5EA1625B"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23,213,057,867 </w:t>
            </w:r>
          </w:p>
        </w:tc>
        <w:tc>
          <w:tcPr>
            <w:tcW w:w="532" w:type="pct"/>
            <w:tcBorders>
              <w:top w:val="nil"/>
              <w:left w:val="single" w:sz="4" w:space="0" w:color="auto"/>
              <w:bottom w:val="nil"/>
              <w:right w:val="nil"/>
            </w:tcBorders>
            <w:shd w:val="clear" w:color="auto" w:fill="auto"/>
            <w:tcMar>
              <w:right w:w="28" w:type="dxa"/>
            </w:tcMar>
            <w:vAlign w:val="center"/>
          </w:tcPr>
          <w:p w14:paraId="6C15C789"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57029F2F" w14:textId="77777777" w:rsidR="0011117D" w:rsidRPr="006A22F7" w:rsidRDefault="0011117D" w:rsidP="0011117D">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1A94C21E" w14:textId="2DD75D8E" w:rsidR="0011117D" w:rsidRPr="006A22F7" w:rsidRDefault="0011117D" w:rsidP="0011117D">
            <w:pPr>
              <w:autoSpaceDE w:val="0"/>
              <w:autoSpaceDN w:val="0"/>
              <w:adjustRightInd w:val="0"/>
              <w:snapToGrid w:val="0"/>
              <w:spacing w:line="240" w:lineRule="exact"/>
              <w:ind w:leftChars="100" w:left="240" w:rightChars="20" w:right="48" w:firstLineChars="0" w:firstLine="0"/>
              <w:jc w:val="distribute"/>
              <w:rPr>
                <w:spacing w:val="-44"/>
                <w:sz w:val="20"/>
              </w:rPr>
            </w:pPr>
            <w:r w:rsidRPr="006A22F7">
              <w:rPr>
                <w:rFonts w:hint="eastAsia"/>
                <w:spacing w:val="-24"/>
                <w:sz w:val="20"/>
              </w:rPr>
              <w:t>修正</w:t>
            </w:r>
            <w:r w:rsidRPr="006A22F7">
              <w:rPr>
                <w:rFonts w:hAnsi="標楷體" w:cs="Arial" w:hint="eastAsia"/>
                <w:spacing w:val="-32"/>
                <w:sz w:val="20"/>
                <w:szCs w:val="18"/>
              </w:rPr>
              <w:t>附屬單位決算及綜計表應調整數</w:t>
            </w: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57E7A960" w14:textId="74F14479" w:rsidR="0011117D" w:rsidRPr="006A22F7" w:rsidRDefault="008F3286" w:rsidP="0011117D">
            <w:pPr>
              <w:snapToGrid w:val="0"/>
              <w:spacing w:line="240" w:lineRule="exact"/>
              <w:ind w:rightChars="10" w:right="24" w:firstLineChars="0" w:firstLine="0"/>
              <w:jc w:val="right"/>
              <w:rPr>
                <w:rFonts w:ascii="新細明體" w:eastAsia="新細明體" w:hAnsi="新細明體"/>
                <w:bCs/>
                <w:noProof/>
                <w:sz w:val="20"/>
              </w:rPr>
            </w:pPr>
            <w:r w:rsidRPr="006A22F7">
              <w:rPr>
                <w:rFonts w:ascii="新細明體" w:eastAsia="新細明體" w:hAnsi="新細明體" w:hint="eastAsia"/>
                <w:bCs/>
                <w:kern w:val="0"/>
                <w:sz w:val="20"/>
              </w:rPr>
              <w:t>255</w:t>
            </w:r>
            <w:r w:rsidRPr="006A22F7">
              <w:rPr>
                <w:rFonts w:ascii="新細明體" w:eastAsia="新細明體" w:hAnsi="新細明體"/>
                <w:bCs/>
                <w:kern w:val="0"/>
                <w:sz w:val="20"/>
              </w:rPr>
              <w:t>,</w:t>
            </w:r>
            <w:r w:rsidRPr="006A22F7">
              <w:rPr>
                <w:rFonts w:ascii="新細明體" w:eastAsia="新細明體" w:hAnsi="新細明體" w:hint="eastAsia"/>
                <w:bCs/>
                <w:kern w:val="0"/>
                <w:sz w:val="20"/>
              </w:rPr>
              <w:t>000</w:t>
            </w:r>
          </w:p>
        </w:tc>
        <w:tc>
          <w:tcPr>
            <w:tcW w:w="587" w:type="pct"/>
            <w:tcBorders>
              <w:top w:val="nil"/>
              <w:left w:val="single" w:sz="4" w:space="0" w:color="auto"/>
              <w:bottom w:val="nil"/>
              <w:right w:val="single" w:sz="4" w:space="0" w:color="auto"/>
            </w:tcBorders>
            <w:shd w:val="clear" w:color="auto" w:fill="auto"/>
            <w:tcMar>
              <w:right w:w="28" w:type="dxa"/>
            </w:tcMar>
            <w:vAlign w:val="center"/>
          </w:tcPr>
          <w:p w14:paraId="6D59B5B8" w14:textId="2B488B01"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711A6093" w14:textId="5829E303" w:rsidR="0011117D" w:rsidRPr="006A22F7" w:rsidRDefault="0011117D" w:rsidP="0011117D">
            <w:pPr>
              <w:snapToGrid w:val="0"/>
              <w:spacing w:line="240" w:lineRule="exact"/>
              <w:ind w:firstLineChars="0" w:firstLine="0"/>
              <w:jc w:val="right"/>
              <w:rPr>
                <w:rFonts w:ascii="新細明體" w:eastAsia="新細明體" w:hAnsi="新細明體"/>
                <w:b/>
                <w:noProof/>
                <w:sz w:val="20"/>
              </w:rPr>
            </w:pPr>
          </w:p>
        </w:tc>
      </w:tr>
      <w:tr w:rsidR="006A22F7" w:rsidRPr="006A22F7" w14:paraId="19734CB1" w14:textId="1BF7D912" w:rsidTr="007971C0">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1B921171" w14:textId="6E630664" w:rsidR="006D64FF" w:rsidRPr="006A22F7" w:rsidRDefault="006D64FF" w:rsidP="006D64FF">
            <w:pPr>
              <w:widowControl w:val="0"/>
              <w:overflowPunct/>
              <w:snapToGrid w:val="0"/>
              <w:spacing w:line="240" w:lineRule="exact"/>
              <w:ind w:leftChars="50" w:left="120" w:rightChars="20" w:right="48" w:firstLineChars="0" w:firstLine="0"/>
              <w:jc w:val="distribute"/>
              <w:rPr>
                <w:spacing w:val="-30"/>
                <w:sz w:val="20"/>
              </w:rPr>
            </w:pPr>
            <w:r w:rsidRPr="006A22F7">
              <w:rPr>
                <w:rFonts w:hint="eastAsia"/>
                <w:spacing w:val="-30"/>
                <w:sz w:val="20"/>
              </w:rPr>
              <w:t>無形資產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4DB3E22F" w14:textId="7907E49E" w:rsidR="006D64FF" w:rsidRPr="006A22F7" w:rsidRDefault="006D64FF" w:rsidP="006D64FF">
            <w:pPr>
              <w:snapToGrid w:val="0"/>
              <w:spacing w:line="240" w:lineRule="exact"/>
              <w:ind w:rightChars="10" w:right="24" w:firstLineChars="0" w:firstLine="0"/>
              <w:jc w:val="right"/>
              <w:rPr>
                <w:rFonts w:asciiTheme="minorEastAsia" w:eastAsiaTheme="minorEastAsia" w:hAnsiTheme="minorEastAsia"/>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08F8FF84" w14:textId="3E633091" w:rsidR="006D64FF" w:rsidRPr="006A22F7" w:rsidRDefault="0011117D" w:rsidP="0011117D">
            <w:pPr>
              <w:overflowPunct/>
              <w:spacing w:line="240" w:lineRule="auto"/>
              <w:ind w:firstLineChars="0" w:firstLine="0"/>
              <w:jc w:val="right"/>
              <w:rPr>
                <w:rFonts w:asciiTheme="minorEastAsia" w:eastAsiaTheme="minorEastAsia" w:hAnsiTheme="minorEastAsia"/>
                <w:b/>
                <w:sz w:val="20"/>
              </w:rPr>
            </w:pPr>
            <w:r w:rsidRPr="006A22F7">
              <w:rPr>
                <w:rFonts w:asciiTheme="minorEastAsia" w:eastAsiaTheme="minorEastAsia" w:hAnsiTheme="minorEastAsia"/>
                <w:sz w:val="20"/>
              </w:rPr>
              <w:t>190,171,970</w:t>
            </w:r>
          </w:p>
        </w:tc>
        <w:tc>
          <w:tcPr>
            <w:tcW w:w="599" w:type="pct"/>
            <w:tcBorders>
              <w:top w:val="nil"/>
              <w:left w:val="single" w:sz="4" w:space="0" w:color="auto"/>
              <w:bottom w:val="nil"/>
              <w:right w:val="single" w:sz="4" w:space="0" w:color="auto"/>
            </w:tcBorders>
            <w:vAlign w:val="center"/>
          </w:tcPr>
          <w:p w14:paraId="48881899" w14:textId="77777777" w:rsidR="006D64FF" w:rsidRPr="006A22F7"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vMerge w:val="restart"/>
            <w:tcBorders>
              <w:top w:val="nil"/>
              <w:left w:val="single" w:sz="4" w:space="0" w:color="auto"/>
              <w:bottom w:val="nil"/>
              <w:right w:val="single" w:sz="4" w:space="0" w:color="auto"/>
            </w:tcBorders>
            <w:shd w:val="clear" w:color="auto" w:fill="auto"/>
            <w:tcMar>
              <w:right w:w="57" w:type="dxa"/>
            </w:tcMar>
            <w:vAlign w:val="center"/>
          </w:tcPr>
          <w:p w14:paraId="536F27A5" w14:textId="42CCD147" w:rsidR="006D64FF" w:rsidRPr="006A22F7" w:rsidRDefault="006D64FF" w:rsidP="007971C0">
            <w:pPr>
              <w:widowControl w:val="0"/>
              <w:overflowPunct/>
              <w:adjustRightInd w:val="0"/>
              <w:snapToGrid w:val="0"/>
              <w:spacing w:line="240" w:lineRule="exact"/>
              <w:ind w:rightChars="20" w:right="48" w:firstLineChars="0" w:firstLine="0"/>
              <w:jc w:val="distribute"/>
              <w:rPr>
                <w:spacing w:val="-44"/>
                <w:sz w:val="20"/>
              </w:rPr>
            </w:pPr>
            <w:r w:rsidRPr="006A22F7">
              <w:rPr>
                <w:rFonts w:ascii="Arial" w:hAnsi="Arial" w:cs="Arial" w:hint="eastAsia"/>
                <w:b/>
                <w:bCs/>
                <w:spacing w:val="-20"/>
                <w:sz w:val="20"/>
              </w:rPr>
              <w:t>調整後淨資產總額</w:t>
            </w:r>
          </w:p>
        </w:tc>
        <w:tc>
          <w:tcPr>
            <w:tcW w:w="552" w:type="pct"/>
            <w:vMerge w:val="restart"/>
            <w:tcBorders>
              <w:top w:val="nil"/>
              <w:left w:val="single" w:sz="4" w:space="0" w:color="auto"/>
              <w:bottom w:val="nil"/>
              <w:right w:val="single" w:sz="4" w:space="0" w:color="auto"/>
            </w:tcBorders>
            <w:shd w:val="clear" w:color="auto" w:fill="auto"/>
            <w:tcMar>
              <w:right w:w="28" w:type="dxa"/>
            </w:tcMar>
            <w:vAlign w:val="center"/>
          </w:tcPr>
          <w:p w14:paraId="6A50C3B9" w14:textId="4685665C" w:rsidR="006D64FF" w:rsidRPr="006A22F7" w:rsidRDefault="006D64FF" w:rsidP="007971C0">
            <w:pPr>
              <w:adjustRightInd w:val="0"/>
              <w:snapToGrid w:val="0"/>
              <w:spacing w:line="240" w:lineRule="exact"/>
              <w:ind w:rightChars="10" w:right="24" w:firstLineChars="0" w:firstLine="0"/>
              <w:jc w:val="right"/>
              <w:rPr>
                <w:rFonts w:ascii="新細明體" w:eastAsia="新細明體" w:hAnsi="新細明體"/>
                <w:bCs/>
                <w:noProof/>
                <w:sz w:val="20"/>
              </w:rPr>
            </w:pPr>
          </w:p>
        </w:tc>
        <w:tc>
          <w:tcPr>
            <w:tcW w:w="587" w:type="pct"/>
            <w:vMerge w:val="restart"/>
            <w:tcBorders>
              <w:top w:val="nil"/>
              <w:left w:val="single" w:sz="4" w:space="0" w:color="auto"/>
              <w:bottom w:val="nil"/>
              <w:right w:val="single" w:sz="4" w:space="0" w:color="auto"/>
            </w:tcBorders>
            <w:shd w:val="clear" w:color="auto" w:fill="auto"/>
            <w:tcMar>
              <w:right w:w="28" w:type="dxa"/>
            </w:tcMar>
            <w:vAlign w:val="center"/>
          </w:tcPr>
          <w:p w14:paraId="377187CB" w14:textId="5F7F4C4D" w:rsidR="006D64FF" w:rsidRPr="006A22F7" w:rsidRDefault="006D64FF" w:rsidP="007971C0">
            <w:pPr>
              <w:adjustRightInd w:val="0"/>
              <w:snapToGrid w:val="0"/>
              <w:spacing w:line="240" w:lineRule="exact"/>
              <w:ind w:rightChars="10" w:right="24" w:firstLineChars="0" w:firstLine="0"/>
              <w:jc w:val="right"/>
              <w:rPr>
                <w:rFonts w:ascii="新細明體" w:eastAsia="新細明體" w:hAnsi="新細明體"/>
                <w:b/>
                <w:noProof/>
                <w:sz w:val="20"/>
              </w:rPr>
            </w:pPr>
          </w:p>
        </w:tc>
        <w:tc>
          <w:tcPr>
            <w:tcW w:w="577" w:type="pct"/>
            <w:vMerge w:val="restart"/>
            <w:tcBorders>
              <w:top w:val="nil"/>
              <w:left w:val="single" w:sz="4" w:space="0" w:color="auto"/>
              <w:bottom w:val="nil"/>
              <w:right w:val="nil"/>
            </w:tcBorders>
            <w:shd w:val="clear" w:color="auto" w:fill="auto"/>
            <w:vAlign w:val="center"/>
          </w:tcPr>
          <w:p w14:paraId="0E4F5026" w14:textId="3B5BFD50" w:rsidR="006D64FF" w:rsidRPr="006A22F7" w:rsidRDefault="000D2A51" w:rsidP="007971C0">
            <w:pPr>
              <w:adjustRightInd w:val="0"/>
              <w:snapToGrid w:val="0"/>
              <w:spacing w:line="240" w:lineRule="exact"/>
              <w:ind w:rightChars="10" w:right="24" w:firstLineChars="0" w:firstLine="0"/>
              <w:jc w:val="right"/>
              <w:rPr>
                <w:rFonts w:ascii="新細明體" w:eastAsia="新細明體" w:hAnsi="新細明體"/>
                <w:b/>
                <w:noProof/>
                <w:sz w:val="20"/>
              </w:rPr>
            </w:pPr>
            <w:r w:rsidRPr="006A22F7">
              <w:rPr>
                <w:rFonts w:ascii="新細明體" w:eastAsia="新細明體" w:hAnsi="新細明體"/>
                <w:b/>
                <w:noProof/>
                <w:sz w:val="20"/>
              </w:rPr>
              <w:t>1,512,046,506,061</w:t>
            </w:r>
          </w:p>
        </w:tc>
      </w:tr>
      <w:tr w:rsidR="006A22F7" w:rsidRPr="006A22F7" w14:paraId="721A3042" w14:textId="77777777"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AEC8085" w14:textId="5846F591" w:rsidR="006D64FF" w:rsidRPr="006A22F7" w:rsidRDefault="006D64FF" w:rsidP="006D64FF">
            <w:pPr>
              <w:widowControl w:val="0"/>
              <w:overflowPunct/>
              <w:snapToGrid w:val="0"/>
              <w:spacing w:line="200" w:lineRule="exact"/>
              <w:ind w:leftChars="100" w:left="240" w:rightChars="20" w:right="48" w:firstLineChars="0" w:firstLine="0"/>
              <w:jc w:val="distribute"/>
              <w:rPr>
                <w:spacing w:val="-36"/>
                <w:sz w:val="20"/>
              </w:rPr>
            </w:pPr>
            <w:r w:rsidRPr="006A22F7">
              <w:rPr>
                <w:rFonts w:hint="eastAsia"/>
                <w:spacing w:val="-30"/>
                <w:sz w:val="20"/>
              </w:rPr>
              <w:t>無形資產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0E0B5F29" w14:textId="07BEC24F" w:rsidR="006D64FF" w:rsidRPr="006A22F7" w:rsidRDefault="0011117D" w:rsidP="0011117D">
            <w:pPr>
              <w:overflowPunct/>
              <w:spacing w:line="240" w:lineRule="auto"/>
              <w:ind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190,171,970</w:t>
            </w:r>
          </w:p>
        </w:tc>
        <w:tc>
          <w:tcPr>
            <w:tcW w:w="532" w:type="pct"/>
            <w:tcBorders>
              <w:top w:val="nil"/>
              <w:left w:val="single" w:sz="4" w:space="0" w:color="auto"/>
              <w:bottom w:val="nil"/>
              <w:right w:val="nil"/>
            </w:tcBorders>
            <w:shd w:val="clear" w:color="auto" w:fill="auto"/>
            <w:tcMar>
              <w:right w:w="28" w:type="dxa"/>
            </w:tcMar>
            <w:vAlign w:val="center"/>
          </w:tcPr>
          <w:p w14:paraId="654E70A6" w14:textId="77777777" w:rsidR="006D64FF" w:rsidRPr="006A22F7" w:rsidRDefault="006D64FF" w:rsidP="006D64FF">
            <w:pPr>
              <w:snapToGrid w:val="0"/>
              <w:spacing w:line="240" w:lineRule="exact"/>
              <w:ind w:rightChars="10" w:right="24" w:firstLineChars="0" w:firstLine="0"/>
              <w:jc w:val="right"/>
              <w:rPr>
                <w:rFonts w:asciiTheme="minorEastAsia" w:eastAsiaTheme="minorEastAsia" w:hAnsiTheme="minorEastAsia"/>
                <w:b/>
                <w:sz w:val="20"/>
              </w:rPr>
            </w:pPr>
          </w:p>
        </w:tc>
        <w:tc>
          <w:tcPr>
            <w:tcW w:w="599" w:type="pct"/>
            <w:tcBorders>
              <w:top w:val="nil"/>
              <w:left w:val="single" w:sz="4" w:space="0" w:color="auto"/>
              <w:bottom w:val="nil"/>
              <w:right w:val="single" w:sz="4" w:space="0" w:color="auto"/>
            </w:tcBorders>
            <w:vAlign w:val="center"/>
          </w:tcPr>
          <w:p w14:paraId="0D447875" w14:textId="77777777" w:rsidR="006D64FF" w:rsidRPr="006A22F7"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vMerge/>
            <w:tcBorders>
              <w:top w:val="nil"/>
              <w:left w:val="single" w:sz="4" w:space="0" w:color="auto"/>
              <w:bottom w:val="nil"/>
              <w:right w:val="single" w:sz="4" w:space="0" w:color="auto"/>
            </w:tcBorders>
            <w:shd w:val="clear" w:color="auto" w:fill="auto"/>
            <w:tcMar>
              <w:right w:w="28" w:type="dxa"/>
            </w:tcMar>
            <w:vAlign w:val="center"/>
          </w:tcPr>
          <w:p w14:paraId="16CDE66A" w14:textId="77777777" w:rsidR="006D64FF" w:rsidRPr="006A22F7" w:rsidRDefault="006D64FF" w:rsidP="006D64FF">
            <w:pPr>
              <w:widowControl w:val="0"/>
              <w:overflowPunct/>
              <w:snapToGrid w:val="0"/>
              <w:spacing w:line="240" w:lineRule="exact"/>
              <w:ind w:leftChars="100" w:left="240" w:rightChars="20" w:right="48" w:firstLineChars="0" w:firstLine="0"/>
              <w:jc w:val="distribute"/>
              <w:rPr>
                <w:spacing w:val="-20"/>
                <w:sz w:val="20"/>
              </w:rPr>
            </w:pPr>
          </w:p>
        </w:tc>
        <w:tc>
          <w:tcPr>
            <w:tcW w:w="552" w:type="pct"/>
            <w:vMerge/>
            <w:tcBorders>
              <w:top w:val="nil"/>
              <w:left w:val="single" w:sz="4" w:space="0" w:color="auto"/>
              <w:bottom w:val="nil"/>
              <w:right w:val="single" w:sz="4" w:space="0" w:color="auto"/>
            </w:tcBorders>
            <w:shd w:val="clear" w:color="auto" w:fill="auto"/>
            <w:tcMar>
              <w:right w:w="28" w:type="dxa"/>
            </w:tcMar>
            <w:vAlign w:val="center"/>
          </w:tcPr>
          <w:p w14:paraId="740D360A" w14:textId="77777777" w:rsidR="006D64FF" w:rsidRPr="006A22F7"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87" w:type="pct"/>
            <w:vMerge/>
            <w:tcBorders>
              <w:top w:val="nil"/>
              <w:left w:val="single" w:sz="4" w:space="0" w:color="auto"/>
              <w:bottom w:val="nil"/>
              <w:right w:val="single" w:sz="4" w:space="0" w:color="auto"/>
            </w:tcBorders>
            <w:shd w:val="clear" w:color="auto" w:fill="auto"/>
            <w:tcMar>
              <w:right w:w="28" w:type="dxa"/>
            </w:tcMar>
            <w:vAlign w:val="center"/>
          </w:tcPr>
          <w:p w14:paraId="39DF0D0D" w14:textId="77777777"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tcBorders>
              <w:top w:val="nil"/>
              <w:left w:val="single" w:sz="4" w:space="0" w:color="auto"/>
              <w:bottom w:val="nil"/>
              <w:right w:val="nil"/>
            </w:tcBorders>
            <w:shd w:val="clear" w:color="auto" w:fill="auto"/>
            <w:vAlign w:val="center"/>
          </w:tcPr>
          <w:p w14:paraId="3D048975" w14:textId="77777777" w:rsidR="006D64FF" w:rsidRPr="006A22F7" w:rsidRDefault="006D64FF" w:rsidP="006D64FF">
            <w:pPr>
              <w:snapToGrid w:val="0"/>
              <w:spacing w:line="240" w:lineRule="exact"/>
              <w:ind w:firstLineChars="0" w:firstLine="0"/>
              <w:jc w:val="right"/>
              <w:rPr>
                <w:rFonts w:ascii="新細明體" w:eastAsia="新細明體" w:hAnsi="新細明體"/>
                <w:b/>
                <w:noProof/>
                <w:sz w:val="20"/>
              </w:rPr>
            </w:pPr>
          </w:p>
        </w:tc>
      </w:tr>
      <w:tr w:rsidR="006A22F7" w:rsidRPr="006A22F7" w14:paraId="1EB5CB15" w14:textId="13C275A8"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7751E2E3" w14:textId="0ED702DD" w:rsidR="006D64FF" w:rsidRPr="006A22F7" w:rsidRDefault="00D62F4D" w:rsidP="006D64FF">
            <w:pPr>
              <w:widowControl w:val="0"/>
              <w:overflowPunct/>
              <w:snapToGrid w:val="0"/>
              <w:spacing w:line="240" w:lineRule="exact"/>
              <w:ind w:leftChars="50" w:left="120" w:rightChars="20" w:right="48" w:firstLineChars="0" w:firstLine="0"/>
              <w:jc w:val="distribute"/>
              <w:rPr>
                <w:rFonts w:ascii="Times New Roman" w:cs="新細明體"/>
                <w:b/>
                <w:spacing w:val="-36"/>
                <w:sz w:val="20"/>
              </w:rPr>
            </w:pPr>
            <w:r w:rsidRPr="006A22F7">
              <w:rPr>
                <w:rFonts w:hint="eastAsia"/>
                <w:spacing w:val="-30"/>
                <w:sz w:val="20"/>
              </w:rPr>
              <w:t>其</w:t>
            </w:r>
            <w:r w:rsidR="006D64FF" w:rsidRPr="006A22F7">
              <w:rPr>
                <w:rFonts w:hint="eastAsia"/>
                <w:spacing w:val="-30"/>
                <w:sz w:val="20"/>
              </w:rPr>
              <w:t>他資產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1B7A0E56" w14:textId="506B842E" w:rsidR="006D64FF" w:rsidRPr="006A22F7"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3484B410" w14:textId="4CC216EF" w:rsidR="006D64FF" w:rsidRPr="006A22F7" w:rsidRDefault="0011117D" w:rsidP="0011117D">
            <w:pPr>
              <w:overflowPunct/>
              <w:spacing w:line="240" w:lineRule="auto"/>
              <w:ind w:firstLineChars="0" w:firstLine="0"/>
              <w:jc w:val="right"/>
              <w:rPr>
                <w:rFonts w:asciiTheme="minorEastAsia" w:eastAsiaTheme="minorEastAsia" w:hAnsiTheme="minorEastAsia"/>
                <w:b/>
                <w:sz w:val="20"/>
              </w:rPr>
            </w:pPr>
            <w:r w:rsidRPr="006A22F7">
              <w:rPr>
                <w:rFonts w:asciiTheme="minorEastAsia" w:eastAsiaTheme="minorEastAsia" w:hAnsiTheme="minorEastAsia"/>
                <w:sz w:val="20"/>
              </w:rPr>
              <w:t>1,602,897,751</w:t>
            </w:r>
          </w:p>
        </w:tc>
        <w:tc>
          <w:tcPr>
            <w:tcW w:w="599" w:type="pct"/>
            <w:tcBorders>
              <w:top w:val="nil"/>
              <w:left w:val="single" w:sz="4" w:space="0" w:color="auto"/>
              <w:bottom w:val="nil"/>
              <w:right w:val="single" w:sz="4" w:space="0" w:color="auto"/>
            </w:tcBorders>
            <w:vAlign w:val="center"/>
          </w:tcPr>
          <w:p w14:paraId="1DF96439" w14:textId="77777777" w:rsidR="006D64FF" w:rsidRPr="006A22F7"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vMerge w:val="restart"/>
            <w:tcBorders>
              <w:top w:val="nil"/>
              <w:left w:val="single" w:sz="4" w:space="0" w:color="auto"/>
              <w:bottom w:val="nil"/>
              <w:right w:val="single" w:sz="4" w:space="0" w:color="auto"/>
            </w:tcBorders>
            <w:shd w:val="clear" w:color="auto" w:fill="auto"/>
            <w:tcMar>
              <w:right w:w="28" w:type="dxa"/>
            </w:tcMar>
            <w:vAlign w:val="center"/>
          </w:tcPr>
          <w:p w14:paraId="61FC93D7" w14:textId="63E1BD2C" w:rsidR="006D64FF" w:rsidRPr="006A22F7" w:rsidRDefault="006D64FF" w:rsidP="006D64FF">
            <w:pPr>
              <w:widowControl w:val="0"/>
              <w:overflowPunct/>
              <w:snapToGrid w:val="0"/>
              <w:spacing w:line="240" w:lineRule="exact"/>
              <w:ind w:leftChars="100" w:left="240" w:rightChars="20" w:right="48" w:firstLineChars="0" w:firstLine="0"/>
              <w:jc w:val="distribute"/>
              <w:rPr>
                <w:spacing w:val="-20"/>
                <w:sz w:val="20"/>
              </w:rPr>
            </w:pPr>
          </w:p>
        </w:tc>
        <w:tc>
          <w:tcPr>
            <w:tcW w:w="552" w:type="pct"/>
            <w:vMerge w:val="restart"/>
            <w:tcBorders>
              <w:top w:val="nil"/>
              <w:left w:val="single" w:sz="4" w:space="0" w:color="auto"/>
              <w:bottom w:val="nil"/>
              <w:right w:val="single" w:sz="4" w:space="0" w:color="auto"/>
            </w:tcBorders>
            <w:shd w:val="clear" w:color="auto" w:fill="auto"/>
            <w:tcMar>
              <w:right w:w="28" w:type="dxa"/>
            </w:tcMar>
            <w:vAlign w:val="center"/>
          </w:tcPr>
          <w:p w14:paraId="31C08AA1" w14:textId="1D65C275"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vMerge w:val="restart"/>
            <w:tcBorders>
              <w:top w:val="nil"/>
              <w:left w:val="single" w:sz="4" w:space="0" w:color="auto"/>
              <w:bottom w:val="nil"/>
              <w:right w:val="single" w:sz="4" w:space="0" w:color="auto"/>
            </w:tcBorders>
            <w:shd w:val="clear" w:color="auto" w:fill="auto"/>
            <w:tcMar>
              <w:right w:w="28" w:type="dxa"/>
            </w:tcMar>
            <w:vAlign w:val="center"/>
          </w:tcPr>
          <w:p w14:paraId="42930F11" w14:textId="3F86CBA8"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val="restart"/>
            <w:tcBorders>
              <w:top w:val="nil"/>
              <w:left w:val="single" w:sz="4" w:space="0" w:color="auto"/>
              <w:bottom w:val="nil"/>
              <w:right w:val="nil"/>
            </w:tcBorders>
            <w:shd w:val="clear" w:color="auto" w:fill="auto"/>
            <w:vAlign w:val="center"/>
          </w:tcPr>
          <w:p w14:paraId="26287C2F" w14:textId="2F71514A" w:rsidR="006D64FF" w:rsidRPr="006A22F7" w:rsidRDefault="006D64FF" w:rsidP="006D64FF">
            <w:pPr>
              <w:snapToGrid w:val="0"/>
              <w:spacing w:line="240" w:lineRule="exact"/>
              <w:ind w:firstLineChars="0" w:firstLine="0"/>
              <w:jc w:val="right"/>
              <w:rPr>
                <w:rFonts w:ascii="新細明體" w:eastAsia="新細明體" w:hAnsi="新細明體"/>
                <w:b/>
                <w:noProof/>
                <w:sz w:val="20"/>
              </w:rPr>
            </w:pPr>
          </w:p>
        </w:tc>
      </w:tr>
      <w:tr w:rsidR="006A22F7" w:rsidRPr="006A22F7" w14:paraId="4B1DB9AD" w14:textId="77777777" w:rsidTr="002E3A37">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8AC28FC" w14:textId="64477763" w:rsidR="0011117D" w:rsidRPr="006A22F7" w:rsidRDefault="0011117D" w:rsidP="0011117D">
            <w:pPr>
              <w:widowControl w:val="0"/>
              <w:overflowPunct/>
              <w:snapToGrid w:val="0"/>
              <w:spacing w:line="200" w:lineRule="exact"/>
              <w:ind w:leftChars="100" w:left="240" w:rightChars="20" w:right="48" w:firstLineChars="0" w:firstLine="0"/>
              <w:jc w:val="distribute"/>
              <w:rPr>
                <w:spacing w:val="-30"/>
                <w:sz w:val="20"/>
              </w:rPr>
            </w:pPr>
            <w:r w:rsidRPr="006A22F7">
              <w:rPr>
                <w:rFonts w:hint="eastAsia"/>
                <w:spacing w:val="-30"/>
                <w:sz w:val="20"/>
              </w:rPr>
              <w:t>暫付款</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FAD16A0" w14:textId="148BBF43"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1,596,772,614 </w:t>
            </w:r>
          </w:p>
        </w:tc>
        <w:tc>
          <w:tcPr>
            <w:tcW w:w="532" w:type="pct"/>
            <w:tcBorders>
              <w:top w:val="nil"/>
              <w:left w:val="single" w:sz="4" w:space="0" w:color="auto"/>
              <w:bottom w:val="nil"/>
              <w:right w:val="nil"/>
            </w:tcBorders>
            <w:shd w:val="clear" w:color="auto" w:fill="auto"/>
            <w:tcMar>
              <w:right w:w="28" w:type="dxa"/>
            </w:tcMar>
            <w:vAlign w:val="center"/>
          </w:tcPr>
          <w:p w14:paraId="6E49D21D" w14:textId="4A30675A"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10E8225" w14:textId="77777777" w:rsidR="0011117D" w:rsidRPr="006A22F7" w:rsidRDefault="0011117D" w:rsidP="0011117D">
            <w:pPr>
              <w:snapToGrid w:val="0"/>
              <w:spacing w:line="240" w:lineRule="exact"/>
              <w:ind w:leftChars="10" w:left="24" w:rightChars="10" w:right="24" w:firstLineChars="0" w:firstLine="0"/>
              <w:jc w:val="right"/>
              <w:rPr>
                <w:rFonts w:ascii="新細明體" w:eastAsia="新細明體" w:hAnsi="新細明體" w:cs="Arial"/>
                <w:b/>
                <w:bCs/>
                <w:sz w:val="20"/>
              </w:rPr>
            </w:pPr>
          </w:p>
        </w:tc>
        <w:tc>
          <w:tcPr>
            <w:tcW w:w="780" w:type="pct"/>
            <w:vMerge/>
            <w:tcBorders>
              <w:top w:val="nil"/>
              <w:left w:val="single" w:sz="4" w:space="0" w:color="auto"/>
              <w:bottom w:val="nil"/>
              <w:right w:val="single" w:sz="4" w:space="0" w:color="auto"/>
            </w:tcBorders>
            <w:shd w:val="clear" w:color="auto" w:fill="auto"/>
            <w:tcMar>
              <w:right w:w="28" w:type="dxa"/>
            </w:tcMar>
            <w:vAlign w:val="center"/>
          </w:tcPr>
          <w:p w14:paraId="44A39697" w14:textId="77777777" w:rsidR="0011117D" w:rsidRPr="006A22F7" w:rsidRDefault="0011117D" w:rsidP="0011117D">
            <w:pPr>
              <w:snapToGrid w:val="0"/>
              <w:spacing w:line="240" w:lineRule="exact"/>
              <w:ind w:rightChars="20" w:right="48" w:firstLineChars="0" w:firstLine="0"/>
              <w:jc w:val="distribute"/>
              <w:rPr>
                <w:rFonts w:ascii="Arial" w:hAnsi="Arial" w:cs="Arial"/>
                <w:b/>
                <w:bCs/>
                <w:spacing w:val="-20"/>
                <w:sz w:val="20"/>
              </w:rPr>
            </w:pPr>
          </w:p>
        </w:tc>
        <w:tc>
          <w:tcPr>
            <w:tcW w:w="552" w:type="pct"/>
            <w:vMerge/>
            <w:tcBorders>
              <w:top w:val="nil"/>
              <w:left w:val="single" w:sz="4" w:space="0" w:color="auto"/>
              <w:bottom w:val="nil"/>
              <w:right w:val="single" w:sz="4" w:space="0" w:color="auto"/>
            </w:tcBorders>
            <w:shd w:val="clear" w:color="auto" w:fill="auto"/>
            <w:tcMar>
              <w:right w:w="28" w:type="dxa"/>
            </w:tcMar>
            <w:vAlign w:val="center"/>
          </w:tcPr>
          <w:p w14:paraId="52D4EDD4"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highlight w:val="yellow"/>
              </w:rPr>
            </w:pPr>
          </w:p>
        </w:tc>
        <w:tc>
          <w:tcPr>
            <w:tcW w:w="587" w:type="pct"/>
            <w:vMerge/>
            <w:tcBorders>
              <w:top w:val="nil"/>
              <w:left w:val="single" w:sz="4" w:space="0" w:color="auto"/>
              <w:bottom w:val="nil"/>
              <w:right w:val="single" w:sz="4" w:space="0" w:color="auto"/>
            </w:tcBorders>
            <w:shd w:val="clear" w:color="auto" w:fill="auto"/>
            <w:tcMar>
              <w:right w:w="28" w:type="dxa"/>
            </w:tcMar>
            <w:vAlign w:val="center"/>
          </w:tcPr>
          <w:p w14:paraId="4DB4C916"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tcBorders>
              <w:top w:val="nil"/>
              <w:left w:val="single" w:sz="4" w:space="0" w:color="auto"/>
              <w:bottom w:val="nil"/>
              <w:right w:val="nil"/>
            </w:tcBorders>
            <w:shd w:val="clear" w:color="auto" w:fill="auto"/>
            <w:vAlign w:val="center"/>
          </w:tcPr>
          <w:p w14:paraId="2B93407D" w14:textId="77777777" w:rsidR="0011117D" w:rsidRPr="006A22F7" w:rsidRDefault="0011117D" w:rsidP="0011117D">
            <w:pPr>
              <w:snapToGrid w:val="0"/>
              <w:spacing w:line="240" w:lineRule="exact"/>
              <w:ind w:firstLineChars="0" w:firstLine="0"/>
              <w:jc w:val="right"/>
              <w:rPr>
                <w:rFonts w:ascii="新細明體" w:eastAsia="新細明體" w:hAnsi="新細明體"/>
                <w:b/>
                <w:noProof/>
                <w:sz w:val="20"/>
              </w:rPr>
            </w:pPr>
          </w:p>
        </w:tc>
      </w:tr>
      <w:tr w:rsidR="006A22F7" w:rsidRPr="006A22F7" w14:paraId="3CA8F51C" w14:textId="2D6A3B67" w:rsidTr="002E3A37">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868A9B1" w14:textId="58F20995" w:rsidR="0011117D" w:rsidRPr="006A22F7" w:rsidRDefault="0011117D" w:rsidP="0011117D">
            <w:pPr>
              <w:widowControl w:val="0"/>
              <w:overflowPunct/>
              <w:snapToGrid w:val="0"/>
              <w:spacing w:line="200" w:lineRule="exact"/>
              <w:ind w:leftChars="100" w:left="240" w:rightChars="20" w:right="48" w:firstLineChars="0" w:firstLine="0"/>
              <w:jc w:val="distribute"/>
              <w:rPr>
                <w:spacing w:val="-30"/>
                <w:sz w:val="20"/>
              </w:rPr>
            </w:pPr>
            <w:proofErr w:type="gramStart"/>
            <w:r w:rsidRPr="006A22F7">
              <w:rPr>
                <w:rFonts w:hint="eastAsia"/>
                <w:spacing w:val="-30"/>
                <w:sz w:val="20"/>
              </w:rPr>
              <w:t>存出保證金</w:t>
            </w:r>
            <w:proofErr w:type="gramEnd"/>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1242DAF2" w14:textId="217AE0A0" w:rsidR="0011117D" w:rsidRPr="006A22F7" w:rsidRDefault="0011117D" w:rsidP="0011117D">
            <w:pPr>
              <w:snapToGrid w:val="0"/>
              <w:spacing w:line="240" w:lineRule="exact"/>
              <w:ind w:rightChars="10" w:right="24" w:firstLineChars="0" w:firstLine="0"/>
              <w:jc w:val="right"/>
              <w:rPr>
                <w:rFonts w:asciiTheme="minorEastAsia" w:eastAsiaTheme="minorEastAsia" w:hAnsiTheme="minorEastAsia"/>
                <w:sz w:val="20"/>
              </w:rPr>
            </w:pPr>
            <w:r w:rsidRPr="006A22F7">
              <w:rPr>
                <w:rFonts w:asciiTheme="minorEastAsia" w:eastAsiaTheme="minorEastAsia" w:hAnsiTheme="minorEastAsia"/>
                <w:sz w:val="20"/>
              </w:rPr>
              <w:t xml:space="preserve">6,125,137 </w:t>
            </w:r>
          </w:p>
        </w:tc>
        <w:tc>
          <w:tcPr>
            <w:tcW w:w="532" w:type="pct"/>
            <w:tcBorders>
              <w:top w:val="nil"/>
              <w:left w:val="single" w:sz="4" w:space="0" w:color="auto"/>
              <w:bottom w:val="nil"/>
              <w:right w:val="nil"/>
            </w:tcBorders>
            <w:shd w:val="clear" w:color="auto" w:fill="auto"/>
            <w:tcMar>
              <w:right w:w="28" w:type="dxa"/>
            </w:tcMar>
            <w:vAlign w:val="center"/>
          </w:tcPr>
          <w:p w14:paraId="29D6421E" w14:textId="4D063445" w:rsidR="0011117D" w:rsidRPr="006A22F7" w:rsidRDefault="0011117D" w:rsidP="0011117D">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5FF4412" w14:textId="77777777" w:rsidR="0011117D" w:rsidRPr="006A22F7" w:rsidRDefault="0011117D" w:rsidP="0011117D">
            <w:pPr>
              <w:snapToGrid w:val="0"/>
              <w:spacing w:line="240" w:lineRule="exact"/>
              <w:ind w:leftChars="50" w:left="120" w:rightChars="10" w:right="24" w:firstLineChars="0" w:firstLine="0"/>
              <w:jc w:val="right"/>
              <w:rPr>
                <w:rFonts w:ascii="新細明體" w:eastAsia="新細明體" w:hAnsi="新細明體" w:cs="Arial"/>
                <w:b/>
                <w:bCs/>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1BB34853" w14:textId="6ECCAFA3" w:rsidR="0011117D" w:rsidRPr="006A22F7" w:rsidRDefault="0011117D" w:rsidP="0011117D">
            <w:pPr>
              <w:snapToGrid w:val="0"/>
              <w:spacing w:line="240" w:lineRule="exact"/>
              <w:ind w:rightChars="20" w:right="48" w:firstLineChars="0" w:firstLine="0"/>
              <w:jc w:val="distribute"/>
              <w:rPr>
                <w:rFonts w:ascii="Arial" w:hAnsi="Arial" w:cs="Arial"/>
                <w:spacing w:val="-20"/>
                <w:sz w:val="20"/>
              </w:rPr>
            </w:pP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47EA604F" w14:textId="100689E6" w:rsidR="0011117D" w:rsidRPr="006A22F7" w:rsidRDefault="0011117D" w:rsidP="0011117D">
            <w:pPr>
              <w:snapToGrid w:val="0"/>
              <w:spacing w:line="240" w:lineRule="exact"/>
              <w:ind w:rightChars="10" w:right="24" w:firstLineChars="0" w:firstLine="0"/>
              <w:jc w:val="right"/>
              <w:rPr>
                <w:rFonts w:ascii="新細明體" w:eastAsia="新細明體" w:hAnsi="新細明體"/>
                <w:sz w:val="20"/>
                <w:highlight w:val="yellow"/>
              </w:rPr>
            </w:pPr>
          </w:p>
        </w:tc>
        <w:tc>
          <w:tcPr>
            <w:tcW w:w="587" w:type="pct"/>
            <w:tcBorders>
              <w:top w:val="nil"/>
              <w:left w:val="single" w:sz="4" w:space="0" w:color="auto"/>
              <w:bottom w:val="nil"/>
              <w:right w:val="single" w:sz="4" w:space="0" w:color="auto"/>
            </w:tcBorders>
            <w:shd w:val="clear" w:color="auto" w:fill="auto"/>
            <w:tcMar>
              <w:right w:w="28" w:type="dxa"/>
            </w:tcMar>
            <w:vAlign w:val="center"/>
          </w:tcPr>
          <w:p w14:paraId="057D8D78" w14:textId="77777777" w:rsidR="0011117D" w:rsidRPr="006A22F7" w:rsidRDefault="0011117D" w:rsidP="0011117D">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5F759710" w14:textId="66232EF1" w:rsidR="0011117D" w:rsidRPr="006A22F7" w:rsidRDefault="0011117D" w:rsidP="0011117D">
            <w:pPr>
              <w:snapToGrid w:val="0"/>
              <w:spacing w:line="240" w:lineRule="exact"/>
              <w:ind w:firstLineChars="0" w:firstLine="0"/>
              <w:jc w:val="right"/>
              <w:rPr>
                <w:rFonts w:ascii="新細明體" w:eastAsia="新細明體" w:hAnsi="新細明體"/>
                <w:b/>
                <w:noProof/>
                <w:sz w:val="20"/>
              </w:rPr>
            </w:pPr>
          </w:p>
        </w:tc>
      </w:tr>
      <w:tr w:rsidR="006A22F7" w:rsidRPr="006A22F7" w14:paraId="63104D80" w14:textId="3D3126F1"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8CFF5B5" w14:textId="67A62D9E" w:rsidR="006D64FF" w:rsidRPr="006A22F7" w:rsidRDefault="006D64FF" w:rsidP="006D64FF">
            <w:pPr>
              <w:widowControl w:val="0"/>
              <w:overflowPunct/>
              <w:snapToGrid w:val="0"/>
              <w:spacing w:line="240" w:lineRule="exact"/>
              <w:ind w:leftChars="50" w:left="120" w:rightChars="20" w:right="48" w:firstLineChars="0" w:firstLine="0"/>
              <w:jc w:val="distribute"/>
              <w:rPr>
                <w:spacing w:val="-30"/>
                <w:sz w:val="20"/>
              </w:rPr>
            </w:pPr>
            <w:r w:rsidRPr="006A22F7">
              <w:rPr>
                <w:rFonts w:ascii="Arial" w:hAnsi="Arial" w:cs="Arial" w:hint="eastAsia"/>
                <w:b/>
                <w:bCs/>
                <w:spacing w:val="-30"/>
                <w:sz w:val="20"/>
              </w:rPr>
              <w:t>原列資產總額</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1D1205FC" w14:textId="3E0D394F" w:rsidR="006D64FF" w:rsidRPr="006A22F7"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577C573B" w14:textId="63B9B84D" w:rsidR="006D64FF" w:rsidRPr="006A22F7" w:rsidRDefault="006D64FF" w:rsidP="006D64FF">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4041736D" w14:textId="3D4CBD86" w:rsidR="006D64FF" w:rsidRPr="006A22F7" w:rsidRDefault="0011117D" w:rsidP="0011117D">
            <w:pPr>
              <w:overflowPunct/>
              <w:spacing w:line="240" w:lineRule="auto"/>
              <w:ind w:firstLineChars="0" w:firstLine="0"/>
              <w:jc w:val="right"/>
              <w:rPr>
                <w:rFonts w:asciiTheme="minorEastAsia" w:eastAsiaTheme="minorEastAsia" w:hAnsiTheme="minorEastAsia" w:cs="Arial"/>
                <w:b/>
                <w:bCs/>
                <w:sz w:val="20"/>
              </w:rPr>
            </w:pPr>
            <w:r w:rsidRPr="006A22F7">
              <w:rPr>
                <w:rFonts w:asciiTheme="minorEastAsia" w:eastAsiaTheme="minorEastAsia" w:hAnsiTheme="minorEastAsia"/>
                <w:b/>
                <w:bCs/>
                <w:sz w:val="20"/>
              </w:rPr>
              <w:t>1,597,679,212,382</w:t>
            </w:r>
          </w:p>
        </w:tc>
        <w:tc>
          <w:tcPr>
            <w:tcW w:w="780" w:type="pct"/>
            <w:vMerge w:val="restart"/>
            <w:tcBorders>
              <w:top w:val="nil"/>
              <w:left w:val="single" w:sz="4" w:space="0" w:color="auto"/>
              <w:bottom w:val="nil"/>
              <w:right w:val="single" w:sz="4" w:space="0" w:color="auto"/>
            </w:tcBorders>
            <w:shd w:val="clear" w:color="auto" w:fill="auto"/>
            <w:tcMar>
              <w:right w:w="28" w:type="dxa"/>
            </w:tcMar>
            <w:vAlign w:val="center"/>
          </w:tcPr>
          <w:p w14:paraId="582B6599" w14:textId="2E67ED1C" w:rsidR="006D64FF" w:rsidRPr="006A22F7" w:rsidRDefault="006D64FF" w:rsidP="006D64FF">
            <w:pPr>
              <w:widowControl w:val="0"/>
              <w:overflowPunct/>
              <w:snapToGrid w:val="0"/>
              <w:spacing w:line="240" w:lineRule="exact"/>
              <w:ind w:rightChars="20" w:right="48" w:firstLineChars="0" w:firstLine="0"/>
              <w:jc w:val="distribute"/>
              <w:rPr>
                <w:rFonts w:hAnsi="標楷體" w:cs="Arial"/>
                <w:spacing w:val="-24"/>
                <w:sz w:val="20"/>
                <w:szCs w:val="18"/>
              </w:rPr>
            </w:pPr>
          </w:p>
        </w:tc>
        <w:tc>
          <w:tcPr>
            <w:tcW w:w="552" w:type="pct"/>
            <w:vMerge w:val="restart"/>
            <w:tcBorders>
              <w:top w:val="nil"/>
              <w:left w:val="single" w:sz="4" w:space="0" w:color="auto"/>
              <w:right w:val="single" w:sz="4" w:space="0" w:color="auto"/>
            </w:tcBorders>
            <w:shd w:val="clear" w:color="auto" w:fill="auto"/>
            <w:tcMar>
              <w:right w:w="28" w:type="dxa"/>
            </w:tcMar>
            <w:vAlign w:val="center"/>
          </w:tcPr>
          <w:p w14:paraId="13E57F64" w14:textId="1C23C5B5"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vMerge w:val="restart"/>
            <w:tcBorders>
              <w:top w:val="nil"/>
              <w:left w:val="single" w:sz="4" w:space="0" w:color="auto"/>
              <w:right w:val="single" w:sz="4" w:space="0" w:color="auto"/>
            </w:tcBorders>
            <w:shd w:val="clear" w:color="auto" w:fill="auto"/>
            <w:tcMar>
              <w:right w:w="28" w:type="dxa"/>
            </w:tcMar>
            <w:vAlign w:val="center"/>
          </w:tcPr>
          <w:p w14:paraId="6654ECE0" w14:textId="36F585D5"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val="restart"/>
            <w:tcBorders>
              <w:top w:val="nil"/>
              <w:left w:val="single" w:sz="4" w:space="0" w:color="auto"/>
              <w:right w:val="nil"/>
            </w:tcBorders>
            <w:vAlign w:val="center"/>
          </w:tcPr>
          <w:p w14:paraId="21AFB522" w14:textId="77777777" w:rsidR="006D64FF" w:rsidRPr="006A22F7" w:rsidRDefault="006D64FF" w:rsidP="006D64FF">
            <w:pPr>
              <w:snapToGrid w:val="0"/>
              <w:spacing w:line="240" w:lineRule="exact"/>
              <w:ind w:firstLineChars="0" w:firstLine="0"/>
              <w:jc w:val="right"/>
              <w:rPr>
                <w:rFonts w:ascii="新細明體" w:eastAsia="新細明體" w:hAnsi="新細明體"/>
                <w:b/>
                <w:noProof/>
                <w:sz w:val="20"/>
              </w:rPr>
            </w:pPr>
          </w:p>
        </w:tc>
      </w:tr>
      <w:tr w:rsidR="006A22F7" w:rsidRPr="006A22F7" w14:paraId="3873D9D4" w14:textId="6CC49B10"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37A1892" w14:textId="766F1B8F" w:rsidR="006D64FF" w:rsidRPr="006A22F7" w:rsidRDefault="006D64FF" w:rsidP="006D64FF">
            <w:pPr>
              <w:widowControl w:val="0"/>
              <w:overflowPunct/>
              <w:snapToGrid w:val="0"/>
              <w:spacing w:line="240" w:lineRule="exact"/>
              <w:ind w:leftChars="50" w:left="120" w:rightChars="20" w:right="48" w:firstLineChars="0" w:firstLine="0"/>
              <w:jc w:val="distribute"/>
              <w:rPr>
                <w:rFonts w:ascii="Arial" w:hAnsi="Arial" w:cs="Arial"/>
                <w:b/>
                <w:bCs/>
                <w:spacing w:val="-20"/>
                <w:sz w:val="20"/>
              </w:rPr>
            </w:pPr>
            <w:r w:rsidRPr="006A22F7">
              <w:rPr>
                <w:rFonts w:ascii="Arial" w:hAnsi="Arial" w:cs="Arial" w:hint="eastAsia"/>
                <w:b/>
                <w:bCs/>
                <w:spacing w:val="-20"/>
                <w:sz w:val="20"/>
              </w:rPr>
              <w:t>本處審核修正決算應調整數</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7E0D502F" w14:textId="45F88E7D" w:rsidR="006D64FF" w:rsidRPr="006A22F7"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5FCA0F49" w14:textId="1C888C27" w:rsidR="006D64FF" w:rsidRPr="006A22F7" w:rsidRDefault="006D64FF" w:rsidP="006D64FF">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5B975CE2" w14:textId="3E67C71A" w:rsidR="006D64FF" w:rsidRPr="006A22F7" w:rsidRDefault="008F3286" w:rsidP="006D64FF">
            <w:pPr>
              <w:snapToGrid w:val="0"/>
              <w:spacing w:line="240" w:lineRule="exact"/>
              <w:ind w:rightChars="10" w:right="24" w:firstLineChars="0" w:firstLine="0"/>
              <w:jc w:val="right"/>
              <w:rPr>
                <w:rFonts w:ascii="新細明體" w:eastAsia="新細明體" w:hAnsi="新細明體"/>
                <w:b/>
                <w:bCs/>
                <w:sz w:val="20"/>
              </w:rPr>
            </w:pPr>
            <w:r w:rsidRPr="006A22F7">
              <w:rPr>
                <w:rFonts w:ascii="新細明體" w:eastAsia="新細明體" w:hAnsi="新細明體" w:hint="eastAsia"/>
                <w:b/>
                <w:bCs/>
                <w:sz w:val="20"/>
              </w:rPr>
              <w:t>255</w:t>
            </w:r>
            <w:r w:rsidR="00706A11" w:rsidRPr="006A22F7">
              <w:rPr>
                <w:rFonts w:ascii="新細明體" w:eastAsia="新細明體" w:hAnsi="新細明體"/>
                <w:b/>
                <w:bCs/>
                <w:sz w:val="20"/>
              </w:rPr>
              <w:t>,</w:t>
            </w:r>
            <w:r w:rsidRPr="006A22F7">
              <w:rPr>
                <w:rFonts w:ascii="新細明體" w:eastAsia="新細明體" w:hAnsi="新細明體" w:hint="eastAsia"/>
                <w:b/>
                <w:bCs/>
                <w:sz w:val="20"/>
              </w:rPr>
              <w:t>000</w:t>
            </w:r>
          </w:p>
        </w:tc>
        <w:tc>
          <w:tcPr>
            <w:tcW w:w="780" w:type="pct"/>
            <w:vMerge/>
            <w:tcBorders>
              <w:top w:val="nil"/>
              <w:left w:val="single" w:sz="4" w:space="0" w:color="auto"/>
              <w:bottom w:val="nil"/>
              <w:right w:val="single" w:sz="4" w:space="0" w:color="auto"/>
            </w:tcBorders>
            <w:tcMar>
              <w:right w:w="28" w:type="dxa"/>
            </w:tcMar>
            <w:vAlign w:val="center"/>
          </w:tcPr>
          <w:p w14:paraId="65B9593B" w14:textId="736F55E1" w:rsidR="006D64FF" w:rsidRPr="006A22F7" w:rsidRDefault="006D64FF" w:rsidP="006D64FF">
            <w:pPr>
              <w:snapToGrid w:val="0"/>
              <w:spacing w:line="240" w:lineRule="exact"/>
              <w:ind w:rightChars="20" w:right="48" w:firstLineChars="0" w:firstLine="0"/>
              <w:jc w:val="distribute"/>
              <w:rPr>
                <w:rFonts w:ascii="Arial" w:hAnsi="Arial" w:cs="Arial"/>
                <w:b/>
                <w:bCs/>
                <w:spacing w:val="-20"/>
                <w:sz w:val="20"/>
              </w:rPr>
            </w:pPr>
          </w:p>
        </w:tc>
        <w:tc>
          <w:tcPr>
            <w:tcW w:w="552" w:type="pct"/>
            <w:vMerge/>
            <w:tcBorders>
              <w:left w:val="single" w:sz="4" w:space="0" w:color="auto"/>
              <w:bottom w:val="nil"/>
              <w:right w:val="single" w:sz="4" w:space="0" w:color="auto"/>
            </w:tcBorders>
            <w:tcMar>
              <w:right w:w="28" w:type="dxa"/>
            </w:tcMar>
            <w:vAlign w:val="center"/>
          </w:tcPr>
          <w:p w14:paraId="12A113FD" w14:textId="77777777"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vMerge/>
            <w:tcBorders>
              <w:left w:val="single" w:sz="4" w:space="0" w:color="auto"/>
              <w:bottom w:val="nil"/>
              <w:right w:val="single" w:sz="4" w:space="0" w:color="auto"/>
            </w:tcBorders>
            <w:tcMar>
              <w:right w:w="28" w:type="dxa"/>
            </w:tcMar>
            <w:vAlign w:val="center"/>
          </w:tcPr>
          <w:p w14:paraId="4888856F" w14:textId="2634BDB8"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tcBorders>
              <w:left w:val="single" w:sz="4" w:space="0" w:color="auto"/>
              <w:bottom w:val="nil"/>
              <w:right w:val="nil"/>
            </w:tcBorders>
            <w:vAlign w:val="center"/>
          </w:tcPr>
          <w:p w14:paraId="4D7D9A1D" w14:textId="61EA453E" w:rsidR="006D64FF" w:rsidRPr="006A22F7" w:rsidRDefault="006D64FF" w:rsidP="006D64FF">
            <w:pPr>
              <w:snapToGrid w:val="0"/>
              <w:spacing w:line="240" w:lineRule="exact"/>
              <w:ind w:firstLineChars="0" w:firstLine="0"/>
              <w:jc w:val="right"/>
              <w:rPr>
                <w:rFonts w:ascii="新細明體" w:eastAsia="新細明體" w:hAnsi="新細明體"/>
                <w:b/>
                <w:noProof/>
                <w:sz w:val="20"/>
              </w:rPr>
            </w:pPr>
          </w:p>
        </w:tc>
      </w:tr>
      <w:tr w:rsidR="006A22F7" w:rsidRPr="006A22F7" w14:paraId="14191FDC" w14:textId="668E3A8D"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F786013" w14:textId="6FCF4357" w:rsidR="006D64FF" w:rsidRPr="006A22F7" w:rsidRDefault="006D64FF" w:rsidP="006D64FF">
            <w:pPr>
              <w:autoSpaceDE w:val="0"/>
              <w:autoSpaceDN w:val="0"/>
              <w:adjustRightInd w:val="0"/>
              <w:snapToGrid w:val="0"/>
              <w:spacing w:beforeLines="20" w:before="72" w:line="220" w:lineRule="exact"/>
              <w:ind w:leftChars="100" w:left="240" w:rightChars="20" w:right="48" w:firstLineChars="0" w:firstLine="0"/>
              <w:jc w:val="distribute"/>
              <w:rPr>
                <w:rFonts w:ascii="Times New Roman" w:cs="新細明體"/>
                <w:b/>
                <w:spacing w:val="-30"/>
                <w:sz w:val="20"/>
              </w:rPr>
            </w:pPr>
            <w:r w:rsidRPr="006A22F7">
              <w:rPr>
                <w:rFonts w:hAnsi="標楷體" w:cs="Arial" w:hint="eastAsia"/>
                <w:spacing w:val="-33"/>
                <w:sz w:val="20"/>
                <w:szCs w:val="18"/>
              </w:rPr>
              <w:t>修正附屬單位決算及綜計表應調整數</w:t>
            </w:r>
            <w:r w:rsidR="00D62F4D" w:rsidRPr="006A22F7">
              <w:rPr>
                <w:rFonts w:hAnsi="標楷體" w:cs="Arial" w:hint="eastAsia"/>
                <w:spacing w:val="-33"/>
                <w:sz w:val="20"/>
                <w:szCs w:val="18"/>
              </w:rPr>
              <w:t>（</w:t>
            </w:r>
            <w:proofErr w:type="gramStart"/>
            <w:r w:rsidRPr="006A22F7">
              <w:rPr>
                <w:rFonts w:hAnsi="標楷體" w:cs="Arial" w:hint="eastAsia"/>
                <w:spacing w:val="-33"/>
                <w:sz w:val="20"/>
                <w:szCs w:val="18"/>
              </w:rPr>
              <w:t>註</w:t>
            </w:r>
            <w:proofErr w:type="gramEnd"/>
            <w:r w:rsidR="00D62F4D" w:rsidRPr="006A22F7">
              <w:rPr>
                <w:rFonts w:hAnsi="標楷體" w:cs="Arial" w:hint="eastAsia"/>
                <w:spacing w:val="-33"/>
                <w:sz w:val="20"/>
                <w:szCs w:val="18"/>
              </w:rPr>
              <w:t>）</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580A8C5F" w14:textId="08F4697D" w:rsidR="006D64FF" w:rsidRPr="006A22F7"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27B7FFB1" w14:textId="1BFB7D68" w:rsidR="006D64FF" w:rsidRPr="006A22F7" w:rsidRDefault="008F3286" w:rsidP="006D64FF">
            <w:pPr>
              <w:pStyle w:val="afff7"/>
              <w:snapToGrid w:val="0"/>
              <w:spacing w:line="240" w:lineRule="exact"/>
              <w:ind w:leftChars="0" w:left="360" w:rightChars="10" w:right="24" w:firstLineChars="0" w:firstLine="0"/>
              <w:jc w:val="right"/>
              <w:rPr>
                <w:rFonts w:ascii="新細明體" w:eastAsia="新細明體" w:hAnsi="新細明體"/>
                <w:b/>
                <w:sz w:val="20"/>
              </w:rPr>
            </w:pPr>
            <w:r w:rsidRPr="006A22F7">
              <w:rPr>
                <w:rFonts w:ascii="新細明體" w:eastAsia="新細明體" w:hAnsi="新細明體" w:hint="eastAsia"/>
                <w:bCs/>
                <w:kern w:val="0"/>
                <w:sz w:val="20"/>
              </w:rPr>
              <w:t>255</w:t>
            </w:r>
            <w:r w:rsidR="00706A11" w:rsidRPr="006A22F7">
              <w:rPr>
                <w:rFonts w:ascii="新細明體" w:eastAsia="新細明體" w:hAnsi="新細明體"/>
                <w:bCs/>
                <w:kern w:val="0"/>
                <w:sz w:val="20"/>
              </w:rPr>
              <w:t>,</w:t>
            </w:r>
            <w:r w:rsidRPr="006A22F7">
              <w:rPr>
                <w:rFonts w:ascii="新細明體" w:eastAsia="新細明體" w:hAnsi="新細明體" w:hint="eastAsia"/>
                <w:bCs/>
                <w:kern w:val="0"/>
                <w:sz w:val="20"/>
              </w:rPr>
              <w:t>000</w:t>
            </w:r>
          </w:p>
        </w:tc>
        <w:tc>
          <w:tcPr>
            <w:tcW w:w="599" w:type="pct"/>
            <w:tcBorders>
              <w:top w:val="nil"/>
              <w:left w:val="single" w:sz="4" w:space="0" w:color="auto"/>
              <w:bottom w:val="nil"/>
              <w:right w:val="single" w:sz="4" w:space="0" w:color="auto"/>
            </w:tcBorders>
            <w:vAlign w:val="center"/>
          </w:tcPr>
          <w:p w14:paraId="3B6394B1" w14:textId="77777777" w:rsidR="006D64FF" w:rsidRPr="006A22F7"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cs="Arial"/>
                <w:b/>
                <w:bCs/>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58D8E159" w14:textId="38474B0A" w:rsidR="006D64FF" w:rsidRPr="006A22F7" w:rsidRDefault="006D64FF" w:rsidP="006D64FF">
            <w:pPr>
              <w:widowControl w:val="0"/>
              <w:overflowPunct/>
              <w:snapToGrid w:val="0"/>
              <w:spacing w:line="240" w:lineRule="exact"/>
              <w:ind w:leftChars="50" w:left="120" w:rightChars="20" w:right="48" w:firstLineChars="0" w:firstLine="0"/>
              <w:jc w:val="distribute"/>
              <w:rPr>
                <w:spacing w:val="-24"/>
                <w:sz w:val="20"/>
              </w:rPr>
            </w:pP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1349E814" w14:textId="3C843DE5" w:rsidR="006D64FF" w:rsidRPr="006A22F7" w:rsidRDefault="006D64FF" w:rsidP="006D64FF">
            <w:pPr>
              <w:snapToGrid w:val="0"/>
              <w:spacing w:line="240" w:lineRule="exact"/>
              <w:ind w:rightChars="10" w:right="24" w:firstLineChars="0" w:firstLine="0"/>
              <w:jc w:val="right"/>
              <w:rPr>
                <w:rFonts w:ascii="新細明體" w:eastAsia="新細明體" w:hAnsi="新細明體"/>
                <w:sz w:val="20"/>
              </w:rPr>
            </w:pPr>
          </w:p>
        </w:tc>
        <w:tc>
          <w:tcPr>
            <w:tcW w:w="587" w:type="pct"/>
            <w:tcBorders>
              <w:top w:val="nil"/>
              <w:left w:val="single" w:sz="4" w:space="0" w:color="auto"/>
              <w:bottom w:val="nil"/>
              <w:right w:val="nil"/>
            </w:tcBorders>
            <w:shd w:val="clear" w:color="auto" w:fill="auto"/>
            <w:tcMar>
              <w:right w:w="28" w:type="dxa"/>
            </w:tcMar>
            <w:vAlign w:val="center"/>
          </w:tcPr>
          <w:p w14:paraId="15590B74" w14:textId="39DC702A"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79692243" w14:textId="6D7326F6" w:rsidR="006D64FF" w:rsidRPr="006A22F7" w:rsidRDefault="006D64FF" w:rsidP="006D64FF">
            <w:pPr>
              <w:snapToGrid w:val="0"/>
              <w:spacing w:line="240" w:lineRule="exact"/>
              <w:ind w:firstLineChars="0" w:firstLine="0"/>
              <w:jc w:val="right"/>
              <w:rPr>
                <w:rFonts w:ascii="新細明體" w:eastAsia="新細明體" w:hAnsi="新細明體"/>
                <w:b/>
                <w:noProof/>
                <w:sz w:val="20"/>
              </w:rPr>
            </w:pPr>
          </w:p>
        </w:tc>
      </w:tr>
      <w:tr w:rsidR="006A22F7" w:rsidRPr="006A22F7" w14:paraId="0B0363AC" w14:textId="4A8157A1" w:rsidTr="006D223A">
        <w:trPr>
          <w:cantSplit/>
          <w:trHeight w:val="312"/>
        </w:trPr>
        <w:tc>
          <w:tcPr>
            <w:tcW w:w="819" w:type="pct"/>
            <w:tcBorders>
              <w:top w:val="nil"/>
              <w:left w:val="nil"/>
              <w:bottom w:val="single" w:sz="4" w:space="0" w:color="auto"/>
              <w:right w:val="single" w:sz="4" w:space="0" w:color="auto"/>
            </w:tcBorders>
            <w:shd w:val="clear" w:color="auto" w:fill="auto"/>
            <w:tcMar>
              <w:right w:w="28" w:type="dxa"/>
            </w:tcMar>
            <w:vAlign w:val="center"/>
          </w:tcPr>
          <w:p w14:paraId="45D9EF55" w14:textId="47F8474B" w:rsidR="006D64FF" w:rsidRPr="006A22F7" w:rsidRDefault="006D64FF" w:rsidP="006D64FF">
            <w:pPr>
              <w:snapToGrid w:val="0"/>
              <w:spacing w:line="240" w:lineRule="exact"/>
              <w:ind w:rightChars="20" w:right="48" w:firstLineChars="0" w:firstLine="0"/>
              <w:jc w:val="distribute"/>
              <w:rPr>
                <w:rFonts w:ascii="新細明體" w:eastAsia="新細明體" w:hAnsi="新細明體"/>
                <w:bCs/>
                <w:spacing w:val="-20"/>
                <w:kern w:val="0"/>
                <w:sz w:val="20"/>
                <w:szCs w:val="16"/>
              </w:rPr>
            </w:pPr>
            <w:r w:rsidRPr="006A22F7">
              <w:rPr>
                <w:rFonts w:ascii="Arial" w:hAnsi="Arial" w:cs="Arial" w:hint="eastAsia"/>
                <w:b/>
                <w:bCs/>
                <w:spacing w:val="-20"/>
                <w:sz w:val="20"/>
              </w:rPr>
              <w:t>調整後資產總額</w:t>
            </w:r>
          </w:p>
        </w:tc>
        <w:tc>
          <w:tcPr>
            <w:tcW w:w="554"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4BF60E1" w14:textId="77777777" w:rsidR="006D64FF" w:rsidRPr="006A22F7" w:rsidRDefault="006D64FF" w:rsidP="006D64FF">
            <w:pPr>
              <w:snapToGrid w:val="0"/>
              <w:spacing w:line="240" w:lineRule="exact"/>
              <w:ind w:rightChars="10" w:right="24" w:firstLineChars="0" w:firstLine="0"/>
              <w:jc w:val="right"/>
              <w:rPr>
                <w:rFonts w:ascii="新細明體" w:eastAsia="新細明體" w:hAnsi="新細明體"/>
                <w:b/>
                <w:kern w:val="0"/>
                <w:sz w:val="20"/>
              </w:rPr>
            </w:pPr>
          </w:p>
        </w:tc>
        <w:tc>
          <w:tcPr>
            <w:tcW w:w="532" w:type="pct"/>
            <w:tcBorders>
              <w:top w:val="nil"/>
              <w:left w:val="nil"/>
              <w:bottom w:val="single" w:sz="4" w:space="0" w:color="auto"/>
              <w:right w:val="single" w:sz="4" w:space="0" w:color="auto"/>
            </w:tcBorders>
            <w:shd w:val="clear" w:color="auto" w:fill="auto"/>
            <w:tcMar>
              <w:right w:w="28" w:type="dxa"/>
            </w:tcMar>
            <w:vAlign w:val="center"/>
          </w:tcPr>
          <w:p w14:paraId="4CF46FC7" w14:textId="158AA456"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99" w:type="pct"/>
            <w:tcBorders>
              <w:top w:val="nil"/>
              <w:left w:val="single" w:sz="4" w:space="0" w:color="auto"/>
              <w:bottom w:val="single" w:sz="4" w:space="0" w:color="auto"/>
              <w:right w:val="single" w:sz="4" w:space="0" w:color="auto"/>
            </w:tcBorders>
            <w:shd w:val="clear" w:color="auto" w:fill="auto"/>
            <w:vAlign w:val="center"/>
          </w:tcPr>
          <w:p w14:paraId="556C98FC" w14:textId="7FE98CCF" w:rsidR="006D64FF" w:rsidRPr="006A22F7" w:rsidRDefault="000D2A51" w:rsidP="006D64FF">
            <w:pPr>
              <w:snapToGrid w:val="0"/>
              <w:spacing w:line="240" w:lineRule="exact"/>
              <w:ind w:rightChars="10" w:right="24" w:firstLineChars="0" w:firstLine="0"/>
              <w:jc w:val="right"/>
              <w:rPr>
                <w:rFonts w:ascii="Arial" w:hAnsi="Arial" w:cs="Arial"/>
                <w:b/>
                <w:bCs/>
                <w:sz w:val="20"/>
              </w:rPr>
            </w:pPr>
            <w:r w:rsidRPr="006A22F7">
              <w:rPr>
                <w:rFonts w:ascii="新細明體" w:eastAsia="新細明體" w:hAnsi="新細明體"/>
                <w:b/>
                <w:bCs/>
                <w:sz w:val="20"/>
              </w:rPr>
              <w:t>1,597,679,467,382</w:t>
            </w:r>
          </w:p>
        </w:tc>
        <w:tc>
          <w:tcPr>
            <w:tcW w:w="780"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8710F8A" w14:textId="64615AA4" w:rsidR="006D64FF" w:rsidRPr="006A22F7" w:rsidRDefault="006D64FF" w:rsidP="006D64FF">
            <w:pPr>
              <w:snapToGrid w:val="0"/>
              <w:spacing w:line="240" w:lineRule="exact"/>
              <w:ind w:leftChars="10" w:left="24" w:rightChars="20" w:right="48" w:firstLineChars="0" w:firstLine="0"/>
              <w:jc w:val="distribute"/>
              <w:rPr>
                <w:rFonts w:ascii="Arial" w:hAnsi="Arial" w:cs="Arial"/>
                <w:b/>
                <w:bCs/>
                <w:spacing w:val="-20"/>
                <w:sz w:val="20"/>
              </w:rPr>
            </w:pPr>
            <w:r w:rsidRPr="006A22F7">
              <w:rPr>
                <w:rFonts w:ascii="Arial" w:hAnsi="Arial" w:cs="Arial" w:hint="eastAsia"/>
                <w:b/>
                <w:bCs/>
                <w:spacing w:val="-20"/>
                <w:sz w:val="20"/>
              </w:rPr>
              <w:t>調整後負債及淨資產總額</w:t>
            </w:r>
          </w:p>
        </w:tc>
        <w:tc>
          <w:tcPr>
            <w:tcW w:w="552" w:type="pct"/>
            <w:tcBorders>
              <w:top w:val="nil"/>
              <w:left w:val="nil"/>
              <w:bottom w:val="single" w:sz="4" w:space="0" w:color="auto"/>
              <w:right w:val="single" w:sz="4" w:space="0" w:color="auto"/>
            </w:tcBorders>
            <w:shd w:val="clear" w:color="auto" w:fill="auto"/>
            <w:tcMar>
              <w:right w:w="28" w:type="dxa"/>
            </w:tcMar>
            <w:vAlign w:val="center"/>
          </w:tcPr>
          <w:p w14:paraId="046E10B4" w14:textId="77777777" w:rsidR="006D64FF" w:rsidRPr="006A22F7"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tcBorders>
              <w:top w:val="nil"/>
              <w:left w:val="single" w:sz="4" w:space="0" w:color="auto"/>
              <w:bottom w:val="single" w:sz="4" w:space="0" w:color="auto"/>
              <w:right w:val="nil"/>
            </w:tcBorders>
            <w:shd w:val="clear" w:color="auto" w:fill="auto"/>
            <w:tcMar>
              <w:right w:w="28" w:type="dxa"/>
            </w:tcMar>
            <w:vAlign w:val="center"/>
          </w:tcPr>
          <w:p w14:paraId="0D838EA1" w14:textId="4E458248" w:rsidR="006D64FF" w:rsidRPr="006A22F7" w:rsidRDefault="006D64FF" w:rsidP="006D64FF">
            <w:pPr>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single" w:sz="4" w:space="0" w:color="auto"/>
              <w:right w:val="nil"/>
            </w:tcBorders>
            <w:shd w:val="clear" w:color="auto" w:fill="auto"/>
            <w:vAlign w:val="center"/>
          </w:tcPr>
          <w:p w14:paraId="5F0B9DDE" w14:textId="7F51C77C" w:rsidR="006D64FF" w:rsidRPr="006A22F7" w:rsidRDefault="000D2A51" w:rsidP="006D64FF">
            <w:pPr>
              <w:spacing w:line="240" w:lineRule="exact"/>
              <w:ind w:firstLineChars="0" w:firstLine="0"/>
              <w:jc w:val="right"/>
              <w:rPr>
                <w:rFonts w:ascii="新細明體" w:eastAsia="新細明體" w:hAnsi="新細明體"/>
                <w:b/>
                <w:noProof/>
                <w:sz w:val="20"/>
              </w:rPr>
            </w:pPr>
            <w:r w:rsidRPr="006A22F7">
              <w:rPr>
                <w:rFonts w:ascii="新細明體" w:eastAsia="新細明體" w:hAnsi="新細明體"/>
                <w:b/>
                <w:bCs/>
                <w:sz w:val="20"/>
              </w:rPr>
              <w:t xml:space="preserve">1,597,679,467,382 </w:t>
            </w:r>
            <w:r w:rsidR="006D64FF" w:rsidRPr="006A22F7">
              <w:rPr>
                <w:rFonts w:ascii="新細明體" w:eastAsia="新細明體" w:hAnsi="新細明體"/>
                <w:b/>
                <w:bCs/>
                <w:sz w:val="20"/>
              </w:rPr>
              <w:t xml:space="preserve">  </w:t>
            </w:r>
            <w:r w:rsidR="006D64FF" w:rsidRPr="006A22F7">
              <w:rPr>
                <w:rFonts w:ascii="新細明體" w:eastAsia="新細明體" w:hAnsi="新細明體"/>
                <w:b/>
                <w:noProof/>
                <w:sz w:val="20"/>
              </w:rPr>
              <w:t xml:space="preserve"> </w:t>
            </w:r>
          </w:p>
        </w:tc>
      </w:tr>
    </w:tbl>
    <w:p w14:paraId="3C8E6042" w14:textId="4AC32060" w:rsidR="00532434" w:rsidRPr="006A22F7" w:rsidRDefault="00C17A5E" w:rsidP="00767576">
      <w:pPr>
        <w:widowControl w:val="0"/>
        <w:overflowPunct/>
        <w:spacing w:line="240" w:lineRule="auto"/>
        <w:ind w:leftChars="-4" w:left="350" w:hangingChars="200" w:hanging="360"/>
        <w:rPr>
          <w:rFonts w:hAnsi="標楷體"/>
          <w:sz w:val="18"/>
          <w:szCs w:val="18"/>
        </w:rPr>
      </w:pPr>
      <w:proofErr w:type="gramStart"/>
      <w:r w:rsidRPr="006A22F7">
        <w:rPr>
          <w:rFonts w:hint="eastAsia"/>
          <w:sz w:val="18"/>
          <w:szCs w:val="18"/>
        </w:rPr>
        <w:t>註</w:t>
      </w:r>
      <w:proofErr w:type="gramEnd"/>
      <w:r w:rsidRPr="006A22F7">
        <w:rPr>
          <w:rFonts w:hAnsi="標楷體" w:hint="eastAsia"/>
          <w:sz w:val="18"/>
          <w:szCs w:val="18"/>
        </w:rPr>
        <w:t>：修正附屬單位決算及綜計表</w:t>
      </w:r>
      <w:proofErr w:type="gramStart"/>
      <w:r w:rsidRPr="006A22F7">
        <w:rPr>
          <w:rFonts w:hAnsi="標楷體" w:hint="eastAsia"/>
          <w:sz w:val="18"/>
          <w:szCs w:val="18"/>
        </w:rPr>
        <w:t>應調數</w:t>
      </w:r>
      <w:proofErr w:type="gramEnd"/>
      <w:r w:rsidR="00395924" w:rsidRPr="006A22F7">
        <w:rPr>
          <w:rFonts w:hAnsi="標楷體" w:hint="eastAsia"/>
          <w:sz w:val="18"/>
          <w:szCs w:val="18"/>
        </w:rPr>
        <w:t>255</w:t>
      </w:r>
      <w:r w:rsidR="00FC32E6" w:rsidRPr="006A22F7">
        <w:rPr>
          <w:rFonts w:hAnsi="標楷體"/>
          <w:sz w:val="18"/>
          <w:szCs w:val="18"/>
        </w:rPr>
        <w:t>,</w:t>
      </w:r>
      <w:r w:rsidR="00395924" w:rsidRPr="006A22F7">
        <w:rPr>
          <w:rFonts w:hAnsi="標楷體" w:hint="eastAsia"/>
          <w:sz w:val="18"/>
          <w:szCs w:val="18"/>
        </w:rPr>
        <w:t>000</w:t>
      </w:r>
      <w:r w:rsidRPr="006A22F7">
        <w:rPr>
          <w:rFonts w:hAnsi="標楷體" w:hint="eastAsia"/>
          <w:sz w:val="18"/>
          <w:szCs w:val="18"/>
        </w:rPr>
        <w:t>元，同時</w:t>
      </w:r>
      <w:r w:rsidR="00531EFB" w:rsidRPr="006A22F7">
        <w:rPr>
          <w:rFonts w:hAnsi="標楷體" w:hint="eastAsia"/>
          <w:sz w:val="18"/>
          <w:szCs w:val="18"/>
        </w:rPr>
        <w:t>增加</w:t>
      </w:r>
      <w:r w:rsidRPr="006A22F7">
        <w:rPr>
          <w:rFonts w:hAnsi="標楷體" w:hint="eastAsia"/>
          <w:sz w:val="18"/>
          <w:szCs w:val="18"/>
        </w:rPr>
        <w:t>「長期投資</w:t>
      </w:r>
      <w:proofErr w:type="gramStart"/>
      <w:r w:rsidR="00CA2ABD" w:rsidRPr="006A22F7">
        <w:rPr>
          <w:rFonts w:hAnsi="標楷體" w:hint="eastAsia"/>
          <w:sz w:val="18"/>
          <w:szCs w:val="18"/>
        </w:rPr>
        <w:t>—採</w:t>
      </w:r>
      <w:proofErr w:type="gramEnd"/>
      <w:r w:rsidR="00CA2ABD" w:rsidRPr="006A22F7">
        <w:rPr>
          <w:rFonts w:hAnsi="標楷體" w:hint="eastAsia"/>
          <w:sz w:val="18"/>
          <w:szCs w:val="18"/>
        </w:rPr>
        <w:t>權益法之投資</w:t>
      </w:r>
      <w:r w:rsidRPr="006A22F7">
        <w:rPr>
          <w:rFonts w:hAnsi="標楷體" w:hint="eastAsia"/>
          <w:sz w:val="18"/>
          <w:szCs w:val="18"/>
        </w:rPr>
        <w:t>」及「淨資產」科目。</w:t>
      </w:r>
    </w:p>
    <w:p w14:paraId="4FB7206A" w14:textId="77777777" w:rsidR="00325644" w:rsidRPr="006A22F7" w:rsidRDefault="00325644" w:rsidP="00325644">
      <w:pPr>
        <w:ind w:firstLine="360"/>
        <w:rPr>
          <w:sz w:val="18"/>
          <w:szCs w:val="18"/>
        </w:rPr>
      </w:pPr>
    </w:p>
    <w:p w14:paraId="62B22A4D" w14:textId="77777777" w:rsidR="00325644" w:rsidRPr="006A22F7" w:rsidRDefault="00325644" w:rsidP="00325644">
      <w:pPr>
        <w:ind w:firstLine="360"/>
        <w:rPr>
          <w:sz w:val="18"/>
          <w:szCs w:val="18"/>
        </w:rPr>
      </w:pPr>
    </w:p>
    <w:p w14:paraId="73FA108B" w14:textId="77777777" w:rsidR="00325644" w:rsidRPr="006A22F7" w:rsidRDefault="00325644" w:rsidP="00325644">
      <w:pPr>
        <w:ind w:firstLine="360"/>
        <w:rPr>
          <w:sz w:val="18"/>
          <w:szCs w:val="18"/>
        </w:rPr>
      </w:pPr>
    </w:p>
    <w:p w14:paraId="179D6989" w14:textId="77777777" w:rsidR="00325644" w:rsidRPr="006A22F7" w:rsidRDefault="00325644" w:rsidP="00325644">
      <w:pPr>
        <w:ind w:firstLine="360"/>
        <w:rPr>
          <w:sz w:val="18"/>
          <w:szCs w:val="18"/>
        </w:rPr>
      </w:pPr>
    </w:p>
    <w:p w14:paraId="7E3AB4B8" w14:textId="77777777" w:rsidR="00325644" w:rsidRPr="006A22F7" w:rsidRDefault="00325644" w:rsidP="00325644">
      <w:pPr>
        <w:ind w:firstLine="360"/>
        <w:rPr>
          <w:sz w:val="18"/>
          <w:szCs w:val="18"/>
        </w:rPr>
      </w:pPr>
    </w:p>
    <w:p w14:paraId="3AB0DA87" w14:textId="77777777" w:rsidR="00325644" w:rsidRPr="006A22F7" w:rsidRDefault="00325644" w:rsidP="00325644">
      <w:pPr>
        <w:ind w:firstLine="360"/>
        <w:rPr>
          <w:sz w:val="18"/>
          <w:szCs w:val="18"/>
        </w:rPr>
      </w:pPr>
    </w:p>
    <w:sectPr w:rsidR="00325644" w:rsidRPr="006A22F7" w:rsidSect="00B35746">
      <w:headerReference w:type="even" r:id="rId9"/>
      <w:headerReference w:type="default" r:id="rId10"/>
      <w:footerReference w:type="even" r:id="rId11"/>
      <w:footerReference w:type="default" r:id="rId12"/>
      <w:headerReference w:type="first" r:id="rId13"/>
      <w:footerReference w:type="first" r:id="rId14"/>
      <w:pgSz w:w="23811" w:h="16838" w:orient="landscape" w:code="8"/>
      <w:pgMar w:top="851" w:right="1418" w:bottom="851" w:left="1418" w:header="1021" w:footer="737" w:gutter="284"/>
      <w:pgNumType w:start="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2340E" w14:textId="77777777" w:rsidR="00B35746" w:rsidRDefault="00B35746">
      <w:pPr>
        <w:ind w:firstLine="480"/>
      </w:pPr>
      <w:r>
        <w:separator/>
      </w:r>
    </w:p>
  </w:endnote>
  <w:endnote w:type="continuationSeparator" w:id="0">
    <w:p w14:paraId="4DC24AB7" w14:textId="77777777" w:rsidR="00B35746" w:rsidRDefault="00B3574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華康楷書體W5">
    <w:altName w:val="Arial Unicode MS"/>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0C846" w14:textId="38D890E9" w:rsidR="00837CB2" w:rsidRDefault="00325644" w:rsidP="00A86D21">
    <w:pPr>
      <w:pStyle w:val="aff7"/>
      <w:ind w:firstLine="400"/>
      <w:jc w:val="center"/>
    </w:pPr>
    <w:r>
      <w:t>第</w:t>
    </w:r>
    <w:r w:rsidR="00731415">
      <w:rPr>
        <w:rFonts w:hint="eastAsia"/>
      </w:rPr>
      <w:t>3</w:t>
    </w:r>
    <w:r>
      <w:rPr>
        <w:rFonts w:hint="eastAsia"/>
      </w:rPr>
      <w:t>-1頁</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67AEE" w14:textId="76F26319" w:rsidR="00837CB2" w:rsidRPr="00F21C68" w:rsidRDefault="00837CB2" w:rsidP="00867117">
    <w:pPr>
      <w:pStyle w:val="aff7"/>
      <w:ind w:firstLine="400"/>
      <w:jc w:val="center"/>
    </w:pPr>
    <w:proofErr w:type="gramStart"/>
    <w:r>
      <w:rPr>
        <w:rFonts w:hint="eastAsia"/>
      </w:rPr>
      <w:t>戊</w:t>
    </w:r>
    <w:proofErr w:type="gramEnd"/>
    <w:r w:rsidRPr="00533383">
      <w:rPr>
        <w:rStyle w:val="afa"/>
        <w:rFonts w:hAnsi="標楷體" w:hint="eastAsia"/>
      </w:rPr>
      <w:t>－</w:t>
    </w:r>
    <w:sdt>
      <w:sdtPr>
        <w:id w:val="1728878607"/>
        <w:docPartObj>
          <w:docPartGallery w:val="Page Numbers (Bottom of Page)"/>
          <w:docPartUnique/>
        </w:docPartObj>
      </w:sdtPr>
      <w:sdtEndPr/>
      <w:sdtContent>
        <w:r>
          <w:fldChar w:fldCharType="begin"/>
        </w:r>
        <w:r>
          <w:instrText>PAGE   \* MERGEFORMAT</w:instrText>
        </w:r>
        <w:r>
          <w:fldChar w:fldCharType="separate"/>
        </w:r>
        <w:r w:rsidR="006D223A" w:rsidRPr="006D223A">
          <w:rPr>
            <w:noProof/>
            <w:lang w:val="zh-TW"/>
          </w:rPr>
          <w:t>1</w:t>
        </w:r>
        <w: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5EDCC" w14:textId="77777777" w:rsidR="00837CB2" w:rsidRDefault="00837CB2">
    <w:pPr>
      <w:ind w:firstLin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5BD6E" w14:textId="77777777" w:rsidR="00B35746" w:rsidRDefault="00B35746">
      <w:pPr>
        <w:ind w:firstLine="480"/>
      </w:pPr>
      <w:r>
        <w:separator/>
      </w:r>
    </w:p>
  </w:footnote>
  <w:footnote w:type="continuationSeparator" w:id="0">
    <w:p w14:paraId="182DC1AA" w14:textId="77777777" w:rsidR="00B35746" w:rsidRDefault="00B35746">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35296" w14:textId="0C30B00C" w:rsidR="00837CB2" w:rsidRPr="00B07296" w:rsidRDefault="00837CB2" w:rsidP="00B07296">
    <w:pPr>
      <w:pStyle w:val="afb"/>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A97D7" w14:textId="161D82CB" w:rsidR="00837CB2" w:rsidRDefault="0053541C">
    <w:pPr>
      <w:spacing w:line="240" w:lineRule="auto"/>
      <w:ind w:firstLineChars="0" w:firstLine="0"/>
    </w:pPr>
    <w:r>
      <w:rPr>
        <w:noProof/>
      </w:rPr>
      <mc:AlternateContent>
        <mc:Choice Requires="wps">
          <w:drawing>
            <wp:anchor distT="0" distB="0" distL="114300" distR="114300" simplePos="0" relativeHeight="251657216" behindDoc="1" locked="0" layoutInCell="0" allowOverlap="1" wp14:anchorId="38478258" wp14:editId="05C949B6">
              <wp:simplePos x="0" y="0"/>
              <wp:positionH relativeFrom="margin">
                <wp:align>center</wp:align>
              </wp:positionH>
              <wp:positionV relativeFrom="margin">
                <wp:align>center</wp:align>
              </wp:positionV>
              <wp:extent cx="9034145" cy="4516755"/>
              <wp:effectExtent l="0" t="1295400" r="0" b="1522095"/>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034145" cy="45167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CFBD1A" w14:textId="77777777" w:rsidR="0053541C" w:rsidRDefault="0053541C" w:rsidP="0053541C">
                          <w:pPr>
                            <w:ind w:firstLine="40"/>
                            <w:jc w:val="center"/>
                            <w:rPr>
                              <w:rFonts w:hAnsi="標楷體"/>
                              <w:color w:val="C0C0C0"/>
                              <w:kern w:val="0"/>
                              <w:sz w:val="2"/>
                              <w:szCs w:val="2"/>
                              <w14:textFill>
                                <w14:solidFill>
                                  <w14:srgbClr w14:val="C0C0C0">
                                    <w14:alpha w14:val="50000"/>
                                  </w14:srgbClr>
                                </w14:solidFill>
                              </w14:textFill>
                            </w:rPr>
                          </w:pPr>
                          <w:r>
                            <w:rPr>
                              <w:rFonts w:hAnsi="標楷體" w:hint="eastAsia"/>
                              <w:color w:val="C0C0C0"/>
                              <w:sz w:val="2"/>
                              <w:szCs w:val="2"/>
                              <w14:textFill>
                                <w14:solidFill>
                                  <w14:srgbClr w14:val="C0C0C0">
                                    <w14:alpha w14:val="50000"/>
                                  </w14:srgbClr>
                                </w14:solidFill>
                              </w14:textFill>
                            </w:rPr>
                            <w:t>樣版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8478258" id="_x0000_t202" coordsize="21600,21600" o:spt="202" path="m,l,21600r21600,l21600,xe">
              <v:stroke joinstyle="miter"/>
              <v:path gradientshapeok="t" o:connecttype="rect"/>
            </v:shapetype>
            <v:shape id="WordArt 4" o:spid="_x0000_s1026" type="#_x0000_t202" style="position:absolute;left:0;text-align:left;margin-left:0;margin-top:0;width:711.35pt;height:355.6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" o:allowincell="f" filled="f" stroked="f">
              <v:stroke joinstyle="round"/>
              <o:lock v:ext="edit" shapetype="t"/>
              <v:textbox style="mso-fit-shape-to-text:t">
                <w:txbxContent>
                  <w:p w14:paraId="06CFBD1A" w14:textId="77777777" w:rsidR="0053541C" w:rsidRDefault="0053541C" w:rsidP="0053541C">
                    <w:pPr>
                      <w:ind w:firstLine="40"/>
                      <w:jc w:val="center"/>
                      <w:rPr>
                        <w:rFonts w:hAnsi="標楷體"/>
                        <w:color w:val="C0C0C0"/>
                        <w:kern w:val="0"/>
                        <w:sz w:val="2"/>
                        <w:szCs w:val="2"/>
                        <w14:textFill>
                          <w14:solidFill>
                            <w14:srgbClr w14:val="C0C0C0">
                              <w14:alpha w14:val="50000"/>
                            </w14:srgbClr>
                          </w14:solidFill>
                        </w14:textFill>
                      </w:rPr>
                    </w:pPr>
                    <w:r>
                      <w:rPr>
                        <w:rFonts w:hAnsi="標楷體" w:hint="eastAsia"/>
                        <w:color w:val="C0C0C0"/>
                        <w:sz w:val="2"/>
                        <w:szCs w:val="2"/>
                        <w14:textFill>
                          <w14:solidFill>
                            <w14:srgbClr w14:val="C0C0C0">
                              <w14:alpha w14:val="50000"/>
                            </w14:srgbClr>
                          </w14:solidFill>
                        </w14:textFill>
                      </w:rPr>
                      <w:t>樣版</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ADA4E" w14:textId="450B4A7C" w:rsidR="00837CB2" w:rsidRDefault="008D1D00">
    <w:pPr>
      <w:ind w:firstLine="480"/>
    </w:pPr>
    <w:r>
      <w:rPr>
        <w:noProof/>
      </w:rPr>
      <w:pict w14:anchorId="141001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6" type="#_x0000_t136" style="position:absolute;left:0;text-align:left;margin-left:0;margin-top:0;width:711.35pt;height:355.65pt;rotation:315;z-index:-251658240;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nsid w:val="FFFFFF7F"/>
    <w:multiLevelType w:val="singleLevel"/>
    <w:tmpl w:val="64D00A8E"/>
    <w:lvl w:ilvl="0">
      <w:start w:val="1"/>
      <w:numFmt w:val="decimal"/>
      <w:pStyle w:val="2"/>
      <w:lvlText w:val="%1."/>
      <w:lvlJc w:val="left"/>
      <w:pPr>
        <w:tabs>
          <w:tab w:val="num" w:pos="840"/>
        </w:tabs>
        <w:ind w:left="840" w:hanging="360"/>
      </w:pPr>
    </w:lvl>
  </w:abstractNum>
  <w:abstractNum w:abstractNumId="4">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nsid w:val="FFFFFF88"/>
    <w:multiLevelType w:val="singleLevel"/>
    <w:tmpl w:val="484E6C18"/>
    <w:lvl w:ilvl="0">
      <w:start w:val="1"/>
      <w:numFmt w:val="decimal"/>
      <w:pStyle w:val="a"/>
      <w:lvlText w:val="%1."/>
      <w:lvlJc w:val="left"/>
      <w:pPr>
        <w:tabs>
          <w:tab w:val="num" w:pos="360"/>
        </w:tabs>
        <w:ind w:left="360" w:hanging="360"/>
      </w:pPr>
    </w:lvl>
  </w:abstractNum>
  <w:abstractNum w:abstractNumId="9">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4">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6">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9">
    <w:nsid w:val="700E19F9"/>
    <w:multiLevelType w:val="hybridMultilevel"/>
    <w:tmpl w:val="1DEC2A1E"/>
    <w:lvl w:ilvl="0" w:tplc="ACD61014">
      <w:start w:val="2"/>
      <w:numFmt w:val="bullet"/>
      <w:lvlText w:val="-"/>
      <w:lvlJc w:val="left"/>
      <w:pPr>
        <w:ind w:left="360" w:hanging="360"/>
      </w:pPr>
      <w:rPr>
        <w:rFonts w:ascii="新細明體" w:eastAsia="新細明體" w:hAnsi="新細明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13"/>
  </w:num>
  <w:num w:numId="3">
    <w:abstractNumId w:val="12"/>
  </w:num>
  <w:num w:numId="4">
    <w:abstractNumId w:val="16"/>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7"/>
  </w:num>
  <w:num w:numId="17">
    <w:abstractNumId w:val="18"/>
  </w:num>
  <w:num w:numId="18">
    <w:abstractNumId w:val="11"/>
  </w:num>
  <w:num w:numId="19">
    <w:abstractNumId w:val="14"/>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E70"/>
    <w:rsid w:val="000012DB"/>
    <w:rsid w:val="00001752"/>
    <w:rsid w:val="00002620"/>
    <w:rsid w:val="0000272F"/>
    <w:rsid w:val="00002E1E"/>
    <w:rsid w:val="00002FCF"/>
    <w:rsid w:val="00003972"/>
    <w:rsid w:val="0000400C"/>
    <w:rsid w:val="000040AE"/>
    <w:rsid w:val="00004438"/>
    <w:rsid w:val="00004464"/>
    <w:rsid w:val="000044BF"/>
    <w:rsid w:val="000058F6"/>
    <w:rsid w:val="00005F9E"/>
    <w:rsid w:val="00006A04"/>
    <w:rsid w:val="00006DC3"/>
    <w:rsid w:val="00007012"/>
    <w:rsid w:val="00010AA1"/>
    <w:rsid w:val="00011343"/>
    <w:rsid w:val="00011612"/>
    <w:rsid w:val="00011CAF"/>
    <w:rsid w:val="00012358"/>
    <w:rsid w:val="000124B2"/>
    <w:rsid w:val="00012A0D"/>
    <w:rsid w:val="00013277"/>
    <w:rsid w:val="000141FA"/>
    <w:rsid w:val="00014755"/>
    <w:rsid w:val="00014AA0"/>
    <w:rsid w:val="0001531B"/>
    <w:rsid w:val="000153F2"/>
    <w:rsid w:val="00015471"/>
    <w:rsid w:val="00015FF9"/>
    <w:rsid w:val="000163AE"/>
    <w:rsid w:val="000169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7048"/>
    <w:rsid w:val="000270F0"/>
    <w:rsid w:val="0002733D"/>
    <w:rsid w:val="00030C47"/>
    <w:rsid w:val="00030D07"/>
    <w:rsid w:val="00030DB4"/>
    <w:rsid w:val="000317B9"/>
    <w:rsid w:val="00031C28"/>
    <w:rsid w:val="000320AC"/>
    <w:rsid w:val="00032380"/>
    <w:rsid w:val="00032A64"/>
    <w:rsid w:val="0003359D"/>
    <w:rsid w:val="00033DC1"/>
    <w:rsid w:val="00034337"/>
    <w:rsid w:val="000345AD"/>
    <w:rsid w:val="000348D8"/>
    <w:rsid w:val="000353B2"/>
    <w:rsid w:val="00040464"/>
    <w:rsid w:val="000404A2"/>
    <w:rsid w:val="000407EC"/>
    <w:rsid w:val="000409F8"/>
    <w:rsid w:val="000429A7"/>
    <w:rsid w:val="000430D6"/>
    <w:rsid w:val="0004341D"/>
    <w:rsid w:val="000437DF"/>
    <w:rsid w:val="000438F6"/>
    <w:rsid w:val="00045C50"/>
    <w:rsid w:val="00045D19"/>
    <w:rsid w:val="00045D44"/>
    <w:rsid w:val="00045EAB"/>
    <w:rsid w:val="000464CB"/>
    <w:rsid w:val="00046AB5"/>
    <w:rsid w:val="00046C7E"/>
    <w:rsid w:val="00046DD6"/>
    <w:rsid w:val="00047683"/>
    <w:rsid w:val="00050F19"/>
    <w:rsid w:val="00051024"/>
    <w:rsid w:val="0005110E"/>
    <w:rsid w:val="000513A2"/>
    <w:rsid w:val="000515C3"/>
    <w:rsid w:val="00051C21"/>
    <w:rsid w:val="00052061"/>
    <w:rsid w:val="0005207C"/>
    <w:rsid w:val="0005388C"/>
    <w:rsid w:val="00054A21"/>
    <w:rsid w:val="0005591A"/>
    <w:rsid w:val="00055E55"/>
    <w:rsid w:val="000564CE"/>
    <w:rsid w:val="00057174"/>
    <w:rsid w:val="000576F6"/>
    <w:rsid w:val="0005795C"/>
    <w:rsid w:val="000609B3"/>
    <w:rsid w:val="00060CDD"/>
    <w:rsid w:val="00060DAC"/>
    <w:rsid w:val="00060DBC"/>
    <w:rsid w:val="00061661"/>
    <w:rsid w:val="00061ACD"/>
    <w:rsid w:val="00061B97"/>
    <w:rsid w:val="00062047"/>
    <w:rsid w:val="0006227E"/>
    <w:rsid w:val="00062B2A"/>
    <w:rsid w:val="00062B4F"/>
    <w:rsid w:val="00062F75"/>
    <w:rsid w:val="000630B3"/>
    <w:rsid w:val="00063678"/>
    <w:rsid w:val="0006416B"/>
    <w:rsid w:val="000649F7"/>
    <w:rsid w:val="00065826"/>
    <w:rsid w:val="0006591C"/>
    <w:rsid w:val="000659A5"/>
    <w:rsid w:val="00065B98"/>
    <w:rsid w:val="00065CDE"/>
    <w:rsid w:val="00066078"/>
    <w:rsid w:val="00067089"/>
    <w:rsid w:val="0006760B"/>
    <w:rsid w:val="00067CC1"/>
    <w:rsid w:val="00070066"/>
    <w:rsid w:val="0007028B"/>
    <w:rsid w:val="000706D8"/>
    <w:rsid w:val="0007117E"/>
    <w:rsid w:val="00072A79"/>
    <w:rsid w:val="00072F8D"/>
    <w:rsid w:val="0007310B"/>
    <w:rsid w:val="00073A6F"/>
    <w:rsid w:val="000740F9"/>
    <w:rsid w:val="000748A1"/>
    <w:rsid w:val="00074CB9"/>
    <w:rsid w:val="00074F82"/>
    <w:rsid w:val="00075C5B"/>
    <w:rsid w:val="00075C6E"/>
    <w:rsid w:val="00075EFD"/>
    <w:rsid w:val="00076065"/>
    <w:rsid w:val="000764BF"/>
    <w:rsid w:val="00077D05"/>
    <w:rsid w:val="000800D8"/>
    <w:rsid w:val="000802F2"/>
    <w:rsid w:val="00080356"/>
    <w:rsid w:val="0008045D"/>
    <w:rsid w:val="00080E6F"/>
    <w:rsid w:val="000811E4"/>
    <w:rsid w:val="00081A6F"/>
    <w:rsid w:val="00081EFD"/>
    <w:rsid w:val="0008220A"/>
    <w:rsid w:val="0008228A"/>
    <w:rsid w:val="00082BD0"/>
    <w:rsid w:val="00083D5B"/>
    <w:rsid w:val="00084744"/>
    <w:rsid w:val="00084D70"/>
    <w:rsid w:val="00084F46"/>
    <w:rsid w:val="00085CD4"/>
    <w:rsid w:val="00086DAE"/>
    <w:rsid w:val="0008707A"/>
    <w:rsid w:val="00087C5B"/>
    <w:rsid w:val="00087CAA"/>
    <w:rsid w:val="00087D8B"/>
    <w:rsid w:val="000904FB"/>
    <w:rsid w:val="00090985"/>
    <w:rsid w:val="00090A0D"/>
    <w:rsid w:val="00090ED5"/>
    <w:rsid w:val="00091471"/>
    <w:rsid w:val="000916EC"/>
    <w:rsid w:val="00091996"/>
    <w:rsid w:val="000924FB"/>
    <w:rsid w:val="00092527"/>
    <w:rsid w:val="00093039"/>
    <w:rsid w:val="0009305A"/>
    <w:rsid w:val="0009375E"/>
    <w:rsid w:val="00094158"/>
    <w:rsid w:val="00095038"/>
    <w:rsid w:val="00095771"/>
    <w:rsid w:val="00095D2E"/>
    <w:rsid w:val="000961FF"/>
    <w:rsid w:val="00096312"/>
    <w:rsid w:val="000963C4"/>
    <w:rsid w:val="00096542"/>
    <w:rsid w:val="000966FC"/>
    <w:rsid w:val="00096B3E"/>
    <w:rsid w:val="0009764F"/>
    <w:rsid w:val="000979E1"/>
    <w:rsid w:val="00097C7D"/>
    <w:rsid w:val="00097CB1"/>
    <w:rsid w:val="00097FE3"/>
    <w:rsid w:val="000A00AF"/>
    <w:rsid w:val="000A070E"/>
    <w:rsid w:val="000A088B"/>
    <w:rsid w:val="000A09F2"/>
    <w:rsid w:val="000A0C13"/>
    <w:rsid w:val="000A1126"/>
    <w:rsid w:val="000A15D3"/>
    <w:rsid w:val="000A1B56"/>
    <w:rsid w:val="000A2E6F"/>
    <w:rsid w:val="000A3090"/>
    <w:rsid w:val="000A3405"/>
    <w:rsid w:val="000A3719"/>
    <w:rsid w:val="000A4118"/>
    <w:rsid w:val="000A4F3B"/>
    <w:rsid w:val="000A5804"/>
    <w:rsid w:val="000A5F4F"/>
    <w:rsid w:val="000A67DA"/>
    <w:rsid w:val="000A7558"/>
    <w:rsid w:val="000A79DF"/>
    <w:rsid w:val="000A7A38"/>
    <w:rsid w:val="000A7F1F"/>
    <w:rsid w:val="000B0FDE"/>
    <w:rsid w:val="000B1097"/>
    <w:rsid w:val="000B1279"/>
    <w:rsid w:val="000B173E"/>
    <w:rsid w:val="000B18FA"/>
    <w:rsid w:val="000B1DCB"/>
    <w:rsid w:val="000B1FA9"/>
    <w:rsid w:val="000B1FCF"/>
    <w:rsid w:val="000B1FE8"/>
    <w:rsid w:val="000B2F3B"/>
    <w:rsid w:val="000B34D9"/>
    <w:rsid w:val="000B4CF4"/>
    <w:rsid w:val="000B4E0A"/>
    <w:rsid w:val="000B5D5E"/>
    <w:rsid w:val="000B6345"/>
    <w:rsid w:val="000B6FE6"/>
    <w:rsid w:val="000B7676"/>
    <w:rsid w:val="000B7EE3"/>
    <w:rsid w:val="000B7F2B"/>
    <w:rsid w:val="000B7F58"/>
    <w:rsid w:val="000C01D1"/>
    <w:rsid w:val="000C0A37"/>
    <w:rsid w:val="000C1485"/>
    <w:rsid w:val="000C18E5"/>
    <w:rsid w:val="000C193C"/>
    <w:rsid w:val="000C193F"/>
    <w:rsid w:val="000C1D6D"/>
    <w:rsid w:val="000C2639"/>
    <w:rsid w:val="000C2C7E"/>
    <w:rsid w:val="000C3D54"/>
    <w:rsid w:val="000C46F5"/>
    <w:rsid w:val="000C4B1E"/>
    <w:rsid w:val="000C5DB8"/>
    <w:rsid w:val="000C63C0"/>
    <w:rsid w:val="000C643D"/>
    <w:rsid w:val="000C722D"/>
    <w:rsid w:val="000C7791"/>
    <w:rsid w:val="000D0835"/>
    <w:rsid w:val="000D0C20"/>
    <w:rsid w:val="000D121B"/>
    <w:rsid w:val="000D1C53"/>
    <w:rsid w:val="000D23D8"/>
    <w:rsid w:val="000D2A51"/>
    <w:rsid w:val="000D2ADB"/>
    <w:rsid w:val="000D2F68"/>
    <w:rsid w:val="000D3065"/>
    <w:rsid w:val="000D396A"/>
    <w:rsid w:val="000D5027"/>
    <w:rsid w:val="000D5EAB"/>
    <w:rsid w:val="000D6658"/>
    <w:rsid w:val="000D69C0"/>
    <w:rsid w:val="000D78E1"/>
    <w:rsid w:val="000D7D30"/>
    <w:rsid w:val="000E02B7"/>
    <w:rsid w:val="000E0E7B"/>
    <w:rsid w:val="000E109D"/>
    <w:rsid w:val="000E2361"/>
    <w:rsid w:val="000E3656"/>
    <w:rsid w:val="000E3E1A"/>
    <w:rsid w:val="000E3E5E"/>
    <w:rsid w:val="000E429E"/>
    <w:rsid w:val="000E5EB2"/>
    <w:rsid w:val="000E68F9"/>
    <w:rsid w:val="000E6AD6"/>
    <w:rsid w:val="000E6C73"/>
    <w:rsid w:val="000E7859"/>
    <w:rsid w:val="000F03C3"/>
    <w:rsid w:val="000F0949"/>
    <w:rsid w:val="000F124B"/>
    <w:rsid w:val="000F17AF"/>
    <w:rsid w:val="000F18D6"/>
    <w:rsid w:val="000F269F"/>
    <w:rsid w:val="000F2725"/>
    <w:rsid w:val="000F284B"/>
    <w:rsid w:val="000F3666"/>
    <w:rsid w:val="000F44A0"/>
    <w:rsid w:val="000F6538"/>
    <w:rsid w:val="000F687D"/>
    <w:rsid w:val="000F7028"/>
    <w:rsid w:val="000F70E1"/>
    <w:rsid w:val="000F7C32"/>
    <w:rsid w:val="001018B8"/>
    <w:rsid w:val="0010195C"/>
    <w:rsid w:val="00101FC4"/>
    <w:rsid w:val="0010298A"/>
    <w:rsid w:val="00103C6E"/>
    <w:rsid w:val="001042E8"/>
    <w:rsid w:val="00104B03"/>
    <w:rsid w:val="00104E1A"/>
    <w:rsid w:val="00104FE2"/>
    <w:rsid w:val="00105DB0"/>
    <w:rsid w:val="001062FC"/>
    <w:rsid w:val="0010715C"/>
    <w:rsid w:val="001071CF"/>
    <w:rsid w:val="0010762A"/>
    <w:rsid w:val="001076A6"/>
    <w:rsid w:val="0011117D"/>
    <w:rsid w:val="00111184"/>
    <w:rsid w:val="00111443"/>
    <w:rsid w:val="00111582"/>
    <w:rsid w:val="00111A7E"/>
    <w:rsid w:val="00111EE3"/>
    <w:rsid w:val="00112B69"/>
    <w:rsid w:val="0011394F"/>
    <w:rsid w:val="00114393"/>
    <w:rsid w:val="00114466"/>
    <w:rsid w:val="00114509"/>
    <w:rsid w:val="001146E4"/>
    <w:rsid w:val="00114E75"/>
    <w:rsid w:val="00115287"/>
    <w:rsid w:val="00115394"/>
    <w:rsid w:val="00115BCC"/>
    <w:rsid w:val="00115D3A"/>
    <w:rsid w:val="001165C4"/>
    <w:rsid w:val="00116C9A"/>
    <w:rsid w:val="001203D8"/>
    <w:rsid w:val="00120BF5"/>
    <w:rsid w:val="00120E8A"/>
    <w:rsid w:val="0012117B"/>
    <w:rsid w:val="00121206"/>
    <w:rsid w:val="0012208C"/>
    <w:rsid w:val="00122920"/>
    <w:rsid w:val="00123049"/>
    <w:rsid w:val="001232CD"/>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9F8"/>
    <w:rsid w:val="00133FDA"/>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792"/>
    <w:rsid w:val="00142BC6"/>
    <w:rsid w:val="001430C4"/>
    <w:rsid w:val="001435D9"/>
    <w:rsid w:val="00143AEA"/>
    <w:rsid w:val="001443AA"/>
    <w:rsid w:val="00144C50"/>
    <w:rsid w:val="00145363"/>
    <w:rsid w:val="00145808"/>
    <w:rsid w:val="00146A74"/>
    <w:rsid w:val="00146A9A"/>
    <w:rsid w:val="00146CE0"/>
    <w:rsid w:val="00146EE5"/>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BD7"/>
    <w:rsid w:val="00153DAB"/>
    <w:rsid w:val="001540AB"/>
    <w:rsid w:val="00154297"/>
    <w:rsid w:val="00154714"/>
    <w:rsid w:val="00154CFC"/>
    <w:rsid w:val="00154D0E"/>
    <w:rsid w:val="00154EA1"/>
    <w:rsid w:val="00154F06"/>
    <w:rsid w:val="00155025"/>
    <w:rsid w:val="001552C9"/>
    <w:rsid w:val="001555D8"/>
    <w:rsid w:val="00155672"/>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253"/>
    <w:rsid w:val="00170184"/>
    <w:rsid w:val="001705F5"/>
    <w:rsid w:val="00170638"/>
    <w:rsid w:val="00170AE1"/>
    <w:rsid w:val="00170B7A"/>
    <w:rsid w:val="00170EF4"/>
    <w:rsid w:val="00171380"/>
    <w:rsid w:val="00171EE7"/>
    <w:rsid w:val="00172D30"/>
    <w:rsid w:val="00173281"/>
    <w:rsid w:val="00173446"/>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903C0"/>
    <w:rsid w:val="0019040F"/>
    <w:rsid w:val="001904FC"/>
    <w:rsid w:val="00190DD1"/>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10"/>
    <w:rsid w:val="001B3180"/>
    <w:rsid w:val="001B3265"/>
    <w:rsid w:val="001B331F"/>
    <w:rsid w:val="001B3433"/>
    <w:rsid w:val="001B3637"/>
    <w:rsid w:val="001B37F6"/>
    <w:rsid w:val="001B427B"/>
    <w:rsid w:val="001B4333"/>
    <w:rsid w:val="001B463C"/>
    <w:rsid w:val="001B5182"/>
    <w:rsid w:val="001B51DF"/>
    <w:rsid w:val="001B6243"/>
    <w:rsid w:val="001B6EE4"/>
    <w:rsid w:val="001B751B"/>
    <w:rsid w:val="001B76BF"/>
    <w:rsid w:val="001B7B6D"/>
    <w:rsid w:val="001C0102"/>
    <w:rsid w:val="001C18F4"/>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A7E"/>
    <w:rsid w:val="001D002B"/>
    <w:rsid w:val="001D0E7A"/>
    <w:rsid w:val="001D1523"/>
    <w:rsid w:val="001D1C57"/>
    <w:rsid w:val="001D21A4"/>
    <w:rsid w:val="001D25B3"/>
    <w:rsid w:val="001D3C03"/>
    <w:rsid w:val="001D4580"/>
    <w:rsid w:val="001D49F1"/>
    <w:rsid w:val="001D4BE2"/>
    <w:rsid w:val="001D4C30"/>
    <w:rsid w:val="001D53E5"/>
    <w:rsid w:val="001D5933"/>
    <w:rsid w:val="001D5FF6"/>
    <w:rsid w:val="001D604C"/>
    <w:rsid w:val="001D6081"/>
    <w:rsid w:val="001D7264"/>
    <w:rsid w:val="001D7428"/>
    <w:rsid w:val="001D75F4"/>
    <w:rsid w:val="001D79BB"/>
    <w:rsid w:val="001D7A99"/>
    <w:rsid w:val="001E0056"/>
    <w:rsid w:val="001E0120"/>
    <w:rsid w:val="001E01F4"/>
    <w:rsid w:val="001E060B"/>
    <w:rsid w:val="001E09E5"/>
    <w:rsid w:val="001E10F2"/>
    <w:rsid w:val="001E1289"/>
    <w:rsid w:val="001E2397"/>
    <w:rsid w:val="001E2463"/>
    <w:rsid w:val="001E2606"/>
    <w:rsid w:val="001E29FC"/>
    <w:rsid w:val="001E3434"/>
    <w:rsid w:val="001E4024"/>
    <w:rsid w:val="001E42FE"/>
    <w:rsid w:val="001E460E"/>
    <w:rsid w:val="001E4D51"/>
    <w:rsid w:val="001E4F75"/>
    <w:rsid w:val="001E5FA8"/>
    <w:rsid w:val="001E6167"/>
    <w:rsid w:val="001E7DE5"/>
    <w:rsid w:val="001F030F"/>
    <w:rsid w:val="001F05A3"/>
    <w:rsid w:val="001F0AE2"/>
    <w:rsid w:val="001F1260"/>
    <w:rsid w:val="001F1A03"/>
    <w:rsid w:val="001F26D5"/>
    <w:rsid w:val="001F2B6C"/>
    <w:rsid w:val="001F3199"/>
    <w:rsid w:val="001F31E4"/>
    <w:rsid w:val="001F3360"/>
    <w:rsid w:val="001F3CE4"/>
    <w:rsid w:val="001F4108"/>
    <w:rsid w:val="001F458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580D"/>
    <w:rsid w:val="00205E71"/>
    <w:rsid w:val="002066CC"/>
    <w:rsid w:val="00206AE9"/>
    <w:rsid w:val="00206C0F"/>
    <w:rsid w:val="00206CF6"/>
    <w:rsid w:val="0020712C"/>
    <w:rsid w:val="00207632"/>
    <w:rsid w:val="00207721"/>
    <w:rsid w:val="00207CF5"/>
    <w:rsid w:val="00207E77"/>
    <w:rsid w:val="00207F85"/>
    <w:rsid w:val="0021036A"/>
    <w:rsid w:val="00210AC0"/>
    <w:rsid w:val="00210C3F"/>
    <w:rsid w:val="00210E9D"/>
    <w:rsid w:val="002125AA"/>
    <w:rsid w:val="0021261E"/>
    <w:rsid w:val="00212964"/>
    <w:rsid w:val="00212E37"/>
    <w:rsid w:val="00212F49"/>
    <w:rsid w:val="00213267"/>
    <w:rsid w:val="00213574"/>
    <w:rsid w:val="002138C4"/>
    <w:rsid w:val="00213D81"/>
    <w:rsid w:val="00215898"/>
    <w:rsid w:val="002172AA"/>
    <w:rsid w:val="00217751"/>
    <w:rsid w:val="00217BF9"/>
    <w:rsid w:val="002202F5"/>
    <w:rsid w:val="0022030C"/>
    <w:rsid w:val="002209EE"/>
    <w:rsid w:val="002222AF"/>
    <w:rsid w:val="00222AD0"/>
    <w:rsid w:val="00222B85"/>
    <w:rsid w:val="00223026"/>
    <w:rsid w:val="00223651"/>
    <w:rsid w:val="002237BC"/>
    <w:rsid w:val="00224587"/>
    <w:rsid w:val="00224C5A"/>
    <w:rsid w:val="00224E84"/>
    <w:rsid w:val="00225C10"/>
    <w:rsid w:val="00225DAA"/>
    <w:rsid w:val="00226383"/>
    <w:rsid w:val="002263D1"/>
    <w:rsid w:val="00226595"/>
    <w:rsid w:val="002269BC"/>
    <w:rsid w:val="00226CBE"/>
    <w:rsid w:val="00226D6D"/>
    <w:rsid w:val="0022717B"/>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624"/>
    <w:rsid w:val="002356BE"/>
    <w:rsid w:val="00235846"/>
    <w:rsid w:val="00236960"/>
    <w:rsid w:val="002369C9"/>
    <w:rsid w:val="00236DC8"/>
    <w:rsid w:val="002375F1"/>
    <w:rsid w:val="00240100"/>
    <w:rsid w:val="002401E8"/>
    <w:rsid w:val="00240964"/>
    <w:rsid w:val="00240EDE"/>
    <w:rsid w:val="00241072"/>
    <w:rsid w:val="00242994"/>
    <w:rsid w:val="00242C99"/>
    <w:rsid w:val="002433FE"/>
    <w:rsid w:val="00243DF6"/>
    <w:rsid w:val="00244370"/>
    <w:rsid w:val="00244720"/>
    <w:rsid w:val="002448D1"/>
    <w:rsid w:val="00245006"/>
    <w:rsid w:val="002450E3"/>
    <w:rsid w:val="002453CC"/>
    <w:rsid w:val="0024543F"/>
    <w:rsid w:val="00245A76"/>
    <w:rsid w:val="00245CAE"/>
    <w:rsid w:val="0024610A"/>
    <w:rsid w:val="0024658C"/>
    <w:rsid w:val="00247517"/>
    <w:rsid w:val="00247536"/>
    <w:rsid w:val="0024753A"/>
    <w:rsid w:val="002479E6"/>
    <w:rsid w:val="00247D17"/>
    <w:rsid w:val="002500A5"/>
    <w:rsid w:val="00250202"/>
    <w:rsid w:val="002502B5"/>
    <w:rsid w:val="00250A22"/>
    <w:rsid w:val="00251802"/>
    <w:rsid w:val="00251C62"/>
    <w:rsid w:val="00251CFF"/>
    <w:rsid w:val="00251D70"/>
    <w:rsid w:val="0025215F"/>
    <w:rsid w:val="002522F9"/>
    <w:rsid w:val="002525B9"/>
    <w:rsid w:val="00252D10"/>
    <w:rsid w:val="0025321D"/>
    <w:rsid w:val="002538E1"/>
    <w:rsid w:val="00254783"/>
    <w:rsid w:val="002549C8"/>
    <w:rsid w:val="002552C6"/>
    <w:rsid w:val="0025567A"/>
    <w:rsid w:val="00255796"/>
    <w:rsid w:val="00256689"/>
    <w:rsid w:val="002566CD"/>
    <w:rsid w:val="00256AAE"/>
    <w:rsid w:val="00257048"/>
    <w:rsid w:val="00257405"/>
    <w:rsid w:val="00257F67"/>
    <w:rsid w:val="0026040A"/>
    <w:rsid w:val="002606A5"/>
    <w:rsid w:val="002608D2"/>
    <w:rsid w:val="00260B19"/>
    <w:rsid w:val="00260B7A"/>
    <w:rsid w:val="00260CD0"/>
    <w:rsid w:val="00261261"/>
    <w:rsid w:val="0026127E"/>
    <w:rsid w:val="00261D97"/>
    <w:rsid w:val="00262037"/>
    <w:rsid w:val="00262206"/>
    <w:rsid w:val="002622BD"/>
    <w:rsid w:val="00263182"/>
    <w:rsid w:val="002648E4"/>
    <w:rsid w:val="00264A15"/>
    <w:rsid w:val="00264C69"/>
    <w:rsid w:val="00265334"/>
    <w:rsid w:val="002671DF"/>
    <w:rsid w:val="00267694"/>
    <w:rsid w:val="00267C04"/>
    <w:rsid w:val="00270212"/>
    <w:rsid w:val="00270959"/>
    <w:rsid w:val="00270C9C"/>
    <w:rsid w:val="002711DD"/>
    <w:rsid w:val="00271630"/>
    <w:rsid w:val="00271730"/>
    <w:rsid w:val="00271984"/>
    <w:rsid w:val="00271C52"/>
    <w:rsid w:val="002726C5"/>
    <w:rsid w:val="00273E32"/>
    <w:rsid w:val="00274FB9"/>
    <w:rsid w:val="002758FC"/>
    <w:rsid w:val="00275DD4"/>
    <w:rsid w:val="0027643B"/>
    <w:rsid w:val="002765DA"/>
    <w:rsid w:val="00276C97"/>
    <w:rsid w:val="00276EC6"/>
    <w:rsid w:val="002771BA"/>
    <w:rsid w:val="00277344"/>
    <w:rsid w:val="0027745E"/>
    <w:rsid w:val="00277673"/>
    <w:rsid w:val="00277828"/>
    <w:rsid w:val="002804C1"/>
    <w:rsid w:val="00280DA6"/>
    <w:rsid w:val="00281021"/>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4AC"/>
    <w:rsid w:val="002876B0"/>
    <w:rsid w:val="0028774E"/>
    <w:rsid w:val="00290210"/>
    <w:rsid w:val="00290593"/>
    <w:rsid w:val="00290C33"/>
    <w:rsid w:val="00290EC8"/>
    <w:rsid w:val="00290EED"/>
    <w:rsid w:val="00290F54"/>
    <w:rsid w:val="00291244"/>
    <w:rsid w:val="00291891"/>
    <w:rsid w:val="002919BB"/>
    <w:rsid w:val="00291B05"/>
    <w:rsid w:val="00291DB1"/>
    <w:rsid w:val="00291E28"/>
    <w:rsid w:val="002923F8"/>
    <w:rsid w:val="00292CB7"/>
    <w:rsid w:val="00293058"/>
    <w:rsid w:val="00293F05"/>
    <w:rsid w:val="00294A56"/>
    <w:rsid w:val="00294E41"/>
    <w:rsid w:val="00294F3C"/>
    <w:rsid w:val="002950A3"/>
    <w:rsid w:val="002953FD"/>
    <w:rsid w:val="00295886"/>
    <w:rsid w:val="002968F8"/>
    <w:rsid w:val="002969EB"/>
    <w:rsid w:val="00296FC5"/>
    <w:rsid w:val="00297288"/>
    <w:rsid w:val="00297389"/>
    <w:rsid w:val="00297C68"/>
    <w:rsid w:val="002A0210"/>
    <w:rsid w:val="002A0464"/>
    <w:rsid w:val="002A0EDF"/>
    <w:rsid w:val="002A103C"/>
    <w:rsid w:val="002A138B"/>
    <w:rsid w:val="002A189B"/>
    <w:rsid w:val="002A18D4"/>
    <w:rsid w:val="002A1B6C"/>
    <w:rsid w:val="002A2915"/>
    <w:rsid w:val="002A3180"/>
    <w:rsid w:val="002A370F"/>
    <w:rsid w:val="002A37E2"/>
    <w:rsid w:val="002A4115"/>
    <w:rsid w:val="002A52B8"/>
    <w:rsid w:val="002A5566"/>
    <w:rsid w:val="002A5AD6"/>
    <w:rsid w:val="002A68D7"/>
    <w:rsid w:val="002A6BB0"/>
    <w:rsid w:val="002A6ECE"/>
    <w:rsid w:val="002A7356"/>
    <w:rsid w:val="002A75C9"/>
    <w:rsid w:val="002A7691"/>
    <w:rsid w:val="002B00CC"/>
    <w:rsid w:val="002B05ED"/>
    <w:rsid w:val="002B0BC1"/>
    <w:rsid w:val="002B0EE5"/>
    <w:rsid w:val="002B1D75"/>
    <w:rsid w:val="002B22C9"/>
    <w:rsid w:val="002B2C81"/>
    <w:rsid w:val="002B2F9C"/>
    <w:rsid w:val="002B3047"/>
    <w:rsid w:val="002B3619"/>
    <w:rsid w:val="002B42FD"/>
    <w:rsid w:val="002B6970"/>
    <w:rsid w:val="002B6D50"/>
    <w:rsid w:val="002B7660"/>
    <w:rsid w:val="002B76F0"/>
    <w:rsid w:val="002B7FBE"/>
    <w:rsid w:val="002C0706"/>
    <w:rsid w:val="002C0828"/>
    <w:rsid w:val="002C197B"/>
    <w:rsid w:val="002C1B06"/>
    <w:rsid w:val="002C2DAE"/>
    <w:rsid w:val="002C323F"/>
    <w:rsid w:val="002C3C8A"/>
    <w:rsid w:val="002C3E0E"/>
    <w:rsid w:val="002C4640"/>
    <w:rsid w:val="002C4837"/>
    <w:rsid w:val="002C5927"/>
    <w:rsid w:val="002C5CBB"/>
    <w:rsid w:val="002C5F76"/>
    <w:rsid w:val="002C6789"/>
    <w:rsid w:val="002C68F7"/>
    <w:rsid w:val="002C6BA2"/>
    <w:rsid w:val="002C77F4"/>
    <w:rsid w:val="002D0437"/>
    <w:rsid w:val="002D0995"/>
    <w:rsid w:val="002D0AAC"/>
    <w:rsid w:val="002D0B98"/>
    <w:rsid w:val="002D21FF"/>
    <w:rsid w:val="002D26E5"/>
    <w:rsid w:val="002D2B72"/>
    <w:rsid w:val="002D2C28"/>
    <w:rsid w:val="002D3429"/>
    <w:rsid w:val="002D3B59"/>
    <w:rsid w:val="002D43F6"/>
    <w:rsid w:val="002D508E"/>
    <w:rsid w:val="002D5BED"/>
    <w:rsid w:val="002D60E3"/>
    <w:rsid w:val="002D6160"/>
    <w:rsid w:val="002D6296"/>
    <w:rsid w:val="002D63A8"/>
    <w:rsid w:val="002D6497"/>
    <w:rsid w:val="002D652A"/>
    <w:rsid w:val="002D68CA"/>
    <w:rsid w:val="002D707E"/>
    <w:rsid w:val="002D77DA"/>
    <w:rsid w:val="002E069B"/>
    <w:rsid w:val="002E0D16"/>
    <w:rsid w:val="002E1BE5"/>
    <w:rsid w:val="002E1C1C"/>
    <w:rsid w:val="002E1EA5"/>
    <w:rsid w:val="002E2792"/>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B55"/>
    <w:rsid w:val="002F1CD7"/>
    <w:rsid w:val="002F35ED"/>
    <w:rsid w:val="002F3C3C"/>
    <w:rsid w:val="002F4056"/>
    <w:rsid w:val="002F4C8F"/>
    <w:rsid w:val="002F634E"/>
    <w:rsid w:val="002F67AE"/>
    <w:rsid w:val="002F6ABF"/>
    <w:rsid w:val="002F6BEF"/>
    <w:rsid w:val="002F6D7D"/>
    <w:rsid w:val="002F6E48"/>
    <w:rsid w:val="002F6ED5"/>
    <w:rsid w:val="002F739A"/>
    <w:rsid w:val="002F75FF"/>
    <w:rsid w:val="002F7C71"/>
    <w:rsid w:val="002F7DA3"/>
    <w:rsid w:val="00300055"/>
    <w:rsid w:val="003006F4"/>
    <w:rsid w:val="00300C80"/>
    <w:rsid w:val="00301078"/>
    <w:rsid w:val="00301D23"/>
    <w:rsid w:val="003021A7"/>
    <w:rsid w:val="00302403"/>
    <w:rsid w:val="00302960"/>
    <w:rsid w:val="00303611"/>
    <w:rsid w:val="003042F9"/>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87A"/>
    <w:rsid w:val="00316A3E"/>
    <w:rsid w:val="00316AF9"/>
    <w:rsid w:val="00317B0C"/>
    <w:rsid w:val="00320B7A"/>
    <w:rsid w:val="00320B86"/>
    <w:rsid w:val="00320E97"/>
    <w:rsid w:val="003219CA"/>
    <w:rsid w:val="00321A2D"/>
    <w:rsid w:val="00321B3A"/>
    <w:rsid w:val="00321B55"/>
    <w:rsid w:val="003222FF"/>
    <w:rsid w:val="00322426"/>
    <w:rsid w:val="00322896"/>
    <w:rsid w:val="00322B4B"/>
    <w:rsid w:val="00322B96"/>
    <w:rsid w:val="00322EE2"/>
    <w:rsid w:val="00323D14"/>
    <w:rsid w:val="00324BEE"/>
    <w:rsid w:val="00324D7A"/>
    <w:rsid w:val="00325644"/>
    <w:rsid w:val="00325AA6"/>
    <w:rsid w:val="00326380"/>
    <w:rsid w:val="00326462"/>
    <w:rsid w:val="00326BC0"/>
    <w:rsid w:val="00326CD0"/>
    <w:rsid w:val="00327023"/>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E6"/>
    <w:rsid w:val="00333351"/>
    <w:rsid w:val="003334EB"/>
    <w:rsid w:val="00333587"/>
    <w:rsid w:val="00333617"/>
    <w:rsid w:val="003339B0"/>
    <w:rsid w:val="00333A7C"/>
    <w:rsid w:val="00334794"/>
    <w:rsid w:val="00334A68"/>
    <w:rsid w:val="00335A61"/>
    <w:rsid w:val="00335B79"/>
    <w:rsid w:val="003360F8"/>
    <w:rsid w:val="00336C62"/>
    <w:rsid w:val="0033707A"/>
    <w:rsid w:val="00337FE5"/>
    <w:rsid w:val="00340C8F"/>
    <w:rsid w:val="00341140"/>
    <w:rsid w:val="00341453"/>
    <w:rsid w:val="00341922"/>
    <w:rsid w:val="00341AE1"/>
    <w:rsid w:val="0034220E"/>
    <w:rsid w:val="00342475"/>
    <w:rsid w:val="0034267F"/>
    <w:rsid w:val="00343122"/>
    <w:rsid w:val="003432A9"/>
    <w:rsid w:val="0034352E"/>
    <w:rsid w:val="00345221"/>
    <w:rsid w:val="003458CE"/>
    <w:rsid w:val="00345D37"/>
    <w:rsid w:val="0034658F"/>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45FD"/>
    <w:rsid w:val="00354F9B"/>
    <w:rsid w:val="003553B2"/>
    <w:rsid w:val="003553E9"/>
    <w:rsid w:val="0035565B"/>
    <w:rsid w:val="00355684"/>
    <w:rsid w:val="00356248"/>
    <w:rsid w:val="00356378"/>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3C02"/>
    <w:rsid w:val="00363F14"/>
    <w:rsid w:val="00363F2A"/>
    <w:rsid w:val="0036410F"/>
    <w:rsid w:val="003641D8"/>
    <w:rsid w:val="00364675"/>
    <w:rsid w:val="0036499B"/>
    <w:rsid w:val="00364AE8"/>
    <w:rsid w:val="00364D68"/>
    <w:rsid w:val="00364EE1"/>
    <w:rsid w:val="00365979"/>
    <w:rsid w:val="00365DC8"/>
    <w:rsid w:val="00365DCB"/>
    <w:rsid w:val="003670A9"/>
    <w:rsid w:val="003671BD"/>
    <w:rsid w:val="00367380"/>
    <w:rsid w:val="00367FE3"/>
    <w:rsid w:val="00370CA2"/>
    <w:rsid w:val="00371198"/>
    <w:rsid w:val="00371C70"/>
    <w:rsid w:val="00371F5F"/>
    <w:rsid w:val="00372939"/>
    <w:rsid w:val="003733F6"/>
    <w:rsid w:val="0037413F"/>
    <w:rsid w:val="003748AD"/>
    <w:rsid w:val="00374C26"/>
    <w:rsid w:val="00374EB0"/>
    <w:rsid w:val="0037542A"/>
    <w:rsid w:val="00375A52"/>
    <w:rsid w:val="00376151"/>
    <w:rsid w:val="00376212"/>
    <w:rsid w:val="00376C9D"/>
    <w:rsid w:val="003770A1"/>
    <w:rsid w:val="0038257C"/>
    <w:rsid w:val="00382EE2"/>
    <w:rsid w:val="00382FC9"/>
    <w:rsid w:val="00383155"/>
    <w:rsid w:val="00383AB9"/>
    <w:rsid w:val="00384AC3"/>
    <w:rsid w:val="00385034"/>
    <w:rsid w:val="00385888"/>
    <w:rsid w:val="00387850"/>
    <w:rsid w:val="00387AA8"/>
    <w:rsid w:val="00387DDB"/>
    <w:rsid w:val="00390280"/>
    <w:rsid w:val="003905C2"/>
    <w:rsid w:val="00391417"/>
    <w:rsid w:val="00391928"/>
    <w:rsid w:val="00391D09"/>
    <w:rsid w:val="00391D60"/>
    <w:rsid w:val="0039255C"/>
    <w:rsid w:val="00392891"/>
    <w:rsid w:val="00392ACD"/>
    <w:rsid w:val="003938B6"/>
    <w:rsid w:val="00393A19"/>
    <w:rsid w:val="00393AA4"/>
    <w:rsid w:val="0039450C"/>
    <w:rsid w:val="00394CEA"/>
    <w:rsid w:val="00394CFF"/>
    <w:rsid w:val="00395116"/>
    <w:rsid w:val="0039515B"/>
    <w:rsid w:val="00395655"/>
    <w:rsid w:val="00395924"/>
    <w:rsid w:val="003963A8"/>
    <w:rsid w:val="003967A6"/>
    <w:rsid w:val="00396E28"/>
    <w:rsid w:val="003970EF"/>
    <w:rsid w:val="003971B6"/>
    <w:rsid w:val="003A0022"/>
    <w:rsid w:val="003A004D"/>
    <w:rsid w:val="003A013E"/>
    <w:rsid w:val="003A0615"/>
    <w:rsid w:val="003A0B02"/>
    <w:rsid w:val="003A0B1D"/>
    <w:rsid w:val="003A11BC"/>
    <w:rsid w:val="003A1616"/>
    <w:rsid w:val="003A1DB7"/>
    <w:rsid w:val="003A24DD"/>
    <w:rsid w:val="003A3CC0"/>
    <w:rsid w:val="003A4082"/>
    <w:rsid w:val="003A4317"/>
    <w:rsid w:val="003A46B6"/>
    <w:rsid w:val="003A4DE5"/>
    <w:rsid w:val="003A5C77"/>
    <w:rsid w:val="003A724D"/>
    <w:rsid w:val="003A7FFD"/>
    <w:rsid w:val="003B0050"/>
    <w:rsid w:val="003B0251"/>
    <w:rsid w:val="003B0371"/>
    <w:rsid w:val="003B1110"/>
    <w:rsid w:val="003B115D"/>
    <w:rsid w:val="003B1425"/>
    <w:rsid w:val="003B1DCC"/>
    <w:rsid w:val="003B2652"/>
    <w:rsid w:val="003B2C8B"/>
    <w:rsid w:val="003B2F7C"/>
    <w:rsid w:val="003B30B1"/>
    <w:rsid w:val="003B321E"/>
    <w:rsid w:val="003B425B"/>
    <w:rsid w:val="003B5D2A"/>
    <w:rsid w:val="003B62C5"/>
    <w:rsid w:val="003B64AB"/>
    <w:rsid w:val="003B6581"/>
    <w:rsid w:val="003B6708"/>
    <w:rsid w:val="003B7A5C"/>
    <w:rsid w:val="003B7CEB"/>
    <w:rsid w:val="003C07D1"/>
    <w:rsid w:val="003C0B75"/>
    <w:rsid w:val="003C1423"/>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5BCF"/>
    <w:rsid w:val="003C6157"/>
    <w:rsid w:val="003C6501"/>
    <w:rsid w:val="003C72D6"/>
    <w:rsid w:val="003D0089"/>
    <w:rsid w:val="003D00C8"/>
    <w:rsid w:val="003D1D02"/>
    <w:rsid w:val="003D2BE0"/>
    <w:rsid w:val="003D2F2F"/>
    <w:rsid w:val="003D3D05"/>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0DCE"/>
    <w:rsid w:val="003E1146"/>
    <w:rsid w:val="003E1266"/>
    <w:rsid w:val="003E189A"/>
    <w:rsid w:val="003E2BC9"/>
    <w:rsid w:val="003E3575"/>
    <w:rsid w:val="003E362F"/>
    <w:rsid w:val="003E3D70"/>
    <w:rsid w:val="003E44AC"/>
    <w:rsid w:val="003E4575"/>
    <w:rsid w:val="003E4C09"/>
    <w:rsid w:val="003E5013"/>
    <w:rsid w:val="003E541D"/>
    <w:rsid w:val="003E5C89"/>
    <w:rsid w:val="003E6D3B"/>
    <w:rsid w:val="003E7878"/>
    <w:rsid w:val="003E7A19"/>
    <w:rsid w:val="003E7A61"/>
    <w:rsid w:val="003E7CEB"/>
    <w:rsid w:val="003E7DA6"/>
    <w:rsid w:val="003E7EC3"/>
    <w:rsid w:val="003F0A0C"/>
    <w:rsid w:val="003F1573"/>
    <w:rsid w:val="003F15FD"/>
    <w:rsid w:val="003F1B3F"/>
    <w:rsid w:val="003F31AA"/>
    <w:rsid w:val="003F3359"/>
    <w:rsid w:val="003F405D"/>
    <w:rsid w:val="003F40C0"/>
    <w:rsid w:val="003F43BE"/>
    <w:rsid w:val="003F4794"/>
    <w:rsid w:val="003F489B"/>
    <w:rsid w:val="003F49FC"/>
    <w:rsid w:val="003F4E22"/>
    <w:rsid w:val="003F4FC3"/>
    <w:rsid w:val="003F515B"/>
    <w:rsid w:val="003F527B"/>
    <w:rsid w:val="003F5DB9"/>
    <w:rsid w:val="003F6003"/>
    <w:rsid w:val="003F68C1"/>
    <w:rsid w:val="003F7A9D"/>
    <w:rsid w:val="003F7C25"/>
    <w:rsid w:val="003F7C4A"/>
    <w:rsid w:val="00400842"/>
    <w:rsid w:val="00400B55"/>
    <w:rsid w:val="0040108B"/>
    <w:rsid w:val="00401612"/>
    <w:rsid w:val="00401CD4"/>
    <w:rsid w:val="00401EB8"/>
    <w:rsid w:val="00401F3D"/>
    <w:rsid w:val="00402072"/>
    <w:rsid w:val="0040234C"/>
    <w:rsid w:val="00403270"/>
    <w:rsid w:val="00404501"/>
    <w:rsid w:val="004046FD"/>
    <w:rsid w:val="00404D78"/>
    <w:rsid w:val="00406DDD"/>
    <w:rsid w:val="0040760F"/>
    <w:rsid w:val="00407CB1"/>
    <w:rsid w:val="00407D01"/>
    <w:rsid w:val="00407D96"/>
    <w:rsid w:val="004100E9"/>
    <w:rsid w:val="00410FAF"/>
    <w:rsid w:val="00411302"/>
    <w:rsid w:val="00412528"/>
    <w:rsid w:val="00412B27"/>
    <w:rsid w:val="004131D7"/>
    <w:rsid w:val="004134F0"/>
    <w:rsid w:val="00413568"/>
    <w:rsid w:val="004137D2"/>
    <w:rsid w:val="004148D3"/>
    <w:rsid w:val="00414FDE"/>
    <w:rsid w:val="00415519"/>
    <w:rsid w:val="0041597F"/>
    <w:rsid w:val="00415D67"/>
    <w:rsid w:val="0041681C"/>
    <w:rsid w:val="004168CD"/>
    <w:rsid w:val="00416FE9"/>
    <w:rsid w:val="00417202"/>
    <w:rsid w:val="00417206"/>
    <w:rsid w:val="00417241"/>
    <w:rsid w:val="00417913"/>
    <w:rsid w:val="00417A36"/>
    <w:rsid w:val="00420F91"/>
    <w:rsid w:val="00422578"/>
    <w:rsid w:val="00422698"/>
    <w:rsid w:val="00422A6D"/>
    <w:rsid w:val="00422CAC"/>
    <w:rsid w:val="004231C1"/>
    <w:rsid w:val="004235BF"/>
    <w:rsid w:val="00423BEF"/>
    <w:rsid w:val="00423E1A"/>
    <w:rsid w:val="00423F45"/>
    <w:rsid w:val="004249B9"/>
    <w:rsid w:val="00424BFF"/>
    <w:rsid w:val="00425334"/>
    <w:rsid w:val="00425B99"/>
    <w:rsid w:val="00426904"/>
    <w:rsid w:val="004269C1"/>
    <w:rsid w:val="00426B6D"/>
    <w:rsid w:val="00426BF3"/>
    <w:rsid w:val="004306AD"/>
    <w:rsid w:val="004306B7"/>
    <w:rsid w:val="004309C7"/>
    <w:rsid w:val="00430FB6"/>
    <w:rsid w:val="00431466"/>
    <w:rsid w:val="00432510"/>
    <w:rsid w:val="00432857"/>
    <w:rsid w:val="00433525"/>
    <w:rsid w:val="0043375C"/>
    <w:rsid w:val="004338AD"/>
    <w:rsid w:val="00433EDF"/>
    <w:rsid w:val="00434012"/>
    <w:rsid w:val="00434392"/>
    <w:rsid w:val="00434C6B"/>
    <w:rsid w:val="00434E07"/>
    <w:rsid w:val="00435348"/>
    <w:rsid w:val="004356CB"/>
    <w:rsid w:val="0043681B"/>
    <w:rsid w:val="00437799"/>
    <w:rsid w:val="004408F7"/>
    <w:rsid w:val="00440C53"/>
    <w:rsid w:val="004413E2"/>
    <w:rsid w:val="004426D6"/>
    <w:rsid w:val="00442775"/>
    <w:rsid w:val="004428F3"/>
    <w:rsid w:val="00442BA9"/>
    <w:rsid w:val="004430BF"/>
    <w:rsid w:val="0044321A"/>
    <w:rsid w:val="00444012"/>
    <w:rsid w:val="0044460E"/>
    <w:rsid w:val="00444FE2"/>
    <w:rsid w:val="00446173"/>
    <w:rsid w:val="00446C5A"/>
    <w:rsid w:val="00446EF6"/>
    <w:rsid w:val="00447007"/>
    <w:rsid w:val="0044718F"/>
    <w:rsid w:val="004477DC"/>
    <w:rsid w:val="00447ED4"/>
    <w:rsid w:val="00447F83"/>
    <w:rsid w:val="00450E38"/>
    <w:rsid w:val="00450E6C"/>
    <w:rsid w:val="00451EE1"/>
    <w:rsid w:val="0045416D"/>
    <w:rsid w:val="00455150"/>
    <w:rsid w:val="004551D6"/>
    <w:rsid w:val="00455256"/>
    <w:rsid w:val="00456094"/>
    <w:rsid w:val="00456309"/>
    <w:rsid w:val="00456DB5"/>
    <w:rsid w:val="00456DC5"/>
    <w:rsid w:val="004572EE"/>
    <w:rsid w:val="00460118"/>
    <w:rsid w:val="004603F0"/>
    <w:rsid w:val="0046080C"/>
    <w:rsid w:val="00460867"/>
    <w:rsid w:val="00461AF9"/>
    <w:rsid w:val="00461BE6"/>
    <w:rsid w:val="00462944"/>
    <w:rsid w:val="004629E2"/>
    <w:rsid w:val="004637DE"/>
    <w:rsid w:val="00464110"/>
    <w:rsid w:val="00464303"/>
    <w:rsid w:val="00464575"/>
    <w:rsid w:val="00464878"/>
    <w:rsid w:val="00464DFA"/>
    <w:rsid w:val="00465241"/>
    <w:rsid w:val="00466465"/>
    <w:rsid w:val="00466494"/>
    <w:rsid w:val="004664FB"/>
    <w:rsid w:val="00466E6B"/>
    <w:rsid w:val="00467817"/>
    <w:rsid w:val="004679AB"/>
    <w:rsid w:val="00467D99"/>
    <w:rsid w:val="004707B6"/>
    <w:rsid w:val="00470A42"/>
    <w:rsid w:val="00470AAA"/>
    <w:rsid w:val="004714F0"/>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68EE"/>
    <w:rsid w:val="00477D2B"/>
    <w:rsid w:val="00477F3F"/>
    <w:rsid w:val="00480531"/>
    <w:rsid w:val="004809B2"/>
    <w:rsid w:val="00481349"/>
    <w:rsid w:val="00481918"/>
    <w:rsid w:val="00482650"/>
    <w:rsid w:val="00482AEC"/>
    <w:rsid w:val="00482ED0"/>
    <w:rsid w:val="00483198"/>
    <w:rsid w:val="004831F9"/>
    <w:rsid w:val="0048366A"/>
    <w:rsid w:val="004836E3"/>
    <w:rsid w:val="004837B9"/>
    <w:rsid w:val="004839F2"/>
    <w:rsid w:val="00483CC1"/>
    <w:rsid w:val="00483DC5"/>
    <w:rsid w:val="00483EEA"/>
    <w:rsid w:val="0048407B"/>
    <w:rsid w:val="00484313"/>
    <w:rsid w:val="00484631"/>
    <w:rsid w:val="00485311"/>
    <w:rsid w:val="00485B7B"/>
    <w:rsid w:val="00485D3E"/>
    <w:rsid w:val="0048659C"/>
    <w:rsid w:val="004865FB"/>
    <w:rsid w:val="00486805"/>
    <w:rsid w:val="00487B53"/>
    <w:rsid w:val="00490164"/>
    <w:rsid w:val="00490332"/>
    <w:rsid w:val="0049086D"/>
    <w:rsid w:val="0049091C"/>
    <w:rsid w:val="004921A8"/>
    <w:rsid w:val="004923D9"/>
    <w:rsid w:val="00492D53"/>
    <w:rsid w:val="00493272"/>
    <w:rsid w:val="004933B9"/>
    <w:rsid w:val="004937A5"/>
    <w:rsid w:val="00493867"/>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629"/>
    <w:rsid w:val="004A1733"/>
    <w:rsid w:val="004A2588"/>
    <w:rsid w:val="004A2F81"/>
    <w:rsid w:val="004A313E"/>
    <w:rsid w:val="004A410E"/>
    <w:rsid w:val="004A42B3"/>
    <w:rsid w:val="004A47AF"/>
    <w:rsid w:val="004A4B66"/>
    <w:rsid w:val="004A4DB7"/>
    <w:rsid w:val="004A5273"/>
    <w:rsid w:val="004A5F22"/>
    <w:rsid w:val="004A600A"/>
    <w:rsid w:val="004A6387"/>
    <w:rsid w:val="004A667A"/>
    <w:rsid w:val="004A6AA9"/>
    <w:rsid w:val="004B04DB"/>
    <w:rsid w:val="004B078B"/>
    <w:rsid w:val="004B15C9"/>
    <w:rsid w:val="004B20B2"/>
    <w:rsid w:val="004B2811"/>
    <w:rsid w:val="004B2CFB"/>
    <w:rsid w:val="004B3493"/>
    <w:rsid w:val="004B3682"/>
    <w:rsid w:val="004B393E"/>
    <w:rsid w:val="004B3C64"/>
    <w:rsid w:val="004B3E17"/>
    <w:rsid w:val="004B4ADA"/>
    <w:rsid w:val="004B5933"/>
    <w:rsid w:val="004B66BE"/>
    <w:rsid w:val="004B704A"/>
    <w:rsid w:val="004B72C1"/>
    <w:rsid w:val="004B78D0"/>
    <w:rsid w:val="004C03F9"/>
    <w:rsid w:val="004C0408"/>
    <w:rsid w:val="004C04C6"/>
    <w:rsid w:val="004C09EC"/>
    <w:rsid w:val="004C178B"/>
    <w:rsid w:val="004C1901"/>
    <w:rsid w:val="004C2707"/>
    <w:rsid w:val="004C3702"/>
    <w:rsid w:val="004C3992"/>
    <w:rsid w:val="004C3AE3"/>
    <w:rsid w:val="004C522F"/>
    <w:rsid w:val="004C526C"/>
    <w:rsid w:val="004C5411"/>
    <w:rsid w:val="004C591C"/>
    <w:rsid w:val="004C6D50"/>
    <w:rsid w:val="004C71AB"/>
    <w:rsid w:val="004C71AF"/>
    <w:rsid w:val="004C7539"/>
    <w:rsid w:val="004C7965"/>
    <w:rsid w:val="004D089F"/>
    <w:rsid w:val="004D0BB6"/>
    <w:rsid w:val="004D0CBE"/>
    <w:rsid w:val="004D0EA0"/>
    <w:rsid w:val="004D0F43"/>
    <w:rsid w:val="004D1095"/>
    <w:rsid w:val="004D1343"/>
    <w:rsid w:val="004D1725"/>
    <w:rsid w:val="004D1DE5"/>
    <w:rsid w:val="004D303A"/>
    <w:rsid w:val="004D3590"/>
    <w:rsid w:val="004D3638"/>
    <w:rsid w:val="004D3B8A"/>
    <w:rsid w:val="004D445B"/>
    <w:rsid w:val="004D494A"/>
    <w:rsid w:val="004D5148"/>
    <w:rsid w:val="004D5510"/>
    <w:rsid w:val="004D5792"/>
    <w:rsid w:val="004D5C0F"/>
    <w:rsid w:val="004D5C2C"/>
    <w:rsid w:val="004D5C6F"/>
    <w:rsid w:val="004D5FCB"/>
    <w:rsid w:val="004D6396"/>
    <w:rsid w:val="004D6753"/>
    <w:rsid w:val="004D6A13"/>
    <w:rsid w:val="004D6DCB"/>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E2"/>
    <w:rsid w:val="004E5E84"/>
    <w:rsid w:val="004E6483"/>
    <w:rsid w:val="004E6546"/>
    <w:rsid w:val="004E7688"/>
    <w:rsid w:val="004E7B63"/>
    <w:rsid w:val="004F06D9"/>
    <w:rsid w:val="004F1265"/>
    <w:rsid w:val="004F161E"/>
    <w:rsid w:val="004F1B50"/>
    <w:rsid w:val="004F2CC8"/>
    <w:rsid w:val="004F2D01"/>
    <w:rsid w:val="004F39EA"/>
    <w:rsid w:val="004F3AC7"/>
    <w:rsid w:val="004F3D3E"/>
    <w:rsid w:val="004F4AE0"/>
    <w:rsid w:val="004F58D3"/>
    <w:rsid w:val="004F58E4"/>
    <w:rsid w:val="004F605B"/>
    <w:rsid w:val="004F63A2"/>
    <w:rsid w:val="004F66F6"/>
    <w:rsid w:val="004F760F"/>
    <w:rsid w:val="004F7B34"/>
    <w:rsid w:val="005005CF"/>
    <w:rsid w:val="00500C84"/>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7014"/>
    <w:rsid w:val="0050738F"/>
    <w:rsid w:val="0050751A"/>
    <w:rsid w:val="005077EC"/>
    <w:rsid w:val="00507936"/>
    <w:rsid w:val="0051087A"/>
    <w:rsid w:val="0051103C"/>
    <w:rsid w:val="00511BCE"/>
    <w:rsid w:val="0051214D"/>
    <w:rsid w:val="0051244F"/>
    <w:rsid w:val="005129E7"/>
    <w:rsid w:val="0051302E"/>
    <w:rsid w:val="00513A87"/>
    <w:rsid w:val="00513F59"/>
    <w:rsid w:val="00513FDD"/>
    <w:rsid w:val="0051400B"/>
    <w:rsid w:val="005144AA"/>
    <w:rsid w:val="0051495D"/>
    <w:rsid w:val="00514D3D"/>
    <w:rsid w:val="00514EC4"/>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1B8A"/>
    <w:rsid w:val="00531EFB"/>
    <w:rsid w:val="00532434"/>
    <w:rsid w:val="00532C44"/>
    <w:rsid w:val="00533D93"/>
    <w:rsid w:val="00533EC7"/>
    <w:rsid w:val="00534A23"/>
    <w:rsid w:val="00534E5B"/>
    <w:rsid w:val="00535072"/>
    <w:rsid w:val="0053541C"/>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48A"/>
    <w:rsid w:val="005437A3"/>
    <w:rsid w:val="005445EB"/>
    <w:rsid w:val="0054485C"/>
    <w:rsid w:val="0054655D"/>
    <w:rsid w:val="00546752"/>
    <w:rsid w:val="005469BD"/>
    <w:rsid w:val="00547325"/>
    <w:rsid w:val="0054778D"/>
    <w:rsid w:val="005479EC"/>
    <w:rsid w:val="005507AF"/>
    <w:rsid w:val="005508C6"/>
    <w:rsid w:val="00550939"/>
    <w:rsid w:val="00550A96"/>
    <w:rsid w:val="00550B05"/>
    <w:rsid w:val="00551B1C"/>
    <w:rsid w:val="00551B51"/>
    <w:rsid w:val="00551E7A"/>
    <w:rsid w:val="00552BD0"/>
    <w:rsid w:val="00552CF2"/>
    <w:rsid w:val="0055391D"/>
    <w:rsid w:val="005539BA"/>
    <w:rsid w:val="005546DB"/>
    <w:rsid w:val="00555B37"/>
    <w:rsid w:val="00555B71"/>
    <w:rsid w:val="00556072"/>
    <w:rsid w:val="0055719E"/>
    <w:rsid w:val="00557681"/>
    <w:rsid w:val="00560BC7"/>
    <w:rsid w:val="00560F51"/>
    <w:rsid w:val="005612A8"/>
    <w:rsid w:val="00562782"/>
    <w:rsid w:val="00562B3C"/>
    <w:rsid w:val="005636BF"/>
    <w:rsid w:val="00563C26"/>
    <w:rsid w:val="00564E14"/>
    <w:rsid w:val="00564FCB"/>
    <w:rsid w:val="00565245"/>
    <w:rsid w:val="005654D3"/>
    <w:rsid w:val="00565A3E"/>
    <w:rsid w:val="00565D89"/>
    <w:rsid w:val="00566432"/>
    <w:rsid w:val="0056675B"/>
    <w:rsid w:val="0056693C"/>
    <w:rsid w:val="00567813"/>
    <w:rsid w:val="005678E5"/>
    <w:rsid w:val="00567B2B"/>
    <w:rsid w:val="005704DC"/>
    <w:rsid w:val="00570F06"/>
    <w:rsid w:val="00570FF1"/>
    <w:rsid w:val="00572089"/>
    <w:rsid w:val="005722C3"/>
    <w:rsid w:val="005727DB"/>
    <w:rsid w:val="00572D0F"/>
    <w:rsid w:val="00573229"/>
    <w:rsid w:val="005744E6"/>
    <w:rsid w:val="005747AA"/>
    <w:rsid w:val="00574CA1"/>
    <w:rsid w:val="00575B1E"/>
    <w:rsid w:val="00575BD4"/>
    <w:rsid w:val="00575F07"/>
    <w:rsid w:val="00576429"/>
    <w:rsid w:val="00576E9E"/>
    <w:rsid w:val="005771DB"/>
    <w:rsid w:val="00577AE7"/>
    <w:rsid w:val="0058001A"/>
    <w:rsid w:val="005800D3"/>
    <w:rsid w:val="0058015C"/>
    <w:rsid w:val="00580386"/>
    <w:rsid w:val="0058041E"/>
    <w:rsid w:val="00580920"/>
    <w:rsid w:val="00580AEC"/>
    <w:rsid w:val="00580CEF"/>
    <w:rsid w:val="00581248"/>
    <w:rsid w:val="005825D0"/>
    <w:rsid w:val="00582E8B"/>
    <w:rsid w:val="005835A9"/>
    <w:rsid w:val="0058366C"/>
    <w:rsid w:val="00583688"/>
    <w:rsid w:val="00583AC4"/>
    <w:rsid w:val="005841C0"/>
    <w:rsid w:val="00584D2A"/>
    <w:rsid w:val="00584EE8"/>
    <w:rsid w:val="0058550C"/>
    <w:rsid w:val="00585B30"/>
    <w:rsid w:val="00586971"/>
    <w:rsid w:val="005875B3"/>
    <w:rsid w:val="00587817"/>
    <w:rsid w:val="00590277"/>
    <w:rsid w:val="0059056F"/>
    <w:rsid w:val="005905AB"/>
    <w:rsid w:val="00591A63"/>
    <w:rsid w:val="00591CB3"/>
    <w:rsid w:val="00591F1A"/>
    <w:rsid w:val="00591F32"/>
    <w:rsid w:val="005921FC"/>
    <w:rsid w:val="005929A5"/>
    <w:rsid w:val="00592A80"/>
    <w:rsid w:val="005930B1"/>
    <w:rsid w:val="00593154"/>
    <w:rsid w:val="00594119"/>
    <w:rsid w:val="00594522"/>
    <w:rsid w:val="005946C7"/>
    <w:rsid w:val="005948CB"/>
    <w:rsid w:val="005948CE"/>
    <w:rsid w:val="00594D94"/>
    <w:rsid w:val="00594EE0"/>
    <w:rsid w:val="0059687D"/>
    <w:rsid w:val="00596FD6"/>
    <w:rsid w:val="00597004"/>
    <w:rsid w:val="00597258"/>
    <w:rsid w:val="00597692"/>
    <w:rsid w:val="00597C3E"/>
    <w:rsid w:val="00597C99"/>
    <w:rsid w:val="00597F93"/>
    <w:rsid w:val="005A0416"/>
    <w:rsid w:val="005A0933"/>
    <w:rsid w:val="005A0D0B"/>
    <w:rsid w:val="005A10FA"/>
    <w:rsid w:val="005A1D3A"/>
    <w:rsid w:val="005A2ACA"/>
    <w:rsid w:val="005A2B1F"/>
    <w:rsid w:val="005A2DE8"/>
    <w:rsid w:val="005A36C2"/>
    <w:rsid w:val="005A46DC"/>
    <w:rsid w:val="005A527B"/>
    <w:rsid w:val="005A5328"/>
    <w:rsid w:val="005A5E23"/>
    <w:rsid w:val="005A5EA5"/>
    <w:rsid w:val="005A5ED4"/>
    <w:rsid w:val="005A614F"/>
    <w:rsid w:val="005A6C68"/>
    <w:rsid w:val="005A755C"/>
    <w:rsid w:val="005A76FB"/>
    <w:rsid w:val="005B08F7"/>
    <w:rsid w:val="005B0EC2"/>
    <w:rsid w:val="005B14D7"/>
    <w:rsid w:val="005B1C73"/>
    <w:rsid w:val="005B24CA"/>
    <w:rsid w:val="005B27A3"/>
    <w:rsid w:val="005B2A52"/>
    <w:rsid w:val="005B3A1E"/>
    <w:rsid w:val="005B3F23"/>
    <w:rsid w:val="005B4B79"/>
    <w:rsid w:val="005B4C0A"/>
    <w:rsid w:val="005B4D6A"/>
    <w:rsid w:val="005B4E8E"/>
    <w:rsid w:val="005B6C2F"/>
    <w:rsid w:val="005B6E72"/>
    <w:rsid w:val="005B76AA"/>
    <w:rsid w:val="005B7ECD"/>
    <w:rsid w:val="005C05E4"/>
    <w:rsid w:val="005C09B7"/>
    <w:rsid w:val="005C0C9B"/>
    <w:rsid w:val="005C12E9"/>
    <w:rsid w:val="005C23F5"/>
    <w:rsid w:val="005C2476"/>
    <w:rsid w:val="005C332C"/>
    <w:rsid w:val="005C363A"/>
    <w:rsid w:val="005C40C9"/>
    <w:rsid w:val="005C4491"/>
    <w:rsid w:val="005C46EF"/>
    <w:rsid w:val="005C48FF"/>
    <w:rsid w:val="005C4BED"/>
    <w:rsid w:val="005C4FE6"/>
    <w:rsid w:val="005C5019"/>
    <w:rsid w:val="005C506B"/>
    <w:rsid w:val="005C5DAB"/>
    <w:rsid w:val="005C6D94"/>
    <w:rsid w:val="005C6E64"/>
    <w:rsid w:val="005C7028"/>
    <w:rsid w:val="005C79A5"/>
    <w:rsid w:val="005C79C2"/>
    <w:rsid w:val="005C7ADE"/>
    <w:rsid w:val="005C7CE7"/>
    <w:rsid w:val="005D0702"/>
    <w:rsid w:val="005D0A63"/>
    <w:rsid w:val="005D1FCF"/>
    <w:rsid w:val="005D2064"/>
    <w:rsid w:val="005D2586"/>
    <w:rsid w:val="005D3800"/>
    <w:rsid w:val="005D47DF"/>
    <w:rsid w:val="005D4975"/>
    <w:rsid w:val="005D534C"/>
    <w:rsid w:val="005D587F"/>
    <w:rsid w:val="005D5FA1"/>
    <w:rsid w:val="005D697B"/>
    <w:rsid w:val="005D754F"/>
    <w:rsid w:val="005E0078"/>
    <w:rsid w:val="005E110E"/>
    <w:rsid w:val="005E12C6"/>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2201"/>
    <w:rsid w:val="005F2216"/>
    <w:rsid w:val="005F2884"/>
    <w:rsid w:val="005F28C5"/>
    <w:rsid w:val="005F291D"/>
    <w:rsid w:val="005F37D9"/>
    <w:rsid w:val="005F38E5"/>
    <w:rsid w:val="005F3970"/>
    <w:rsid w:val="005F45DB"/>
    <w:rsid w:val="005F539E"/>
    <w:rsid w:val="005F5580"/>
    <w:rsid w:val="005F5A30"/>
    <w:rsid w:val="005F5A4F"/>
    <w:rsid w:val="005F5E33"/>
    <w:rsid w:val="005F6122"/>
    <w:rsid w:val="005F6858"/>
    <w:rsid w:val="005F6C49"/>
    <w:rsid w:val="005F72C5"/>
    <w:rsid w:val="00600580"/>
    <w:rsid w:val="00600649"/>
    <w:rsid w:val="00600EB1"/>
    <w:rsid w:val="00601549"/>
    <w:rsid w:val="00601952"/>
    <w:rsid w:val="00602585"/>
    <w:rsid w:val="00602C08"/>
    <w:rsid w:val="006030A6"/>
    <w:rsid w:val="00603C54"/>
    <w:rsid w:val="00603F5B"/>
    <w:rsid w:val="00603FA2"/>
    <w:rsid w:val="00604BEC"/>
    <w:rsid w:val="006050F2"/>
    <w:rsid w:val="00605758"/>
    <w:rsid w:val="00605D65"/>
    <w:rsid w:val="00605F58"/>
    <w:rsid w:val="0060652C"/>
    <w:rsid w:val="0060755A"/>
    <w:rsid w:val="0060778E"/>
    <w:rsid w:val="00607855"/>
    <w:rsid w:val="00607A58"/>
    <w:rsid w:val="00607D6A"/>
    <w:rsid w:val="00607EFD"/>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4B3"/>
    <w:rsid w:val="00616EBB"/>
    <w:rsid w:val="00617196"/>
    <w:rsid w:val="00617390"/>
    <w:rsid w:val="00617516"/>
    <w:rsid w:val="0061784A"/>
    <w:rsid w:val="00617F2B"/>
    <w:rsid w:val="006200EE"/>
    <w:rsid w:val="0062105A"/>
    <w:rsid w:val="00621278"/>
    <w:rsid w:val="00621608"/>
    <w:rsid w:val="0062254E"/>
    <w:rsid w:val="0062294D"/>
    <w:rsid w:val="006229D5"/>
    <w:rsid w:val="00622B45"/>
    <w:rsid w:val="00622CCD"/>
    <w:rsid w:val="006232A0"/>
    <w:rsid w:val="006234DE"/>
    <w:rsid w:val="006235D1"/>
    <w:rsid w:val="00623B6B"/>
    <w:rsid w:val="00623C34"/>
    <w:rsid w:val="00623C42"/>
    <w:rsid w:val="00623CEE"/>
    <w:rsid w:val="00623CFC"/>
    <w:rsid w:val="006249EB"/>
    <w:rsid w:val="00625647"/>
    <w:rsid w:val="00626162"/>
    <w:rsid w:val="006273E3"/>
    <w:rsid w:val="00627816"/>
    <w:rsid w:val="00627967"/>
    <w:rsid w:val="00627A41"/>
    <w:rsid w:val="00627B92"/>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20"/>
    <w:rsid w:val="00634033"/>
    <w:rsid w:val="00634916"/>
    <w:rsid w:val="00634B2A"/>
    <w:rsid w:val="00634BE6"/>
    <w:rsid w:val="0063527D"/>
    <w:rsid w:val="0063534B"/>
    <w:rsid w:val="006354DE"/>
    <w:rsid w:val="00635551"/>
    <w:rsid w:val="00635797"/>
    <w:rsid w:val="006364F4"/>
    <w:rsid w:val="00637BC1"/>
    <w:rsid w:val="00640214"/>
    <w:rsid w:val="006404FB"/>
    <w:rsid w:val="00640A91"/>
    <w:rsid w:val="00640CEA"/>
    <w:rsid w:val="0064129F"/>
    <w:rsid w:val="00641AD3"/>
    <w:rsid w:val="00641DBC"/>
    <w:rsid w:val="00643866"/>
    <w:rsid w:val="00643C30"/>
    <w:rsid w:val="006443DC"/>
    <w:rsid w:val="0064443B"/>
    <w:rsid w:val="00646117"/>
    <w:rsid w:val="00646D3F"/>
    <w:rsid w:val="00647BEE"/>
    <w:rsid w:val="00650425"/>
    <w:rsid w:val="0065065A"/>
    <w:rsid w:val="00650FE3"/>
    <w:rsid w:val="00651009"/>
    <w:rsid w:val="00651048"/>
    <w:rsid w:val="00652178"/>
    <w:rsid w:val="0065218B"/>
    <w:rsid w:val="00652BD4"/>
    <w:rsid w:val="00654110"/>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B13"/>
    <w:rsid w:val="0066307A"/>
    <w:rsid w:val="006631D9"/>
    <w:rsid w:val="006640B4"/>
    <w:rsid w:val="00664999"/>
    <w:rsid w:val="00664A04"/>
    <w:rsid w:val="00664C07"/>
    <w:rsid w:val="00664DB6"/>
    <w:rsid w:val="00664E1D"/>
    <w:rsid w:val="00664F63"/>
    <w:rsid w:val="00664FA1"/>
    <w:rsid w:val="0066505F"/>
    <w:rsid w:val="0066563A"/>
    <w:rsid w:val="00665EB4"/>
    <w:rsid w:val="00666F25"/>
    <w:rsid w:val="00667021"/>
    <w:rsid w:val="006671BB"/>
    <w:rsid w:val="00667E47"/>
    <w:rsid w:val="00670B22"/>
    <w:rsid w:val="0067138E"/>
    <w:rsid w:val="0067176B"/>
    <w:rsid w:val="006718F1"/>
    <w:rsid w:val="00671C9A"/>
    <w:rsid w:val="0067208D"/>
    <w:rsid w:val="006723E9"/>
    <w:rsid w:val="006724CA"/>
    <w:rsid w:val="0067352A"/>
    <w:rsid w:val="00673772"/>
    <w:rsid w:val="00673F08"/>
    <w:rsid w:val="006742E6"/>
    <w:rsid w:val="00674C83"/>
    <w:rsid w:val="00674DDB"/>
    <w:rsid w:val="00674E61"/>
    <w:rsid w:val="006750F9"/>
    <w:rsid w:val="006757C9"/>
    <w:rsid w:val="00676002"/>
    <w:rsid w:val="00676640"/>
    <w:rsid w:val="00676CD5"/>
    <w:rsid w:val="00676D4B"/>
    <w:rsid w:val="00677188"/>
    <w:rsid w:val="00677589"/>
    <w:rsid w:val="00677F0F"/>
    <w:rsid w:val="006802D6"/>
    <w:rsid w:val="006802E7"/>
    <w:rsid w:val="00680301"/>
    <w:rsid w:val="00680313"/>
    <w:rsid w:val="0068066C"/>
    <w:rsid w:val="0068090B"/>
    <w:rsid w:val="00681718"/>
    <w:rsid w:val="00681BF7"/>
    <w:rsid w:val="006822C1"/>
    <w:rsid w:val="00682806"/>
    <w:rsid w:val="00682BFC"/>
    <w:rsid w:val="00683089"/>
    <w:rsid w:val="00683218"/>
    <w:rsid w:val="006833EE"/>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CC1"/>
    <w:rsid w:val="006A12BB"/>
    <w:rsid w:val="006A21D7"/>
    <w:rsid w:val="006A22F7"/>
    <w:rsid w:val="006A31EA"/>
    <w:rsid w:val="006A3D35"/>
    <w:rsid w:val="006A457A"/>
    <w:rsid w:val="006A4E1A"/>
    <w:rsid w:val="006A5339"/>
    <w:rsid w:val="006A547D"/>
    <w:rsid w:val="006A54A5"/>
    <w:rsid w:val="006A6572"/>
    <w:rsid w:val="006A6864"/>
    <w:rsid w:val="006A6A9A"/>
    <w:rsid w:val="006A710F"/>
    <w:rsid w:val="006A7937"/>
    <w:rsid w:val="006A7CEC"/>
    <w:rsid w:val="006B0114"/>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5F1"/>
    <w:rsid w:val="006C3A0D"/>
    <w:rsid w:val="006C4C08"/>
    <w:rsid w:val="006C4E18"/>
    <w:rsid w:val="006C6A00"/>
    <w:rsid w:val="006C7266"/>
    <w:rsid w:val="006D151F"/>
    <w:rsid w:val="006D2006"/>
    <w:rsid w:val="006D223A"/>
    <w:rsid w:val="006D2498"/>
    <w:rsid w:val="006D37F4"/>
    <w:rsid w:val="006D38A8"/>
    <w:rsid w:val="006D39BB"/>
    <w:rsid w:val="006D4AF4"/>
    <w:rsid w:val="006D4E63"/>
    <w:rsid w:val="006D4EE1"/>
    <w:rsid w:val="006D5809"/>
    <w:rsid w:val="006D5D68"/>
    <w:rsid w:val="006D5E5D"/>
    <w:rsid w:val="006D5ED1"/>
    <w:rsid w:val="006D6029"/>
    <w:rsid w:val="006D64FF"/>
    <w:rsid w:val="006D6C2A"/>
    <w:rsid w:val="006D7180"/>
    <w:rsid w:val="006D7E6B"/>
    <w:rsid w:val="006D7F1D"/>
    <w:rsid w:val="006D7F90"/>
    <w:rsid w:val="006E00BB"/>
    <w:rsid w:val="006E02C9"/>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400B"/>
    <w:rsid w:val="006F4893"/>
    <w:rsid w:val="006F4B8B"/>
    <w:rsid w:val="006F52E2"/>
    <w:rsid w:val="006F57AD"/>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5224"/>
    <w:rsid w:val="00705EAA"/>
    <w:rsid w:val="00705F71"/>
    <w:rsid w:val="0070659C"/>
    <w:rsid w:val="00706A11"/>
    <w:rsid w:val="00706EF6"/>
    <w:rsid w:val="00707DBF"/>
    <w:rsid w:val="007105F1"/>
    <w:rsid w:val="007107C6"/>
    <w:rsid w:val="0071084F"/>
    <w:rsid w:val="00710A27"/>
    <w:rsid w:val="00710CA6"/>
    <w:rsid w:val="00710D00"/>
    <w:rsid w:val="0071108E"/>
    <w:rsid w:val="00711B64"/>
    <w:rsid w:val="00711BDF"/>
    <w:rsid w:val="007126B5"/>
    <w:rsid w:val="00713EF5"/>
    <w:rsid w:val="00714836"/>
    <w:rsid w:val="00715038"/>
    <w:rsid w:val="007150AF"/>
    <w:rsid w:val="00715B8E"/>
    <w:rsid w:val="00717102"/>
    <w:rsid w:val="007174BD"/>
    <w:rsid w:val="00717991"/>
    <w:rsid w:val="00717A73"/>
    <w:rsid w:val="00720759"/>
    <w:rsid w:val="00720F54"/>
    <w:rsid w:val="007216E3"/>
    <w:rsid w:val="00721D62"/>
    <w:rsid w:val="007229B4"/>
    <w:rsid w:val="00723122"/>
    <w:rsid w:val="007235B1"/>
    <w:rsid w:val="00723B3D"/>
    <w:rsid w:val="00723C19"/>
    <w:rsid w:val="00724181"/>
    <w:rsid w:val="007242A2"/>
    <w:rsid w:val="007242F7"/>
    <w:rsid w:val="00724A70"/>
    <w:rsid w:val="00725B4A"/>
    <w:rsid w:val="00725E5A"/>
    <w:rsid w:val="00726444"/>
    <w:rsid w:val="007276EF"/>
    <w:rsid w:val="007277D1"/>
    <w:rsid w:val="00730556"/>
    <w:rsid w:val="00730A5F"/>
    <w:rsid w:val="0073123B"/>
    <w:rsid w:val="00731397"/>
    <w:rsid w:val="00731415"/>
    <w:rsid w:val="00731EA4"/>
    <w:rsid w:val="007323B3"/>
    <w:rsid w:val="007323BF"/>
    <w:rsid w:val="00732A26"/>
    <w:rsid w:val="00732C5C"/>
    <w:rsid w:val="00732F90"/>
    <w:rsid w:val="007337BE"/>
    <w:rsid w:val="00733BDD"/>
    <w:rsid w:val="00734DF7"/>
    <w:rsid w:val="00735303"/>
    <w:rsid w:val="007358A9"/>
    <w:rsid w:val="0073592B"/>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65"/>
    <w:rsid w:val="00746494"/>
    <w:rsid w:val="00746D58"/>
    <w:rsid w:val="00746D7F"/>
    <w:rsid w:val="0074747C"/>
    <w:rsid w:val="00747658"/>
    <w:rsid w:val="007503DD"/>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FA"/>
    <w:rsid w:val="00761075"/>
    <w:rsid w:val="00761326"/>
    <w:rsid w:val="0076189B"/>
    <w:rsid w:val="00761E86"/>
    <w:rsid w:val="007622FB"/>
    <w:rsid w:val="00762AC3"/>
    <w:rsid w:val="00763977"/>
    <w:rsid w:val="00763EF7"/>
    <w:rsid w:val="007642A2"/>
    <w:rsid w:val="007644EF"/>
    <w:rsid w:val="0076587B"/>
    <w:rsid w:val="00765D3B"/>
    <w:rsid w:val="00766113"/>
    <w:rsid w:val="007673A2"/>
    <w:rsid w:val="00767576"/>
    <w:rsid w:val="00767B68"/>
    <w:rsid w:val="00767DB7"/>
    <w:rsid w:val="00770351"/>
    <w:rsid w:val="00770D41"/>
    <w:rsid w:val="00771CE6"/>
    <w:rsid w:val="007720D5"/>
    <w:rsid w:val="0077233B"/>
    <w:rsid w:val="00772798"/>
    <w:rsid w:val="00772925"/>
    <w:rsid w:val="00773589"/>
    <w:rsid w:val="00773607"/>
    <w:rsid w:val="007740C4"/>
    <w:rsid w:val="00774438"/>
    <w:rsid w:val="00774619"/>
    <w:rsid w:val="00774B9F"/>
    <w:rsid w:val="00774E1D"/>
    <w:rsid w:val="007752FA"/>
    <w:rsid w:val="00775310"/>
    <w:rsid w:val="00775371"/>
    <w:rsid w:val="0077539B"/>
    <w:rsid w:val="007755C4"/>
    <w:rsid w:val="00775CBD"/>
    <w:rsid w:val="007762F3"/>
    <w:rsid w:val="00776543"/>
    <w:rsid w:val="007765AD"/>
    <w:rsid w:val="0077691E"/>
    <w:rsid w:val="00777110"/>
    <w:rsid w:val="0077741A"/>
    <w:rsid w:val="00781122"/>
    <w:rsid w:val="00781412"/>
    <w:rsid w:val="007816B2"/>
    <w:rsid w:val="00783230"/>
    <w:rsid w:val="00783FA0"/>
    <w:rsid w:val="00784226"/>
    <w:rsid w:val="00784291"/>
    <w:rsid w:val="00784C37"/>
    <w:rsid w:val="00784F95"/>
    <w:rsid w:val="00784FCC"/>
    <w:rsid w:val="007852DB"/>
    <w:rsid w:val="007856EE"/>
    <w:rsid w:val="00785B06"/>
    <w:rsid w:val="00785DC7"/>
    <w:rsid w:val="00786597"/>
    <w:rsid w:val="00787957"/>
    <w:rsid w:val="0079006D"/>
    <w:rsid w:val="00790678"/>
    <w:rsid w:val="00791139"/>
    <w:rsid w:val="007927FD"/>
    <w:rsid w:val="00792EA1"/>
    <w:rsid w:val="00793235"/>
    <w:rsid w:val="007932E8"/>
    <w:rsid w:val="0079390F"/>
    <w:rsid w:val="007944CA"/>
    <w:rsid w:val="00794683"/>
    <w:rsid w:val="00794D6E"/>
    <w:rsid w:val="00795BEF"/>
    <w:rsid w:val="007960D9"/>
    <w:rsid w:val="007970BB"/>
    <w:rsid w:val="007971C0"/>
    <w:rsid w:val="0079762E"/>
    <w:rsid w:val="00797D85"/>
    <w:rsid w:val="00797E82"/>
    <w:rsid w:val="007A0142"/>
    <w:rsid w:val="007A02B6"/>
    <w:rsid w:val="007A15D0"/>
    <w:rsid w:val="007A2256"/>
    <w:rsid w:val="007A25D2"/>
    <w:rsid w:val="007A31C9"/>
    <w:rsid w:val="007A332D"/>
    <w:rsid w:val="007A3F0B"/>
    <w:rsid w:val="007A47C5"/>
    <w:rsid w:val="007A5274"/>
    <w:rsid w:val="007A556A"/>
    <w:rsid w:val="007A5A28"/>
    <w:rsid w:val="007A64EE"/>
    <w:rsid w:val="007A681E"/>
    <w:rsid w:val="007A7B78"/>
    <w:rsid w:val="007B02F2"/>
    <w:rsid w:val="007B03B3"/>
    <w:rsid w:val="007B065E"/>
    <w:rsid w:val="007B0E70"/>
    <w:rsid w:val="007B11F4"/>
    <w:rsid w:val="007B243C"/>
    <w:rsid w:val="007B2BE2"/>
    <w:rsid w:val="007B326C"/>
    <w:rsid w:val="007B3869"/>
    <w:rsid w:val="007B4944"/>
    <w:rsid w:val="007B536A"/>
    <w:rsid w:val="007B54BB"/>
    <w:rsid w:val="007B5CF4"/>
    <w:rsid w:val="007B61B6"/>
    <w:rsid w:val="007B65DF"/>
    <w:rsid w:val="007B65E7"/>
    <w:rsid w:val="007B68C0"/>
    <w:rsid w:val="007B6A3E"/>
    <w:rsid w:val="007B6B44"/>
    <w:rsid w:val="007B7BBD"/>
    <w:rsid w:val="007B7C23"/>
    <w:rsid w:val="007C0404"/>
    <w:rsid w:val="007C08BF"/>
    <w:rsid w:val="007C1026"/>
    <w:rsid w:val="007C1418"/>
    <w:rsid w:val="007C2300"/>
    <w:rsid w:val="007C2359"/>
    <w:rsid w:val="007C23FA"/>
    <w:rsid w:val="007C2B3E"/>
    <w:rsid w:val="007C2CB4"/>
    <w:rsid w:val="007C2DED"/>
    <w:rsid w:val="007C34A6"/>
    <w:rsid w:val="007C3B15"/>
    <w:rsid w:val="007C4795"/>
    <w:rsid w:val="007C5686"/>
    <w:rsid w:val="007C61EB"/>
    <w:rsid w:val="007C66F5"/>
    <w:rsid w:val="007C75D9"/>
    <w:rsid w:val="007C7AFC"/>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6410"/>
    <w:rsid w:val="007D6C18"/>
    <w:rsid w:val="007D6D47"/>
    <w:rsid w:val="007D6DBF"/>
    <w:rsid w:val="007D7FE3"/>
    <w:rsid w:val="007E007A"/>
    <w:rsid w:val="007E0127"/>
    <w:rsid w:val="007E05CD"/>
    <w:rsid w:val="007E1CFF"/>
    <w:rsid w:val="007E3090"/>
    <w:rsid w:val="007E387F"/>
    <w:rsid w:val="007E3EA0"/>
    <w:rsid w:val="007E426F"/>
    <w:rsid w:val="007E455B"/>
    <w:rsid w:val="007E46AC"/>
    <w:rsid w:val="007E4ACA"/>
    <w:rsid w:val="007E514C"/>
    <w:rsid w:val="007E573F"/>
    <w:rsid w:val="007E653F"/>
    <w:rsid w:val="007E66C2"/>
    <w:rsid w:val="007E69FE"/>
    <w:rsid w:val="007E6A87"/>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ECA"/>
    <w:rsid w:val="007F531C"/>
    <w:rsid w:val="007F53B9"/>
    <w:rsid w:val="007F5796"/>
    <w:rsid w:val="007F594A"/>
    <w:rsid w:val="007F61BB"/>
    <w:rsid w:val="007F65A3"/>
    <w:rsid w:val="007F6905"/>
    <w:rsid w:val="007F6A01"/>
    <w:rsid w:val="007F738A"/>
    <w:rsid w:val="007F7912"/>
    <w:rsid w:val="008002EC"/>
    <w:rsid w:val="00801447"/>
    <w:rsid w:val="00801745"/>
    <w:rsid w:val="00801BB0"/>
    <w:rsid w:val="00801E3F"/>
    <w:rsid w:val="00802292"/>
    <w:rsid w:val="00802735"/>
    <w:rsid w:val="00802CF8"/>
    <w:rsid w:val="008033D1"/>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C28"/>
    <w:rsid w:val="00811137"/>
    <w:rsid w:val="008113E6"/>
    <w:rsid w:val="008117DA"/>
    <w:rsid w:val="00811E57"/>
    <w:rsid w:val="00812271"/>
    <w:rsid w:val="00812830"/>
    <w:rsid w:val="00812841"/>
    <w:rsid w:val="00812D84"/>
    <w:rsid w:val="00813003"/>
    <w:rsid w:val="0081309F"/>
    <w:rsid w:val="008130F4"/>
    <w:rsid w:val="00813B15"/>
    <w:rsid w:val="00813FF0"/>
    <w:rsid w:val="00814062"/>
    <w:rsid w:val="008148C1"/>
    <w:rsid w:val="00814A83"/>
    <w:rsid w:val="00814A91"/>
    <w:rsid w:val="00814AC2"/>
    <w:rsid w:val="00814F11"/>
    <w:rsid w:val="0081591E"/>
    <w:rsid w:val="00817338"/>
    <w:rsid w:val="0081753D"/>
    <w:rsid w:val="00822273"/>
    <w:rsid w:val="00822C38"/>
    <w:rsid w:val="00822D82"/>
    <w:rsid w:val="00823878"/>
    <w:rsid w:val="0082397A"/>
    <w:rsid w:val="008243C4"/>
    <w:rsid w:val="00824473"/>
    <w:rsid w:val="00824C29"/>
    <w:rsid w:val="0082505E"/>
    <w:rsid w:val="0082544C"/>
    <w:rsid w:val="00825AC1"/>
    <w:rsid w:val="00825F69"/>
    <w:rsid w:val="00826012"/>
    <w:rsid w:val="008260CE"/>
    <w:rsid w:val="008267A0"/>
    <w:rsid w:val="00826E4C"/>
    <w:rsid w:val="00827B91"/>
    <w:rsid w:val="00830191"/>
    <w:rsid w:val="008302B8"/>
    <w:rsid w:val="008319CF"/>
    <w:rsid w:val="00831A97"/>
    <w:rsid w:val="0083331B"/>
    <w:rsid w:val="00834143"/>
    <w:rsid w:val="0083460C"/>
    <w:rsid w:val="00834BF4"/>
    <w:rsid w:val="00835A26"/>
    <w:rsid w:val="00835B65"/>
    <w:rsid w:val="00835CD1"/>
    <w:rsid w:val="008367D7"/>
    <w:rsid w:val="00836BB8"/>
    <w:rsid w:val="00836F64"/>
    <w:rsid w:val="00837A02"/>
    <w:rsid w:val="00837C66"/>
    <w:rsid w:val="00837CB2"/>
    <w:rsid w:val="00840B23"/>
    <w:rsid w:val="008419F6"/>
    <w:rsid w:val="008428AC"/>
    <w:rsid w:val="00842CE7"/>
    <w:rsid w:val="0084316B"/>
    <w:rsid w:val="00843858"/>
    <w:rsid w:val="00843DEC"/>
    <w:rsid w:val="0084449E"/>
    <w:rsid w:val="0084468F"/>
    <w:rsid w:val="00844AD8"/>
    <w:rsid w:val="00844E8F"/>
    <w:rsid w:val="008451BA"/>
    <w:rsid w:val="00845450"/>
    <w:rsid w:val="00845BDF"/>
    <w:rsid w:val="008467BB"/>
    <w:rsid w:val="00847083"/>
    <w:rsid w:val="008470F3"/>
    <w:rsid w:val="00847A7E"/>
    <w:rsid w:val="00847AEC"/>
    <w:rsid w:val="00847E75"/>
    <w:rsid w:val="00850B5B"/>
    <w:rsid w:val="00851049"/>
    <w:rsid w:val="0085147D"/>
    <w:rsid w:val="00852006"/>
    <w:rsid w:val="008526AB"/>
    <w:rsid w:val="008526EA"/>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BC9"/>
    <w:rsid w:val="00857C25"/>
    <w:rsid w:val="0086167D"/>
    <w:rsid w:val="00861745"/>
    <w:rsid w:val="00861878"/>
    <w:rsid w:val="00861F2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04"/>
    <w:rsid w:val="00874DEF"/>
    <w:rsid w:val="00874F22"/>
    <w:rsid w:val="00875814"/>
    <w:rsid w:val="00875EC7"/>
    <w:rsid w:val="00875F19"/>
    <w:rsid w:val="00875F8A"/>
    <w:rsid w:val="0087611A"/>
    <w:rsid w:val="00876705"/>
    <w:rsid w:val="00877084"/>
    <w:rsid w:val="00877239"/>
    <w:rsid w:val="008775EA"/>
    <w:rsid w:val="0088068C"/>
    <w:rsid w:val="008808EB"/>
    <w:rsid w:val="00881792"/>
    <w:rsid w:val="00881A74"/>
    <w:rsid w:val="00881B3E"/>
    <w:rsid w:val="00882073"/>
    <w:rsid w:val="0088339B"/>
    <w:rsid w:val="0088374D"/>
    <w:rsid w:val="00883767"/>
    <w:rsid w:val="008838AB"/>
    <w:rsid w:val="00883ABD"/>
    <w:rsid w:val="0088441C"/>
    <w:rsid w:val="00885910"/>
    <w:rsid w:val="00886115"/>
    <w:rsid w:val="0088653E"/>
    <w:rsid w:val="00886B64"/>
    <w:rsid w:val="008872FA"/>
    <w:rsid w:val="00890290"/>
    <w:rsid w:val="008902C5"/>
    <w:rsid w:val="008906A0"/>
    <w:rsid w:val="008908D3"/>
    <w:rsid w:val="00890D77"/>
    <w:rsid w:val="008923B2"/>
    <w:rsid w:val="0089359C"/>
    <w:rsid w:val="00893D8A"/>
    <w:rsid w:val="00894394"/>
    <w:rsid w:val="008956D3"/>
    <w:rsid w:val="00895EE3"/>
    <w:rsid w:val="008962A4"/>
    <w:rsid w:val="008964FC"/>
    <w:rsid w:val="00896A15"/>
    <w:rsid w:val="00896BBC"/>
    <w:rsid w:val="00897548"/>
    <w:rsid w:val="008976EE"/>
    <w:rsid w:val="0089773B"/>
    <w:rsid w:val="008A0BAF"/>
    <w:rsid w:val="008A1B8D"/>
    <w:rsid w:val="008A1CDE"/>
    <w:rsid w:val="008A21B3"/>
    <w:rsid w:val="008A2996"/>
    <w:rsid w:val="008A2B5B"/>
    <w:rsid w:val="008A3375"/>
    <w:rsid w:val="008A33DA"/>
    <w:rsid w:val="008A4848"/>
    <w:rsid w:val="008A4A71"/>
    <w:rsid w:val="008A57F4"/>
    <w:rsid w:val="008A5DB4"/>
    <w:rsid w:val="008A5F33"/>
    <w:rsid w:val="008A6003"/>
    <w:rsid w:val="008A60F4"/>
    <w:rsid w:val="008A677A"/>
    <w:rsid w:val="008A7773"/>
    <w:rsid w:val="008A7F18"/>
    <w:rsid w:val="008B0668"/>
    <w:rsid w:val="008B17A9"/>
    <w:rsid w:val="008B29F1"/>
    <w:rsid w:val="008B36E0"/>
    <w:rsid w:val="008B38A3"/>
    <w:rsid w:val="008B3CD7"/>
    <w:rsid w:val="008B3CE7"/>
    <w:rsid w:val="008B4CD3"/>
    <w:rsid w:val="008B575C"/>
    <w:rsid w:val="008B59CC"/>
    <w:rsid w:val="008B5B3B"/>
    <w:rsid w:val="008B6613"/>
    <w:rsid w:val="008B776A"/>
    <w:rsid w:val="008C02C2"/>
    <w:rsid w:val="008C0AC9"/>
    <w:rsid w:val="008C0E72"/>
    <w:rsid w:val="008C1246"/>
    <w:rsid w:val="008C2001"/>
    <w:rsid w:val="008C2696"/>
    <w:rsid w:val="008C2A30"/>
    <w:rsid w:val="008C2A62"/>
    <w:rsid w:val="008C2E9E"/>
    <w:rsid w:val="008C31D9"/>
    <w:rsid w:val="008C32BA"/>
    <w:rsid w:val="008C35CA"/>
    <w:rsid w:val="008C3835"/>
    <w:rsid w:val="008C4F98"/>
    <w:rsid w:val="008C63EE"/>
    <w:rsid w:val="008C66F3"/>
    <w:rsid w:val="008C691A"/>
    <w:rsid w:val="008C708D"/>
    <w:rsid w:val="008D121A"/>
    <w:rsid w:val="008D17E9"/>
    <w:rsid w:val="008D18E3"/>
    <w:rsid w:val="008D1D00"/>
    <w:rsid w:val="008D37F8"/>
    <w:rsid w:val="008D3FEB"/>
    <w:rsid w:val="008D4320"/>
    <w:rsid w:val="008D4505"/>
    <w:rsid w:val="008D515D"/>
    <w:rsid w:val="008D531B"/>
    <w:rsid w:val="008D5EC5"/>
    <w:rsid w:val="008D6D59"/>
    <w:rsid w:val="008D75CB"/>
    <w:rsid w:val="008D7B2A"/>
    <w:rsid w:val="008D7BFF"/>
    <w:rsid w:val="008D7E16"/>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4379"/>
    <w:rsid w:val="008E4503"/>
    <w:rsid w:val="008E4883"/>
    <w:rsid w:val="008E5493"/>
    <w:rsid w:val="008E6E62"/>
    <w:rsid w:val="008E7B01"/>
    <w:rsid w:val="008E7B12"/>
    <w:rsid w:val="008E7E7A"/>
    <w:rsid w:val="008F0538"/>
    <w:rsid w:val="008F098A"/>
    <w:rsid w:val="008F1B9A"/>
    <w:rsid w:val="008F1D8B"/>
    <w:rsid w:val="008F21C5"/>
    <w:rsid w:val="008F236C"/>
    <w:rsid w:val="008F2EEB"/>
    <w:rsid w:val="008F3286"/>
    <w:rsid w:val="008F40A7"/>
    <w:rsid w:val="008F4FA2"/>
    <w:rsid w:val="008F52DF"/>
    <w:rsid w:val="008F5F89"/>
    <w:rsid w:val="008F6970"/>
    <w:rsid w:val="008F6B36"/>
    <w:rsid w:val="008F741B"/>
    <w:rsid w:val="008F798F"/>
    <w:rsid w:val="008F7A61"/>
    <w:rsid w:val="008F7D3D"/>
    <w:rsid w:val="009008F9"/>
    <w:rsid w:val="009016D7"/>
    <w:rsid w:val="00901A0F"/>
    <w:rsid w:val="00901D73"/>
    <w:rsid w:val="00902335"/>
    <w:rsid w:val="00902942"/>
    <w:rsid w:val="00902FDA"/>
    <w:rsid w:val="0090310C"/>
    <w:rsid w:val="009031F5"/>
    <w:rsid w:val="0090348A"/>
    <w:rsid w:val="00903708"/>
    <w:rsid w:val="00903B70"/>
    <w:rsid w:val="0090475E"/>
    <w:rsid w:val="00904A77"/>
    <w:rsid w:val="009057BE"/>
    <w:rsid w:val="00905F5B"/>
    <w:rsid w:val="009061B3"/>
    <w:rsid w:val="00906910"/>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198E"/>
    <w:rsid w:val="00922BAD"/>
    <w:rsid w:val="009234D8"/>
    <w:rsid w:val="009239E5"/>
    <w:rsid w:val="00924065"/>
    <w:rsid w:val="0092435F"/>
    <w:rsid w:val="00924E28"/>
    <w:rsid w:val="00924E3B"/>
    <w:rsid w:val="009253DE"/>
    <w:rsid w:val="00925FE8"/>
    <w:rsid w:val="009261EA"/>
    <w:rsid w:val="00927D4F"/>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77E"/>
    <w:rsid w:val="00937C11"/>
    <w:rsid w:val="00937F07"/>
    <w:rsid w:val="009400B5"/>
    <w:rsid w:val="00940102"/>
    <w:rsid w:val="00940393"/>
    <w:rsid w:val="009406EB"/>
    <w:rsid w:val="00940796"/>
    <w:rsid w:val="00940C3A"/>
    <w:rsid w:val="00941F06"/>
    <w:rsid w:val="0094353C"/>
    <w:rsid w:val="0094363D"/>
    <w:rsid w:val="00943892"/>
    <w:rsid w:val="00943EF8"/>
    <w:rsid w:val="00943EF9"/>
    <w:rsid w:val="00944179"/>
    <w:rsid w:val="00944AFD"/>
    <w:rsid w:val="00944F2A"/>
    <w:rsid w:val="0094503D"/>
    <w:rsid w:val="009451D0"/>
    <w:rsid w:val="00945474"/>
    <w:rsid w:val="00945C50"/>
    <w:rsid w:val="00945E67"/>
    <w:rsid w:val="00946632"/>
    <w:rsid w:val="00946E72"/>
    <w:rsid w:val="009471F0"/>
    <w:rsid w:val="00947A6D"/>
    <w:rsid w:val="00947ADB"/>
    <w:rsid w:val="0095019A"/>
    <w:rsid w:val="009503C4"/>
    <w:rsid w:val="0095048C"/>
    <w:rsid w:val="009508EE"/>
    <w:rsid w:val="00950B91"/>
    <w:rsid w:val="00950F7F"/>
    <w:rsid w:val="0095145A"/>
    <w:rsid w:val="00951DF8"/>
    <w:rsid w:val="009526E0"/>
    <w:rsid w:val="00952D79"/>
    <w:rsid w:val="00952DFC"/>
    <w:rsid w:val="0095313B"/>
    <w:rsid w:val="009549B8"/>
    <w:rsid w:val="00954CB0"/>
    <w:rsid w:val="00955984"/>
    <w:rsid w:val="00955A41"/>
    <w:rsid w:val="00955C60"/>
    <w:rsid w:val="00956D99"/>
    <w:rsid w:val="00957150"/>
    <w:rsid w:val="0095797A"/>
    <w:rsid w:val="00957A2D"/>
    <w:rsid w:val="0096033B"/>
    <w:rsid w:val="009606CB"/>
    <w:rsid w:val="00961150"/>
    <w:rsid w:val="00961310"/>
    <w:rsid w:val="00962074"/>
    <w:rsid w:val="009623D0"/>
    <w:rsid w:val="009623FF"/>
    <w:rsid w:val="00962859"/>
    <w:rsid w:val="0096342C"/>
    <w:rsid w:val="009648FF"/>
    <w:rsid w:val="009651AF"/>
    <w:rsid w:val="00965971"/>
    <w:rsid w:val="00965AC3"/>
    <w:rsid w:val="00965FDE"/>
    <w:rsid w:val="009663FA"/>
    <w:rsid w:val="00966400"/>
    <w:rsid w:val="00967141"/>
    <w:rsid w:val="00967F40"/>
    <w:rsid w:val="00970C08"/>
    <w:rsid w:val="009719E3"/>
    <w:rsid w:val="009721A9"/>
    <w:rsid w:val="00972455"/>
    <w:rsid w:val="00972B63"/>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7A4"/>
    <w:rsid w:val="00980BE7"/>
    <w:rsid w:val="009811D2"/>
    <w:rsid w:val="009812CE"/>
    <w:rsid w:val="00981A6C"/>
    <w:rsid w:val="00981CD8"/>
    <w:rsid w:val="00982C76"/>
    <w:rsid w:val="00983070"/>
    <w:rsid w:val="00983352"/>
    <w:rsid w:val="00983394"/>
    <w:rsid w:val="0098348D"/>
    <w:rsid w:val="0098348E"/>
    <w:rsid w:val="00984416"/>
    <w:rsid w:val="0098498C"/>
    <w:rsid w:val="00984CAB"/>
    <w:rsid w:val="00984E43"/>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8E6"/>
    <w:rsid w:val="00991964"/>
    <w:rsid w:val="00991AA5"/>
    <w:rsid w:val="00993762"/>
    <w:rsid w:val="00993B01"/>
    <w:rsid w:val="00994646"/>
    <w:rsid w:val="00994724"/>
    <w:rsid w:val="00995178"/>
    <w:rsid w:val="0099544B"/>
    <w:rsid w:val="009957E7"/>
    <w:rsid w:val="00995BF5"/>
    <w:rsid w:val="00995D97"/>
    <w:rsid w:val="00996888"/>
    <w:rsid w:val="00996A68"/>
    <w:rsid w:val="00996AA4"/>
    <w:rsid w:val="009970C6"/>
    <w:rsid w:val="00997780"/>
    <w:rsid w:val="009A037C"/>
    <w:rsid w:val="009A0DA6"/>
    <w:rsid w:val="009A0F0D"/>
    <w:rsid w:val="009A0F42"/>
    <w:rsid w:val="009A114B"/>
    <w:rsid w:val="009A1415"/>
    <w:rsid w:val="009A2022"/>
    <w:rsid w:val="009A2C90"/>
    <w:rsid w:val="009A2F50"/>
    <w:rsid w:val="009A2F5C"/>
    <w:rsid w:val="009A3462"/>
    <w:rsid w:val="009A34D7"/>
    <w:rsid w:val="009A3C6D"/>
    <w:rsid w:val="009A4DFC"/>
    <w:rsid w:val="009A4EE8"/>
    <w:rsid w:val="009A59FB"/>
    <w:rsid w:val="009A5E7A"/>
    <w:rsid w:val="009A61CF"/>
    <w:rsid w:val="009A73E4"/>
    <w:rsid w:val="009B0326"/>
    <w:rsid w:val="009B09B0"/>
    <w:rsid w:val="009B0D84"/>
    <w:rsid w:val="009B0FC3"/>
    <w:rsid w:val="009B1EB9"/>
    <w:rsid w:val="009B29F6"/>
    <w:rsid w:val="009B2F30"/>
    <w:rsid w:val="009B3BBA"/>
    <w:rsid w:val="009B3F91"/>
    <w:rsid w:val="009B4447"/>
    <w:rsid w:val="009B5B0E"/>
    <w:rsid w:val="009B6F66"/>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86"/>
    <w:rsid w:val="009D22E9"/>
    <w:rsid w:val="009D2663"/>
    <w:rsid w:val="009D26E9"/>
    <w:rsid w:val="009D4128"/>
    <w:rsid w:val="009D4304"/>
    <w:rsid w:val="009D46FC"/>
    <w:rsid w:val="009D49EA"/>
    <w:rsid w:val="009D5FCD"/>
    <w:rsid w:val="009D625B"/>
    <w:rsid w:val="009D6A38"/>
    <w:rsid w:val="009D7F82"/>
    <w:rsid w:val="009E0881"/>
    <w:rsid w:val="009E0E73"/>
    <w:rsid w:val="009E1280"/>
    <w:rsid w:val="009E14E3"/>
    <w:rsid w:val="009E19F7"/>
    <w:rsid w:val="009E1A1F"/>
    <w:rsid w:val="009E1BE5"/>
    <w:rsid w:val="009E25C9"/>
    <w:rsid w:val="009E2ED0"/>
    <w:rsid w:val="009E3DC2"/>
    <w:rsid w:val="009E409F"/>
    <w:rsid w:val="009E40FE"/>
    <w:rsid w:val="009E4607"/>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EFC"/>
    <w:rsid w:val="009F7DB1"/>
    <w:rsid w:val="00A00090"/>
    <w:rsid w:val="00A00344"/>
    <w:rsid w:val="00A03203"/>
    <w:rsid w:val="00A033E0"/>
    <w:rsid w:val="00A03A1F"/>
    <w:rsid w:val="00A03CA4"/>
    <w:rsid w:val="00A03F61"/>
    <w:rsid w:val="00A05824"/>
    <w:rsid w:val="00A05F18"/>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A99"/>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B90"/>
    <w:rsid w:val="00A25E32"/>
    <w:rsid w:val="00A268D8"/>
    <w:rsid w:val="00A2694D"/>
    <w:rsid w:val="00A2702D"/>
    <w:rsid w:val="00A2724C"/>
    <w:rsid w:val="00A2742B"/>
    <w:rsid w:val="00A276E0"/>
    <w:rsid w:val="00A278AB"/>
    <w:rsid w:val="00A3009A"/>
    <w:rsid w:val="00A30142"/>
    <w:rsid w:val="00A304B6"/>
    <w:rsid w:val="00A30604"/>
    <w:rsid w:val="00A30CCC"/>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6A74"/>
    <w:rsid w:val="00A36B4F"/>
    <w:rsid w:val="00A36C95"/>
    <w:rsid w:val="00A36D72"/>
    <w:rsid w:val="00A36F43"/>
    <w:rsid w:val="00A40BE6"/>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9DF"/>
    <w:rsid w:val="00A4451A"/>
    <w:rsid w:val="00A44A39"/>
    <w:rsid w:val="00A44BCB"/>
    <w:rsid w:val="00A44D0B"/>
    <w:rsid w:val="00A451DB"/>
    <w:rsid w:val="00A455FE"/>
    <w:rsid w:val="00A46218"/>
    <w:rsid w:val="00A46BAB"/>
    <w:rsid w:val="00A46D5F"/>
    <w:rsid w:val="00A46EB2"/>
    <w:rsid w:val="00A501A2"/>
    <w:rsid w:val="00A503D6"/>
    <w:rsid w:val="00A505EB"/>
    <w:rsid w:val="00A506D7"/>
    <w:rsid w:val="00A50FDE"/>
    <w:rsid w:val="00A52504"/>
    <w:rsid w:val="00A52C40"/>
    <w:rsid w:val="00A52DC9"/>
    <w:rsid w:val="00A537C0"/>
    <w:rsid w:val="00A53944"/>
    <w:rsid w:val="00A53FC0"/>
    <w:rsid w:val="00A5427A"/>
    <w:rsid w:val="00A54429"/>
    <w:rsid w:val="00A54722"/>
    <w:rsid w:val="00A5556C"/>
    <w:rsid w:val="00A564C6"/>
    <w:rsid w:val="00A56A12"/>
    <w:rsid w:val="00A57266"/>
    <w:rsid w:val="00A576CA"/>
    <w:rsid w:val="00A57B63"/>
    <w:rsid w:val="00A601BE"/>
    <w:rsid w:val="00A60CDB"/>
    <w:rsid w:val="00A61BFA"/>
    <w:rsid w:val="00A62DAE"/>
    <w:rsid w:val="00A62F66"/>
    <w:rsid w:val="00A63334"/>
    <w:rsid w:val="00A6463E"/>
    <w:rsid w:val="00A64737"/>
    <w:rsid w:val="00A64990"/>
    <w:rsid w:val="00A65957"/>
    <w:rsid w:val="00A65D1E"/>
    <w:rsid w:val="00A65E58"/>
    <w:rsid w:val="00A663F2"/>
    <w:rsid w:val="00A66B86"/>
    <w:rsid w:val="00A66D35"/>
    <w:rsid w:val="00A673F2"/>
    <w:rsid w:val="00A705C9"/>
    <w:rsid w:val="00A705D0"/>
    <w:rsid w:val="00A709BC"/>
    <w:rsid w:val="00A70C37"/>
    <w:rsid w:val="00A71087"/>
    <w:rsid w:val="00A71255"/>
    <w:rsid w:val="00A71A13"/>
    <w:rsid w:val="00A71BDC"/>
    <w:rsid w:val="00A7224F"/>
    <w:rsid w:val="00A7248A"/>
    <w:rsid w:val="00A73063"/>
    <w:rsid w:val="00A733D4"/>
    <w:rsid w:val="00A7364B"/>
    <w:rsid w:val="00A746F4"/>
    <w:rsid w:val="00A749EB"/>
    <w:rsid w:val="00A74F9D"/>
    <w:rsid w:val="00A7591B"/>
    <w:rsid w:val="00A75AA5"/>
    <w:rsid w:val="00A75DF2"/>
    <w:rsid w:val="00A75FCD"/>
    <w:rsid w:val="00A762AB"/>
    <w:rsid w:val="00A76C58"/>
    <w:rsid w:val="00A802A5"/>
    <w:rsid w:val="00A81003"/>
    <w:rsid w:val="00A81757"/>
    <w:rsid w:val="00A823F8"/>
    <w:rsid w:val="00A82EFA"/>
    <w:rsid w:val="00A837E4"/>
    <w:rsid w:val="00A83E57"/>
    <w:rsid w:val="00A84885"/>
    <w:rsid w:val="00A84BA1"/>
    <w:rsid w:val="00A84E95"/>
    <w:rsid w:val="00A84F23"/>
    <w:rsid w:val="00A85135"/>
    <w:rsid w:val="00A85B03"/>
    <w:rsid w:val="00A8660F"/>
    <w:rsid w:val="00A86D21"/>
    <w:rsid w:val="00A87251"/>
    <w:rsid w:val="00A873CE"/>
    <w:rsid w:val="00A9067F"/>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651C"/>
    <w:rsid w:val="00A97012"/>
    <w:rsid w:val="00A97035"/>
    <w:rsid w:val="00A97534"/>
    <w:rsid w:val="00A977D1"/>
    <w:rsid w:val="00A97C43"/>
    <w:rsid w:val="00A97D4B"/>
    <w:rsid w:val="00AA0055"/>
    <w:rsid w:val="00AA0332"/>
    <w:rsid w:val="00AA07C4"/>
    <w:rsid w:val="00AA0A51"/>
    <w:rsid w:val="00AA0EB9"/>
    <w:rsid w:val="00AA0EC6"/>
    <w:rsid w:val="00AA1773"/>
    <w:rsid w:val="00AA188F"/>
    <w:rsid w:val="00AA2183"/>
    <w:rsid w:val="00AA2CD7"/>
    <w:rsid w:val="00AA3050"/>
    <w:rsid w:val="00AA337C"/>
    <w:rsid w:val="00AA4AA0"/>
    <w:rsid w:val="00AA5737"/>
    <w:rsid w:val="00AA5B1E"/>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B35"/>
    <w:rsid w:val="00AC1080"/>
    <w:rsid w:val="00AC11A3"/>
    <w:rsid w:val="00AC13BB"/>
    <w:rsid w:val="00AC1412"/>
    <w:rsid w:val="00AC1D80"/>
    <w:rsid w:val="00AC2721"/>
    <w:rsid w:val="00AC36AD"/>
    <w:rsid w:val="00AC3DBC"/>
    <w:rsid w:val="00AC4835"/>
    <w:rsid w:val="00AC4B54"/>
    <w:rsid w:val="00AC4E5A"/>
    <w:rsid w:val="00AC5053"/>
    <w:rsid w:val="00AC5498"/>
    <w:rsid w:val="00AC557B"/>
    <w:rsid w:val="00AC6317"/>
    <w:rsid w:val="00AC636A"/>
    <w:rsid w:val="00AC6D6F"/>
    <w:rsid w:val="00AC6F88"/>
    <w:rsid w:val="00AC72FB"/>
    <w:rsid w:val="00AD05A9"/>
    <w:rsid w:val="00AD0954"/>
    <w:rsid w:val="00AD0959"/>
    <w:rsid w:val="00AD11CD"/>
    <w:rsid w:val="00AD1FE2"/>
    <w:rsid w:val="00AD259F"/>
    <w:rsid w:val="00AD2823"/>
    <w:rsid w:val="00AD2AB0"/>
    <w:rsid w:val="00AD327A"/>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770"/>
    <w:rsid w:val="00AE368B"/>
    <w:rsid w:val="00AE3732"/>
    <w:rsid w:val="00AE3832"/>
    <w:rsid w:val="00AE3B80"/>
    <w:rsid w:val="00AE4029"/>
    <w:rsid w:val="00AE4851"/>
    <w:rsid w:val="00AE4A89"/>
    <w:rsid w:val="00AE4CB9"/>
    <w:rsid w:val="00AE4F28"/>
    <w:rsid w:val="00AE5436"/>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1C1"/>
    <w:rsid w:val="00AF73C8"/>
    <w:rsid w:val="00AF7509"/>
    <w:rsid w:val="00AF7553"/>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296"/>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D6E"/>
    <w:rsid w:val="00B1708D"/>
    <w:rsid w:val="00B17CB1"/>
    <w:rsid w:val="00B17F9D"/>
    <w:rsid w:val="00B20404"/>
    <w:rsid w:val="00B204BA"/>
    <w:rsid w:val="00B20BE2"/>
    <w:rsid w:val="00B20FEF"/>
    <w:rsid w:val="00B2106C"/>
    <w:rsid w:val="00B21BF8"/>
    <w:rsid w:val="00B23E03"/>
    <w:rsid w:val="00B24164"/>
    <w:rsid w:val="00B241D5"/>
    <w:rsid w:val="00B2583F"/>
    <w:rsid w:val="00B25D8F"/>
    <w:rsid w:val="00B26CD9"/>
    <w:rsid w:val="00B26D20"/>
    <w:rsid w:val="00B27551"/>
    <w:rsid w:val="00B275B6"/>
    <w:rsid w:val="00B27BB5"/>
    <w:rsid w:val="00B30244"/>
    <w:rsid w:val="00B30455"/>
    <w:rsid w:val="00B3063E"/>
    <w:rsid w:val="00B30672"/>
    <w:rsid w:val="00B306B0"/>
    <w:rsid w:val="00B30DDA"/>
    <w:rsid w:val="00B31093"/>
    <w:rsid w:val="00B3183A"/>
    <w:rsid w:val="00B327CF"/>
    <w:rsid w:val="00B33184"/>
    <w:rsid w:val="00B3430D"/>
    <w:rsid w:val="00B354FC"/>
    <w:rsid w:val="00B35746"/>
    <w:rsid w:val="00B366AE"/>
    <w:rsid w:val="00B36791"/>
    <w:rsid w:val="00B36940"/>
    <w:rsid w:val="00B40925"/>
    <w:rsid w:val="00B4098B"/>
    <w:rsid w:val="00B413F3"/>
    <w:rsid w:val="00B42F09"/>
    <w:rsid w:val="00B43195"/>
    <w:rsid w:val="00B435AD"/>
    <w:rsid w:val="00B436AE"/>
    <w:rsid w:val="00B43BCE"/>
    <w:rsid w:val="00B43D11"/>
    <w:rsid w:val="00B452B1"/>
    <w:rsid w:val="00B4589B"/>
    <w:rsid w:val="00B45CDA"/>
    <w:rsid w:val="00B45EAC"/>
    <w:rsid w:val="00B46064"/>
    <w:rsid w:val="00B46541"/>
    <w:rsid w:val="00B471AC"/>
    <w:rsid w:val="00B47437"/>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AD2"/>
    <w:rsid w:val="00B53CFA"/>
    <w:rsid w:val="00B53F06"/>
    <w:rsid w:val="00B54255"/>
    <w:rsid w:val="00B5452C"/>
    <w:rsid w:val="00B548C0"/>
    <w:rsid w:val="00B54999"/>
    <w:rsid w:val="00B5529D"/>
    <w:rsid w:val="00B555D4"/>
    <w:rsid w:val="00B55D75"/>
    <w:rsid w:val="00B55E08"/>
    <w:rsid w:val="00B5669B"/>
    <w:rsid w:val="00B56CB2"/>
    <w:rsid w:val="00B57D82"/>
    <w:rsid w:val="00B61C25"/>
    <w:rsid w:val="00B623D0"/>
    <w:rsid w:val="00B6262F"/>
    <w:rsid w:val="00B627E8"/>
    <w:rsid w:val="00B62A2E"/>
    <w:rsid w:val="00B63138"/>
    <w:rsid w:val="00B63414"/>
    <w:rsid w:val="00B6349B"/>
    <w:rsid w:val="00B63794"/>
    <w:rsid w:val="00B650DD"/>
    <w:rsid w:val="00B658C6"/>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60E"/>
    <w:rsid w:val="00B82812"/>
    <w:rsid w:val="00B82A55"/>
    <w:rsid w:val="00B82FBA"/>
    <w:rsid w:val="00B83109"/>
    <w:rsid w:val="00B83BBB"/>
    <w:rsid w:val="00B84085"/>
    <w:rsid w:val="00B84894"/>
    <w:rsid w:val="00B84EBE"/>
    <w:rsid w:val="00B853C2"/>
    <w:rsid w:val="00B867B8"/>
    <w:rsid w:val="00B869F8"/>
    <w:rsid w:val="00B86DF4"/>
    <w:rsid w:val="00B8733E"/>
    <w:rsid w:val="00B877BC"/>
    <w:rsid w:val="00B87D8B"/>
    <w:rsid w:val="00B9039C"/>
    <w:rsid w:val="00B907FC"/>
    <w:rsid w:val="00B9081F"/>
    <w:rsid w:val="00B9089E"/>
    <w:rsid w:val="00B91211"/>
    <w:rsid w:val="00B91DE4"/>
    <w:rsid w:val="00B920FC"/>
    <w:rsid w:val="00B92B56"/>
    <w:rsid w:val="00B92BAD"/>
    <w:rsid w:val="00B93BFF"/>
    <w:rsid w:val="00B94133"/>
    <w:rsid w:val="00B94834"/>
    <w:rsid w:val="00B94BE2"/>
    <w:rsid w:val="00B95849"/>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36DD"/>
    <w:rsid w:val="00BA470F"/>
    <w:rsid w:val="00BA475C"/>
    <w:rsid w:val="00BA5444"/>
    <w:rsid w:val="00BA59E3"/>
    <w:rsid w:val="00BA5C3F"/>
    <w:rsid w:val="00BA6C7B"/>
    <w:rsid w:val="00BA7187"/>
    <w:rsid w:val="00BB0021"/>
    <w:rsid w:val="00BB02C6"/>
    <w:rsid w:val="00BB1755"/>
    <w:rsid w:val="00BB1763"/>
    <w:rsid w:val="00BB1CF6"/>
    <w:rsid w:val="00BB40FE"/>
    <w:rsid w:val="00BB432F"/>
    <w:rsid w:val="00BB639B"/>
    <w:rsid w:val="00BB6F3D"/>
    <w:rsid w:val="00BC1017"/>
    <w:rsid w:val="00BC115B"/>
    <w:rsid w:val="00BC1591"/>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D03EC"/>
    <w:rsid w:val="00BD05A9"/>
    <w:rsid w:val="00BD06B7"/>
    <w:rsid w:val="00BD0A92"/>
    <w:rsid w:val="00BD0CA2"/>
    <w:rsid w:val="00BD1312"/>
    <w:rsid w:val="00BD2108"/>
    <w:rsid w:val="00BD219B"/>
    <w:rsid w:val="00BD3864"/>
    <w:rsid w:val="00BD40C1"/>
    <w:rsid w:val="00BD42EF"/>
    <w:rsid w:val="00BD45A8"/>
    <w:rsid w:val="00BD470F"/>
    <w:rsid w:val="00BD50DB"/>
    <w:rsid w:val="00BD51CF"/>
    <w:rsid w:val="00BD5D21"/>
    <w:rsid w:val="00BD6CE2"/>
    <w:rsid w:val="00BD70A2"/>
    <w:rsid w:val="00BD77DA"/>
    <w:rsid w:val="00BD7820"/>
    <w:rsid w:val="00BD7FA5"/>
    <w:rsid w:val="00BE144F"/>
    <w:rsid w:val="00BE1B28"/>
    <w:rsid w:val="00BE21B7"/>
    <w:rsid w:val="00BE2E7B"/>
    <w:rsid w:val="00BE304F"/>
    <w:rsid w:val="00BE30E9"/>
    <w:rsid w:val="00BE3199"/>
    <w:rsid w:val="00BE4673"/>
    <w:rsid w:val="00BE4DED"/>
    <w:rsid w:val="00BE542E"/>
    <w:rsid w:val="00BE567F"/>
    <w:rsid w:val="00BE59C2"/>
    <w:rsid w:val="00BE5EBF"/>
    <w:rsid w:val="00BE5F9D"/>
    <w:rsid w:val="00BE66EC"/>
    <w:rsid w:val="00BE6E4F"/>
    <w:rsid w:val="00BE7B0B"/>
    <w:rsid w:val="00BE7C57"/>
    <w:rsid w:val="00BF01CE"/>
    <w:rsid w:val="00BF0500"/>
    <w:rsid w:val="00BF05F9"/>
    <w:rsid w:val="00BF09E0"/>
    <w:rsid w:val="00BF1512"/>
    <w:rsid w:val="00BF24CA"/>
    <w:rsid w:val="00BF252E"/>
    <w:rsid w:val="00BF270C"/>
    <w:rsid w:val="00BF2991"/>
    <w:rsid w:val="00BF2C50"/>
    <w:rsid w:val="00BF2DAE"/>
    <w:rsid w:val="00BF4198"/>
    <w:rsid w:val="00BF4A82"/>
    <w:rsid w:val="00BF4E6A"/>
    <w:rsid w:val="00BF56D3"/>
    <w:rsid w:val="00BF5B3C"/>
    <w:rsid w:val="00BF6153"/>
    <w:rsid w:val="00BF61F6"/>
    <w:rsid w:val="00BF6CB6"/>
    <w:rsid w:val="00BF7711"/>
    <w:rsid w:val="00C004AC"/>
    <w:rsid w:val="00C01B96"/>
    <w:rsid w:val="00C02CE2"/>
    <w:rsid w:val="00C02ECA"/>
    <w:rsid w:val="00C03247"/>
    <w:rsid w:val="00C04617"/>
    <w:rsid w:val="00C04AA5"/>
    <w:rsid w:val="00C04E05"/>
    <w:rsid w:val="00C0646C"/>
    <w:rsid w:val="00C06F97"/>
    <w:rsid w:val="00C07521"/>
    <w:rsid w:val="00C07682"/>
    <w:rsid w:val="00C10439"/>
    <w:rsid w:val="00C109DD"/>
    <w:rsid w:val="00C116F7"/>
    <w:rsid w:val="00C11B5C"/>
    <w:rsid w:val="00C11FCA"/>
    <w:rsid w:val="00C13C09"/>
    <w:rsid w:val="00C13C1F"/>
    <w:rsid w:val="00C14441"/>
    <w:rsid w:val="00C14A74"/>
    <w:rsid w:val="00C15B8B"/>
    <w:rsid w:val="00C15E7F"/>
    <w:rsid w:val="00C15EAA"/>
    <w:rsid w:val="00C1611E"/>
    <w:rsid w:val="00C16932"/>
    <w:rsid w:val="00C16F6B"/>
    <w:rsid w:val="00C17368"/>
    <w:rsid w:val="00C17443"/>
    <w:rsid w:val="00C174C4"/>
    <w:rsid w:val="00C17A5E"/>
    <w:rsid w:val="00C17C1B"/>
    <w:rsid w:val="00C2023E"/>
    <w:rsid w:val="00C20610"/>
    <w:rsid w:val="00C20927"/>
    <w:rsid w:val="00C21256"/>
    <w:rsid w:val="00C216A5"/>
    <w:rsid w:val="00C21835"/>
    <w:rsid w:val="00C21C86"/>
    <w:rsid w:val="00C223CC"/>
    <w:rsid w:val="00C225DC"/>
    <w:rsid w:val="00C22602"/>
    <w:rsid w:val="00C2294B"/>
    <w:rsid w:val="00C22B2D"/>
    <w:rsid w:val="00C22DFB"/>
    <w:rsid w:val="00C23053"/>
    <w:rsid w:val="00C2324C"/>
    <w:rsid w:val="00C23C8F"/>
    <w:rsid w:val="00C24470"/>
    <w:rsid w:val="00C248CA"/>
    <w:rsid w:val="00C257E0"/>
    <w:rsid w:val="00C25B7F"/>
    <w:rsid w:val="00C25DFB"/>
    <w:rsid w:val="00C27490"/>
    <w:rsid w:val="00C27B85"/>
    <w:rsid w:val="00C27C11"/>
    <w:rsid w:val="00C300F7"/>
    <w:rsid w:val="00C301DB"/>
    <w:rsid w:val="00C30276"/>
    <w:rsid w:val="00C30591"/>
    <w:rsid w:val="00C3093C"/>
    <w:rsid w:val="00C30F21"/>
    <w:rsid w:val="00C31A00"/>
    <w:rsid w:val="00C31C3D"/>
    <w:rsid w:val="00C32760"/>
    <w:rsid w:val="00C331F9"/>
    <w:rsid w:val="00C338DF"/>
    <w:rsid w:val="00C34AC9"/>
    <w:rsid w:val="00C355BF"/>
    <w:rsid w:val="00C35AFE"/>
    <w:rsid w:val="00C3621C"/>
    <w:rsid w:val="00C366DF"/>
    <w:rsid w:val="00C3677C"/>
    <w:rsid w:val="00C36BC9"/>
    <w:rsid w:val="00C36F37"/>
    <w:rsid w:val="00C37788"/>
    <w:rsid w:val="00C40855"/>
    <w:rsid w:val="00C41C2E"/>
    <w:rsid w:val="00C41D19"/>
    <w:rsid w:val="00C4234D"/>
    <w:rsid w:val="00C433B9"/>
    <w:rsid w:val="00C44068"/>
    <w:rsid w:val="00C45744"/>
    <w:rsid w:val="00C4575E"/>
    <w:rsid w:val="00C45C60"/>
    <w:rsid w:val="00C46307"/>
    <w:rsid w:val="00C464C9"/>
    <w:rsid w:val="00C47D42"/>
    <w:rsid w:val="00C47DAC"/>
    <w:rsid w:val="00C47FD5"/>
    <w:rsid w:val="00C50A6E"/>
    <w:rsid w:val="00C50E67"/>
    <w:rsid w:val="00C51A8D"/>
    <w:rsid w:val="00C51D78"/>
    <w:rsid w:val="00C5300D"/>
    <w:rsid w:val="00C5371F"/>
    <w:rsid w:val="00C543CD"/>
    <w:rsid w:val="00C54AA9"/>
    <w:rsid w:val="00C54B45"/>
    <w:rsid w:val="00C54C73"/>
    <w:rsid w:val="00C54DB3"/>
    <w:rsid w:val="00C55475"/>
    <w:rsid w:val="00C55765"/>
    <w:rsid w:val="00C56000"/>
    <w:rsid w:val="00C56090"/>
    <w:rsid w:val="00C578BA"/>
    <w:rsid w:val="00C602F0"/>
    <w:rsid w:val="00C617E4"/>
    <w:rsid w:val="00C618C3"/>
    <w:rsid w:val="00C61BCF"/>
    <w:rsid w:val="00C62691"/>
    <w:rsid w:val="00C62752"/>
    <w:rsid w:val="00C62D16"/>
    <w:rsid w:val="00C6335E"/>
    <w:rsid w:val="00C634A4"/>
    <w:rsid w:val="00C64038"/>
    <w:rsid w:val="00C6426D"/>
    <w:rsid w:val="00C64384"/>
    <w:rsid w:val="00C64AAE"/>
    <w:rsid w:val="00C659A5"/>
    <w:rsid w:val="00C661A2"/>
    <w:rsid w:val="00C662E1"/>
    <w:rsid w:val="00C66774"/>
    <w:rsid w:val="00C66DF6"/>
    <w:rsid w:val="00C675DA"/>
    <w:rsid w:val="00C6796D"/>
    <w:rsid w:val="00C67D4D"/>
    <w:rsid w:val="00C7013E"/>
    <w:rsid w:val="00C70838"/>
    <w:rsid w:val="00C70C32"/>
    <w:rsid w:val="00C70DC2"/>
    <w:rsid w:val="00C7193A"/>
    <w:rsid w:val="00C71BC9"/>
    <w:rsid w:val="00C72BDD"/>
    <w:rsid w:val="00C72D7D"/>
    <w:rsid w:val="00C73C5B"/>
    <w:rsid w:val="00C74138"/>
    <w:rsid w:val="00C74B7E"/>
    <w:rsid w:val="00C74CC3"/>
    <w:rsid w:val="00C753F0"/>
    <w:rsid w:val="00C756A9"/>
    <w:rsid w:val="00C75940"/>
    <w:rsid w:val="00C76516"/>
    <w:rsid w:val="00C76791"/>
    <w:rsid w:val="00C77345"/>
    <w:rsid w:val="00C77CF3"/>
    <w:rsid w:val="00C77FA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213"/>
    <w:rsid w:val="00C84C2F"/>
    <w:rsid w:val="00C8562E"/>
    <w:rsid w:val="00C863AC"/>
    <w:rsid w:val="00C869BF"/>
    <w:rsid w:val="00C869DE"/>
    <w:rsid w:val="00C86A7E"/>
    <w:rsid w:val="00C87951"/>
    <w:rsid w:val="00C901DF"/>
    <w:rsid w:val="00C9031F"/>
    <w:rsid w:val="00C90C75"/>
    <w:rsid w:val="00C9168A"/>
    <w:rsid w:val="00C91B5C"/>
    <w:rsid w:val="00C92DC9"/>
    <w:rsid w:val="00C930D2"/>
    <w:rsid w:val="00C93565"/>
    <w:rsid w:val="00C936EE"/>
    <w:rsid w:val="00C93A9A"/>
    <w:rsid w:val="00C95A41"/>
    <w:rsid w:val="00C97084"/>
    <w:rsid w:val="00C97196"/>
    <w:rsid w:val="00C97B01"/>
    <w:rsid w:val="00C97BAB"/>
    <w:rsid w:val="00CA0851"/>
    <w:rsid w:val="00CA0BBC"/>
    <w:rsid w:val="00CA1969"/>
    <w:rsid w:val="00CA209D"/>
    <w:rsid w:val="00CA21E1"/>
    <w:rsid w:val="00CA28F5"/>
    <w:rsid w:val="00CA2A51"/>
    <w:rsid w:val="00CA2ABD"/>
    <w:rsid w:val="00CA2B6E"/>
    <w:rsid w:val="00CA2E75"/>
    <w:rsid w:val="00CA357A"/>
    <w:rsid w:val="00CA3D3B"/>
    <w:rsid w:val="00CA44E0"/>
    <w:rsid w:val="00CA4EB3"/>
    <w:rsid w:val="00CA55B2"/>
    <w:rsid w:val="00CA5C27"/>
    <w:rsid w:val="00CA663F"/>
    <w:rsid w:val="00CA6A7D"/>
    <w:rsid w:val="00CA6C19"/>
    <w:rsid w:val="00CA7895"/>
    <w:rsid w:val="00CA7B98"/>
    <w:rsid w:val="00CA7F55"/>
    <w:rsid w:val="00CB00BB"/>
    <w:rsid w:val="00CB02EC"/>
    <w:rsid w:val="00CB1340"/>
    <w:rsid w:val="00CB2124"/>
    <w:rsid w:val="00CB2A09"/>
    <w:rsid w:val="00CB2EF7"/>
    <w:rsid w:val="00CB48EE"/>
    <w:rsid w:val="00CB4D54"/>
    <w:rsid w:val="00CB699D"/>
    <w:rsid w:val="00CB6AB5"/>
    <w:rsid w:val="00CB73A7"/>
    <w:rsid w:val="00CB766A"/>
    <w:rsid w:val="00CB7D58"/>
    <w:rsid w:val="00CC19B1"/>
    <w:rsid w:val="00CC19C3"/>
    <w:rsid w:val="00CC23AF"/>
    <w:rsid w:val="00CC23B7"/>
    <w:rsid w:val="00CC2C87"/>
    <w:rsid w:val="00CC2EDE"/>
    <w:rsid w:val="00CC3155"/>
    <w:rsid w:val="00CC3288"/>
    <w:rsid w:val="00CC4129"/>
    <w:rsid w:val="00CC445B"/>
    <w:rsid w:val="00CC4535"/>
    <w:rsid w:val="00CC4CEE"/>
    <w:rsid w:val="00CC5E43"/>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F2C"/>
    <w:rsid w:val="00CD405F"/>
    <w:rsid w:val="00CD45CF"/>
    <w:rsid w:val="00CD45D5"/>
    <w:rsid w:val="00CD47B6"/>
    <w:rsid w:val="00CD47FC"/>
    <w:rsid w:val="00CD550B"/>
    <w:rsid w:val="00CD56C7"/>
    <w:rsid w:val="00CD6D39"/>
    <w:rsid w:val="00CD761D"/>
    <w:rsid w:val="00CD7942"/>
    <w:rsid w:val="00CD7B91"/>
    <w:rsid w:val="00CE0210"/>
    <w:rsid w:val="00CE0287"/>
    <w:rsid w:val="00CE0A6F"/>
    <w:rsid w:val="00CE0EB8"/>
    <w:rsid w:val="00CE0F00"/>
    <w:rsid w:val="00CE1605"/>
    <w:rsid w:val="00CE1742"/>
    <w:rsid w:val="00CE2358"/>
    <w:rsid w:val="00CE2AB3"/>
    <w:rsid w:val="00CE2B07"/>
    <w:rsid w:val="00CE35F9"/>
    <w:rsid w:val="00CE36CE"/>
    <w:rsid w:val="00CE3C9F"/>
    <w:rsid w:val="00CE3F8B"/>
    <w:rsid w:val="00CE4877"/>
    <w:rsid w:val="00CE48D5"/>
    <w:rsid w:val="00CE513F"/>
    <w:rsid w:val="00CE5EC7"/>
    <w:rsid w:val="00CE6386"/>
    <w:rsid w:val="00CE6BB3"/>
    <w:rsid w:val="00CE6D8A"/>
    <w:rsid w:val="00CF0385"/>
    <w:rsid w:val="00CF0D4E"/>
    <w:rsid w:val="00CF0E45"/>
    <w:rsid w:val="00CF0E8D"/>
    <w:rsid w:val="00CF0EB6"/>
    <w:rsid w:val="00CF0FDC"/>
    <w:rsid w:val="00CF15A1"/>
    <w:rsid w:val="00CF1687"/>
    <w:rsid w:val="00CF1866"/>
    <w:rsid w:val="00CF1D8C"/>
    <w:rsid w:val="00CF2167"/>
    <w:rsid w:val="00CF24A3"/>
    <w:rsid w:val="00CF29AD"/>
    <w:rsid w:val="00CF2ACC"/>
    <w:rsid w:val="00CF319D"/>
    <w:rsid w:val="00CF3828"/>
    <w:rsid w:val="00CF38E0"/>
    <w:rsid w:val="00CF4785"/>
    <w:rsid w:val="00CF49C1"/>
    <w:rsid w:val="00CF4A8A"/>
    <w:rsid w:val="00CF4B73"/>
    <w:rsid w:val="00CF5071"/>
    <w:rsid w:val="00CF5187"/>
    <w:rsid w:val="00CF51F2"/>
    <w:rsid w:val="00CF568F"/>
    <w:rsid w:val="00CF59A6"/>
    <w:rsid w:val="00CF6442"/>
    <w:rsid w:val="00CF6C05"/>
    <w:rsid w:val="00CF7C73"/>
    <w:rsid w:val="00CF7EFD"/>
    <w:rsid w:val="00D02142"/>
    <w:rsid w:val="00D021C1"/>
    <w:rsid w:val="00D0235C"/>
    <w:rsid w:val="00D0277A"/>
    <w:rsid w:val="00D030E4"/>
    <w:rsid w:val="00D0343F"/>
    <w:rsid w:val="00D03B9F"/>
    <w:rsid w:val="00D03FEE"/>
    <w:rsid w:val="00D0506C"/>
    <w:rsid w:val="00D05A3B"/>
    <w:rsid w:val="00D05C76"/>
    <w:rsid w:val="00D06465"/>
    <w:rsid w:val="00D06875"/>
    <w:rsid w:val="00D06A05"/>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684"/>
    <w:rsid w:val="00D149E2"/>
    <w:rsid w:val="00D14C20"/>
    <w:rsid w:val="00D14CB1"/>
    <w:rsid w:val="00D159C7"/>
    <w:rsid w:val="00D159EC"/>
    <w:rsid w:val="00D16654"/>
    <w:rsid w:val="00D16727"/>
    <w:rsid w:val="00D16942"/>
    <w:rsid w:val="00D16EF9"/>
    <w:rsid w:val="00D20AF8"/>
    <w:rsid w:val="00D21112"/>
    <w:rsid w:val="00D213A9"/>
    <w:rsid w:val="00D22045"/>
    <w:rsid w:val="00D22243"/>
    <w:rsid w:val="00D223E3"/>
    <w:rsid w:val="00D22C61"/>
    <w:rsid w:val="00D22C67"/>
    <w:rsid w:val="00D23E4B"/>
    <w:rsid w:val="00D24079"/>
    <w:rsid w:val="00D2412E"/>
    <w:rsid w:val="00D24179"/>
    <w:rsid w:val="00D25122"/>
    <w:rsid w:val="00D2542A"/>
    <w:rsid w:val="00D25A04"/>
    <w:rsid w:val="00D268CF"/>
    <w:rsid w:val="00D26DDB"/>
    <w:rsid w:val="00D270C5"/>
    <w:rsid w:val="00D27291"/>
    <w:rsid w:val="00D27DC6"/>
    <w:rsid w:val="00D27E66"/>
    <w:rsid w:val="00D308D4"/>
    <w:rsid w:val="00D30C9F"/>
    <w:rsid w:val="00D31645"/>
    <w:rsid w:val="00D317AD"/>
    <w:rsid w:val="00D318E2"/>
    <w:rsid w:val="00D31ACA"/>
    <w:rsid w:val="00D31B55"/>
    <w:rsid w:val="00D32FB0"/>
    <w:rsid w:val="00D333E2"/>
    <w:rsid w:val="00D335E7"/>
    <w:rsid w:val="00D33D63"/>
    <w:rsid w:val="00D34E38"/>
    <w:rsid w:val="00D35B85"/>
    <w:rsid w:val="00D35D57"/>
    <w:rsid w:val="00D35DEB"/>
    <w:rsid w:val="00D3623C"/>
    <w:rsid w:val="00D364D6"/>
    <w:rsid w:val="00D36DBB"/>
    <w:rsid w:val="00D37836"/>
    <w:rsid w:val="00D40D3C"/>
    <w:rsid w:val="00D40EE6"/>
    <w:rsid w:val="00D412D3"/>
    <w:rsid w:val="00D4131A"/>
    <w:rsid w:val="00D420BD"/>
    <w:rsid w:val="00D422DD"/>
    <w:rsid w:val="00D42746"/>
    <w:rsid w:val="00D4279D"/>
    <w:rsid w:val="00D43CBB"/>
    <w:rsid w:val="00D44B71"/>
    <w:rsid w:val="00D44E03"/>
    <w:rsid w:val="00D4530C"/>
    <w:rsid w:val="00D4557C"/>
    <w:rsid w:val="00D457EC"/>
    <w:rsid w:val="00D4593D"/>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2F4D"/>
    <w:rsid w:val="00D63A35"/>
    <w:rsid w:val="00D63E6E"/>
    <w:rsid w:val="00D6459A"/>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20E2"/>
    <w:rsid w:val="00D7212F"/>
    <w:rsid w:val="00D721B8"/>
    <w:rsid w:val="00D72386"/>
    <w:rsid w:val="00D72726"/>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44FC"/>
    <w:rsid w:val="00D84933"/>
    <w:rsid w:val="00D84980"/>
    <w:rsid w:val="00D849F8"/>
    <w:rsid w:val="00D84B40"/>
    <w:rsid w:val="00D8573B"/>
    <w:rsid w:val="00D85D02"/>
    <w:rsid w:val="00D86270"/>
    <w:rsid w:val="00D867CA"/>
    <w:rsid w:val="00D86ABE"/>
    <w:rsid w:val="00D8725F"/>
    <w:rsid w:val="00D877B3"/>
    <w:rsid w:val="00D87885"/>
    <w:rsid w:val="00D87AB2"/>
    <w:rsid w:val="00D90104"/>
    <w:rsid w:val="00D90618"/>
    <w:rsid w:val="00D9061B"/>
    <w:rsid w:val="00D906DB"/>
    <w:rsid w:val="00D90740"/>
    <w:rsid w:val="00D909F9"/>
    <w:rsid w:val="00D90B21"/>
    <w:rsid w:val="00D90C16"/>
    <w:rsid w:val="00D90EB1"/>
    <w:rsid w:val="00D915BB"/>
    <w:rsid w:val="00D92422"/>
    <w:rsid w:val="00D9276E"/>
    <w:rsid w:val="00D92ABD"/>
    <w:rsid w:val="00D92ABE"/>
    <w:rsid w:val="00D92C98"/>
    <w:rsid w:val="00D93D4E"/>
    <w:rsid w:val="00D93F20"/>
    <w:rsid w:val="00D9419C"/>
    <w:rsid w:val="00D9452F"/>
    <w:rsid w:val="00D949C9"/>
    <w:rsid w:val="00D95146"/>
    <w:rsid w:val="00D9526B"/>
    <w:rsid w:val="00D95582"/>
    <w:rsid w:val="00D95718"/>
    <w:rsid w:val="00D95797"/>
    <w:rsid w:val="00D961EC"/>
    <w:rsid w:val="00D964A8"/>
    <w:rsid w:val="00D96C0C"/>
    <w:rsid w:val="00D97531"/>
    <w:rsid w:val="00D97591"/>
    <w:rsid w:val="00D97A80"/>
    <w:rsid w:val="00D97C02"/>
    <w:rsid w:val="00DA04B7"/>
    <w:rsid w:val="00DA175A"/>
    <w:rsid w:val="00DA1928"/>
    <w:rsid w:val="00DA19C1"/>
    <w:rsid w:val="00DA24E7"/>
    <w:rsid w:val="00DA3079"/>
    <w:rsid w:val="00DA3680"/>
    <w:rsid w:val="00DA391F"/>
    <w:rsid w:val="00DA3DB5"/>
    <w:rsid w:val="00DA3E41"/>
    <w:rsid w:val="00DA3E4F"/>
    <w:rsid w:val="00DA43FE"/>
    <w:rsid w:val="00DA5164"/>
    <w:rsid w:val="00DA52D7"/>
    <w:rsid w:val="00DA5421"/>
    <w:rsid w:val="00DA5A74"/>
    <w:rsid w:val="00DA60DF"/>
    <w:rsid w:val="00DA6DCF"/>
    <w:rsid w:val="00DA6E04"/>
    <w:rsid w:val="00DA703E"/>
    <w:rsid w:val="00DB0820"/>
    <w:rsid w:val="00DB0DE0"/>
    <w:rsid w:val="00DB0EAE"/>
    <w:rsid w:val="00DB11EF"/>
    <w:rsid w:val="00DB1553"/>
    <w:rsid w:val="00DB1BB7"/>
    <w:rsid w:val="00DB1F38"/>
    <w:rsid w:val="00DB263E"/>
    <w:rsid w:val="00DB312B"/>
    <w:rsid w:val="00DB3824"/>
    <w:rsid w:val="00DB3C44"/>
    <w:rsid w:val="00DB43BD"/>
    <w:rsid w:val="00DB4A87"/>
    <w:rsid w:val="00DB51D7"/>
    <w:rsid w:val="00DB5262"/>
    <w:rsid w:val="00DB527C"/>
    <w:rsid w:val="00DB554E"/>
    <w:rsid w:val="00DB5598"/>
    <w:rsid w:val="00DB57F9"/>
    <w:rsid w:val="00DB5944"/>
    <w:rsid w:val="00DB6936"/>
    <w:rsid w:val="00DB7539"/>
    <w:rsid w:val="00DC0952"/>
    <w:rsid w:val="00DC1341"/>
    <w:rsid w:val="00DC1457"/>
    <w:rsid w:val="00DC150A"/>
    <w:rsid w:val="00DC1AEB"/>
    <w:rsid w:val="00DC211A"/>
    <w:rsid w:val="00DC215C"/>
    <w:rsid w:val="00DC21B6"/>
    <w:rsid w:val="00DC23C4"/>
    <w:rsid w:val="00DC24D2"/>
    <w:rsid w:val="00DC2B4A"/>
    <w:rsid w:val="00DC2E7E"/>
    <w:rsid w:val="00DC3C83"/>
    <w:rsid w:val="00DC46F2"/>
    <w:rsid w:val="00DC47AC"/>
    <w:rsid w:val="00DC6329"/>
    <w:rsid w:val="00DC71FA"/>
    <w:rsid w:val="00DC7335"/>
    <w:rsid w:val="00DC7BFA"/>
    <w:rsid w:val="00DC7CF6"/>
    <w:rsid w:val="00DD0A10"/>
    <w:rsid w:val="00DD0C94"/>
    <w:rsid w:val="00DD0F4B"/>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E0CCE"/>
    <w:rsid w:val="00DE121F"/>
    <w:rsid w:val="00DE1523"/>
    <w:rsid w:val="00DE171A"/>
    <w:rsid w:val="00DE1F4A"/>
    <w:rsid w:val="00DE29BB"/>
    <w:rsid w:val="00DE2B2D"/>
    <w:rsid w:val="00DE2C59"/>
    <w:rsid w:val="00DE36C0"/>
    <w:rsid w:val="00DE4D47"/>
    <w:rsid w:val="00DE51AE"/>
    <w:rsid w:val="00DE66AE"/>
    <w:rsid w:val="00DE6B8F"/>
    <w:rsid w:val="00DE6F51"/>
    <w:rsid w:val="00DE6FF9"/>
    <w:rsid w:val="00DF064E"/>
    <w:rsid w:val="00DF0F78"/>
    <w:rsid w:val="00DF1145"/>
    <w:rsid w:val="00DF1A6D"/>
    <w:rsid w:val="00DF1C23"/>
    <w:rsid w:val="00DF242B"/>
    <w:rsid w:val="00DF3DC3"/>
    <w:rsid w:val="00DF3FA7"/>
    <w:rsid w:val="00DF494F"/>
    <w:rsid w:val="00DF4F62"/>
    <w:rsid w:val="00DF560A"/>
    <w:rsid w:val="00DF598D"/>
    <w:rsid w:val="00DF6119"/>
    <w:rsid w:val="00DF63FC"/>
    <w:rsid w:val="00DF65CB"/>
    <w:rsid w:val="00DF6D0E"/>
    <w:rsid w:val="00DF7FD0"/>
    <w:rsid w:val="00E0038E"/>
    <w:rsid w:val="00E00A66"/>
    <w:rsid w:val="00E00F13"/>
    <w:rsid w:val="00E0147F"/>
    <w:rsid w:val="00E0188A"/>
    <w:rsid w:val="00E02CC3"/>
    <w:rsid w:val="00E02FEF"/>
    <w:rsid w:val="00E0332C"/>
    <w:rsid w:val="00E03A39"/>
    <w:rsid w:val="00E03D3A"/>
    <w:rsid w:val="00E03DBA"/>
    <w:rsid w:val="00E042E5"/>
    <w:rsid w:val="00E0445B"/>
    <w:rsid w:val="00E045EE"/>
    <w:rsid w:val="00E05022"/>
    <w:rsid w:val="00E0540D"/>
    <w:rsid w:val="00E05C91"/>
    <w:rsid w:val="00E061AA"/>
    <w:rsid w:val="00E0672E"/>
    <w:rsid w:val="00E06D8E"/>
    <w:rsid w:val="00E1008F"/>
    <w:rsid w:val="00E1026C"/>
    <w:rsid w:val="00E10DE9"/>
    <w:rsid w:val="00E10EFF"/>
    <w:rsid w:val="00E10F54"/>
    <w:rsid w:val="00E11070"/>
    <w:rsid w:val="00E1109D"/>
    <w:rsid w:val="00E110D2"/>
    <w:rsid w:val="00E11A23"/>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51"/>
    <w:rsid w:val="00E17FDB"/>
    <w:rsid w:val="00E201DA"/>
    <w:rsid w:val="00E20981"/>
    <w:rsid w:val="00E20C52"/>
    <w:rsid w:val="00E21122"/>
    <w:rsid w:val="00E21311"/>
    <w:rsid w:val="00E21BB8"/>
    <w:rsid w:val="00E230AE"/>
    <w:rsid w:val="00E23574"/>
    <w:rsid w:val="00E2379D"/>
    <w:rsid w:val="00E239E4"/>
    <w:rsid w:val="00E23DF0"/>
    <w:rsid w:val="00E24B75"/>
    <w:rsid w:val="00E250AE"/>
    <w:rsid w:val="00E25408"/>
    <w:rsid w:val="00E25752"/>
    <w:rsid w:val="00E258A2"/>
    <w:rsid w:val="00E26014"/>
    <w:rsid w:val="00E260E3"/>
    <w:rsid w:val="00E2728A"/>
    <w:rsid w:val="00E30081"/>
    <w:rsid w:val="00E305A5"/>
    <w:rsid w:val="00E30F7F"/>
    <w:rsid w:val="00E318F3"/>
    <w:rsid w:val="00E322E7"/>
    <w:rsid w:val="00E32AC4"/>
    <w:rsid w:val="00E33225"/>
    <w:rsid w:val="00E33BAF"/>
    <w:rsid w:val="00E33CCD"/>
    <w:rsid w:val="00E3413E"/>
    <w:rsid w:val="00E34223"/>
    <w:rsid w:val="00E3450D"/>
    <w:rsid w:val="00E3457C"/>
    <w:rsid w:val="00E34848"/>
    <w:rsid w:val="00E34BBB"/>
    <w:rsid w:val="00E3591A"/>
    <w:rsid w:val="00E35E93"/>
    <w:rsid w:val="00E3643C"/>
    <w:rsid w:val="00E365AD"/>
    <w:rsid w:val="00E368BA"/>
    <w:rsid w:val="00E36BAA"/>
    <w:rsid w:val="00E37FC5"/>
    <w:rsid w:val="00E401FD"/>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824"/>
    <w:rsid w:val="00E670F9"/>
    <w:rsid w:val="00E67104"/>
    <w:rsid w:val="00E71D3C"/>
    <w:rsid w:val="00E71DD7"/>
    <w:rsid w:val="00E7393C"/>
    <w:rsid w:val="00E73F13"/>
    <w:rsid w:val="00E74299"/>
    <w:rsid w:val="00E7432B"/>
    <w:rsid w:val="00E74337"/>
    <w:rsid w:val="00E74D95"/>
    <w:rsid w:val="00E75321"/>
    <w:rsid w:val="00E76EAC"/>
    <w:rsid w:val="00E778F9"/>
    <w:rsid w:val="00E77A64"/>
    <w:rsid w:val="00E80000"/>
    <w:rsid w:val="00E80E92"/>
    <w:rsid w:val="00E814F7"/>
    <w:rsid w:val="00E814FC"/>
    <w:rsid w:val="00E818D1"/>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79"/>
    <w:rsid w:val="00E85496"/>
    <w:rsid w:val="00E85B39"/>
    <w:rsid w:val="00E86876"/>
    <w:rsid w:val="00E86BFA"/>
    <w:rsid w:val="00E877B3"/>
    <w:rsid w:val="00E87EA7"/>
    <w:rsid w:val="00E90544"/>
    <w:rsid w:val="00E905A3"/>
    <w:rsid w:val="00E905D1"/>
    <w:rsid w:val="00E909F2"/>
    <w:rsid w:val="00E90F7C"/>
    <w:rsid w:val="00E914D8"/>
    <w:rsid w:val="00E916EE"/>
    <w:rsid w:val="00E918BD"/>
    <w:rsid w:val="00E91907"/>
    <w:rsid w:val="00E91AEF"/>
    <w:rsid w:val="00E92434"/>
    <w:rsid w:val="00E9271C"/>
    <w:rsid w:val="00E92DC8"/>
    <w:rsid w:val="00E930A8"/>
    <w:rsid w:val="00E9329B"/>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64A"/>
    <w:rsid w:val="00EA4C4E"/>
    <w:rsid w:val="00EA5220"/>
    <w:rsid w:val="00EA569B"/>
    <w:rsid w:val="00EA59AA"/>
    <w:rsid w:val="00EA5B38"/>
    <w:rsid w:val="00EA62B8"/>
    <w:rsid w:val="00EA6438"/>
    <w:rsid w:val="00EA67D2"/>
    <w:rsid w:val="00EA68EA"/>
    <w:rsid w:val="00EA6CE9"/>
    <w:rsid w:val="00EA6D03"/>
    <w:rsid w:val="00EA6EA9"/>
    <w:rsid w:val="00EA7036"/>
    <w:rsid w:val="00EA7DB7"/>
    <w:rsid w:val="00EB0123"/>
    <w:rsid w:val="00EB01E5"/>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63"/>
    <w:rsid w:val="00EB7D8B"/>
    <w:rsid w:val="00EC06DA"/>
    <w:rsid w:val="00EC0D5D"/>
    <w:rsid w:val="00EC1410"/>
    <w:rsid w:val="00EC26E1"/>
    <w:rsid w:val="00EC3F6A"/>
    <w:rsid w:val="00EC4457"/>
    <w:rsid w:val="00EC503E"/>
    <w:rsid w:val="00EC550E"/>
    <w:rsid w:val="00EC570D"/>
    <w:rsid w:val="00EC5CFD"/>
    <w:rsid w:val="00EC626D"/>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F2A"/>
    <w:rsid w:val="00ED2FD0"/>
    <w:rsid w:val="00ED3092"/>
    <w:rsid w:val="00ED3D65"/>
    <w:rsid w:val="00ED3E89"/>
    <w:rsid w:val="00ED4A48"/>
    <w:rsid w:val="00ED502F"/>
    <w:rsid w:val="00ED585D"/>
    <w:rsid w:val="00ED5919"/>
    <w:rsid w:val="00ED6198"/>
    <w:rsid w:val="00ED65B0"/>
    <w:rsid w:val="00ED66B9"/>
    <w:rsid w:val="00ED6C57"/>
    <w:rsid w:val="00ED7965"/>
    <w:rsid w:val="00ED79F3"/>
    <w:rsid w:val="00EE00CD"/>
    <w:rsid w:val="00EE01D6"/>
    <w:rsid w:val="00EE0391"/>
    <w:rsid w:val="00EE08D2"/>
    <w:rsid w:val="00EE0ED1"/>
    <w:rsid w:val="00EE15B6"/>
    <w:rsid w:val="00EE1C3D"/>
    <w:rsid w:val="00EE231C"/>
    <w:rsid w:val="00EE2407"/>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71CC"/>
    <w:rsid w:val="00EF725F"/>
    <w:rsid w:val="00F00091"/>
    <w:rsid w:val="00F01279"/>
    <w:rsid w:val="00F013C7"/>
    <w:rsid w:val="00F017D0"/>
    <w:rsid w:val="00F01DB0"/>
    <w:rsid w:val="00F023B8"/>
    <w:rsid w:val="00F024BF"/>
    <w:rsid w:val="00F02C32"/>
    <w:rsid w:val="00F02FAC"/>
    <w:rsid w:val="00F032E7"/>
    <w:rsid w:val="00F03546"/>
    <w:rsid w:val="00F03FDE"/>
    <w:rsid w:val="00F042D5"/>
    <w:rsid w:val="00F0503E"/>
    <w:rsid w:val="00F056CB"/>
    <w:rsid w:val="00F05872"/>
    <w:rsid w:val="00F05F1A"/>
    <w:rsid w:val="00F067BF"/>
    <w:rsid w:val="00F06DFB"/>
    <w:rsid w:val="00F07982"/>
    <w:rsid w:val="00F1033F"/>
    <w:rsid w:val="00F10388"/>
    <w:rsid w:val="00F11D3C"/>
    <w:rsid w:val="00F122FE"/>
    <w:rsid w:val="00F12546"/>
    <w:rsid w:val="00F1269B"/>
    <w:rsid w:val="00F12888"/>
    <w:rsid w:val="00F133DC"/>
    <w:rsid w:val="00F14B28"/>
    <w:rsid w:val="00F15446"/>
    <w:rsid w:val="00F15493"/>
    <w:rsid w:val="00F16FD9"/>
    <w:rsid w:val="00F17050"/>
    <w:rsid w:val="00F176D8"/>
    <w:rsid w:val="00F17A61"/>
    <w:rsid w:val="00F17EB0"/>
    <w:rsid w:val="00F20047"/>
    <w:rsid w:val="00F213F8"/>
    <w:rsid w:val="00F21566"/>
    <w:rsid w:val="00F21C68"/>
    <w:rsid w:val="00F225C1"/>
    <w:rsid w:val="00F22600"/>
    <w:rsid w:val="00F2354B"/>
    <w:rsid w:val="00F23743"/>
    <w:rsid w:val="00F23882"/>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7201"/>
    <w:rsid w:val="00F27757"/>
    <w:rsid w:val="00F27B42"/>
    <w:rsid w:val="00F27DF0"/>
    <w:rsid w:val="00F30221"/>
    <w:rsid w:val="00F305F5"/>
    <w:rsid w:val="00F30FBD"/>
    <w:rsid w:val="00F31089"/>
    <w:rsid w:val="00F3215B"/>
    <w:rsid w:val="00F32426"/>
    <w:rsid w:val="00F32A4A"/>
    <w:rsid w:val="00F32AB3"/>
    <w:rsid w:val="00F32D24"/>
    <w:rsid w:val="00F32F47"/>
    <w:rsid w:val="00F32FF8"/>
    <w:rsid w:val="00F33D26"/>
    <w:rsid w:val="00F34544"/>
    <w:rsid w:val="00F34551"/>
    <w:rsid w:val="00F3475D"/>
    <w:rsid w:val="00F347D3"/>
    <w:rsid w:val="00F34A5B"/>
    <w:rsid w:val="00F34E95"/>
    <w:rsid w:val="00F34F23"/>
    <w:rsid w:val="00F354AD"/>
    <w:rsid w:val="00F35D43"/>
    <w:rsid w:val="00F36A84"/>
    <w:rsid w:val="00F37F4F"/>
    <w:rsid w:val="00F401A7"/>
    <w:rsid w:val="00F40563"/>
    <w:rsid w:val="00F409A7"/>
    <w:rsid w:val="00F40A4A"/>
    <w:rsid w:val="00F40C32"/>
    <w:rsid w:val="00F41052"/>
    <w:rsid w:val="00F41864"/>
    <w:rsid w:val="00F41CFA"/>
    <w:rsid w:val="00F4386A"/>
    <w:rsid w:val="00F43913"/>
    <w:rsid w:val="00F43FBF"/>
    <w:rsid w:val="00F447F4"/>
    <w:rsid w:val="00F44BCE"/>
    <w:rsid w:val="00F44DDF"/>
    <w:rsid w:val="00F44E01"/>
    <w:rsid w:val="00F4541F"/>
    <w:rsid w:val="00F45425"/>
    <w:rsid w:val="00F4613D"/>
    <w:rsid w:val="00F462A5"/>
    <w:rsid w:val="00F46E8D"/>
    <w:rsid w:val="00F46ECA"/>
    <w:rsid w:val="00F46F9F"/>
    <w:rsid w:val="00F471DE"/>
    <w:rsid w:val="00F477D7"/>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F40"/>
    <w:rsid w:val="00F5560E"/>
    <w:rsid w:val="00F55B78"/>
    <w:rsid w:val="00F57289"/>
    <w:rsid w:val="00F576FD"/>
    <w:rsid w:val="00F60BDD"/>
    <w:rsid w:val="00F61806"/>
    <w:rsid w:val="00F618BE"/>
    <w:rsid w:val="00F62804"/>
    <w:rsid w:val="00F63B1B"/>
    <w:rsid w:val="00F64172"/>
    <w:rsid w:val="00F64BD3"/>
    <w:rsid w:val="00F6520B"/>
    <w:rsid w:val="00F654A0"/>
    <w:rsid w:val="00F65DE0"/>
    <w:rsid w:val="00F66CE5"/>
    <w:rsid w:val="00F66FF8"/>
    <w:rsid w:val="00F6710E"/>
    <w:rsid w:val="00F701EC"/>
    <w:rsid w:val="00F70200"/>
    <w:rsid w:val="00F7046D"/>
    <w:rsid w:val="00F705D1"/>
    <w:rsid w:val="00F713A5"/>
    <w:rsid w:val="00F71D7E"/>
    <w:rsid w:val="00F71EF0"/>
    <w:rsid w:val="00F720BE"/>
    <w:rsid w:val="00F72872"/>
    <w:rsid w:val="00F72C20"/>
    <w:rsid w:val="00F72F67"/>
    <w:rsid w:val="00F73806"/>
    <w:rsid w:val="00F7467C"/>
    <w:rsid w:val="00F74B5D"/>
    <w:rsid w:val="00F75209"/>
    <w:rsid w:val="00F75C33"/>
    <w:rsid w:val="00F76094"/>
    <w:rsid w:val="00F76D1B"/>
    <w:rsid w:val="00F76DA6"/>
    <w:rsid w:val="00F76F6A"/>
    <w:rsid w:val="00F803A7"/>
    <w:rsid w:val="00F813BD"/>
    <w:rsid w:val="00F818CA"/>
    <w:rsid w:val="00F81D30"/>
    <w:rsid w:val="00F821B5"/>
    <w:rsid w:val="00F8233A"/>
    <w:rsid w:val="00F82483"/>
    <w:rsid w:val="00F824E2"/>
    <w:rsid w:val="00F82B62"/>
    <w:rsid w:val="00F82CC5"/>
    <w:rsid w:val="00F832B2"/>
    <w:rsid w:val="00F833A8"/>
    <w:rsid w:val="00F83641"/>
    <w:rsid w:val="00F845B8"/>
    <w:rsid w:val="00F84DA3"/>
    <w:rsid w:val="00F85506"/>
    <w:rsid w:val="00F8558C"/>
    <w:rsid w:val="00F85DAA"/>
    <w:rsid w:val="00F86245"/>
    <w:rsid w:val="00F86AB9"/>
    <w:rsid w:val="00F87287"/>
    <w:rsid w:val="00F87603"/>
    <w:rsid w:val="00F87B05"/>
    <w:rsid w:val="00F87B42"/>
    <w:rsid w:val="00F90277"/>
    <w:rsid w:val="00F902AC"/>
    <w:rsid w:val="00F906A8"/>
    <w:rsid w:val="00F90A91"/>
    <w:rsid w:val="00F91C56"/>
    <w:rsid w:val="00F91EBB"/>
    <w:rsid w:val="00F91FF0"/>
    <w:rsid w:val="00F91FF5"/>
    <w:rsid w:val="00F9230E"/>
    <w:rsid w:val="00F9300D"/>
    <w:rsid w:val="00F937CC"/>
    <w:rsid w:val="00F93916"/>
    <w:rsid w:val="00F93AB2"/>
    <w:rsid w:val="00F93ADE"/>
    <w:rsid w:val="00F93B95"/>
    <w:rsid w:val="00F9439C"/>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2D4"/>
    <w:rsid w:val="00FA5866"/>
    <w:rsid w:val="00FA6C09"/>
    <w:rsid w:val="00FA71F9"/>
    <w:rsid w:val="00FA7394"/>
    <w:rsid w:val="00FA797F"/>
    <w:rsid w:val="00FB0117"/>
    <w:rsid w:val="00FB0619"/>
    <w:rsid w:val="00FB0B1E"/>
    <w:rsid w:val="00FB0CB5"/>
    <w:rsid w:val="00FB0ED4"/>
    <w:rsid w:val="00FB125E"/>
    <w:rsid w:val="00FB1727"/>
    <w:rsid w:val="00FB20CD"/>
    <w:rsid w:val="00FB2417"/>
    <w:rsid w:val="00FB2522"/>
    <w:rsid w:val="00FB25E5"/>
    <w:rsid w:val="00FB2A5F"/>
    <w:rsid w:val="00FB2C0E"/>
    <w:rsid w:val="00FB3515"/>
    <w:rsid w:val="00FB4741"/>
    <w:rsid w:val="00FB4863"/>
    <w:rsid w:val="00FB4C6D"/>
    <w:rsid w:val="00FB594C"/>
    <w:rsid w:val="00FB6111"/>
    <w:rsid w:val="00FB6199"/>
    <w:rsid w:val="00FB647F"/>
    <w:rsid w:val="00FB7074"/>
    <w:rsid w:val="00FB77A4"/>
    <w:rsid w:val="00FB7BCE"/>
    <w:rsid w:val="00FB7BFC"/>
    <w:rsid w:val="00FC03AE"/>
    <w:rsid w:val="00FC04AE"/>
    <w:rsid w:val="00FC0C10"/>
    <w:rsid w:val="00FC1537"/>
    <w:rsid w:val="00FC32E6"/>
    <w:rsid w:val="00FC33E0"/>
    <w:rsid w:val="00FC3403"/>
    <w:rsid w:val="00FC3A85"/>
    <w:rsid w:val="00FC3B47"/>
    <w:rsid w:val="00FC3D82"/>
    <w:rsid w:val="00FC41A7"/>
    <w:rsid w:val="00FC4918"/>
    <w:rsid w:val="00FC4CBA"/>
    <w:rsid w:val="00FC53E7"/>
    <w:rsid w:val="00FC6007"/>
    <w:rsid w:val="00FC6BBD"/>
    <w:rsid w:val="00FC6CAE"/>
    <w:rsid w:val="00FC76F5"/>
    <w:rsid w:val="00FC77B6"/>
    <w:rsid w:val="00FC7A49"/>
    <w:rsid w:val="00FC7AE9"/>
    <w:rsid w:val="00FD01B3"/>
    <w:rsid w:val="00FD116A"/>
    <w:rsid w:val="00FD149B"/>
    <w:rsid w:val="00FD183D"/>
    <w:rsid w:val="00FD19EF"/>
    <w:rsid w:val="00FD26D8"/>
    <w:rsid w:val="00FD39A9"/>
    <w:rsid w:val="00FD3FCC"/>
    <w:rsid w:val="00FD4976"/>
    <w:rsid w:val="00FD4B40"/>
    <w:rsid w:val="00FD4CAF"/>
    <w:rsid w:val="00FD5085"/>
    <w:rsid w:val="00FD5137"/>
    <w:rsid w:val="00FD5199"/>
    <w:rsid w:val="00FD523D"/>
    <w:rsid w:val="00FD5DF9"/>
    <w:rsid w:val="00FD6F02"/>
    <w:rsid w:val="00FD6F88"/>
    <w:rsid w:val="00FD6FF1"/>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990"/>
    <w:rsid w:val="00FE4FD5"/>
    <w:rsid w:val="00FE6246"/>
    <w:rsid w:val="00FE6310"/>
    <w:rsid w:val="00FE6DFD"/>
    <w:rsid w:val="00FE7279"/>
    <w:rsid w:val="00FE74DB"/>
    <w:rsid w:val="00FE7D04"/>
    <w:rsid w:val="00FF078B"/>
    <w:rsid w:val="00FF13AF"/>
    <w:rsid w:val="00FF1CE3"/>
    <w:rsid w:val="00FF2242"/>
    <w:rsid w:val="00FF297A"/>
    <w:rsid w:val="00FF2EBC"/>
    <w:rsid w:val="00FF2F75"/>
    <w:rsid w:val="00FF3780"/>
    <w:rsid w:val="00FF3997"/>
    <w:rsid w:val="00FF49CD"/>
    <w:rsid w:val="00FF52B1"/>
    <w:rsid w:val="00FF5BE5"/>
    <w:rsid w:val="00FF5EBC"/>
    <w:rsid w:val="00FF62DA"/>
    <w:rsid w:val="00FF6FDA"/>
    <w:rsid w:val="00FF73D1"/>
    <w:rsid w:val="00FF7A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9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envelope address" w:uiPriority="99"/>
    <w:lsdException w:name="envelope return"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nhideWhenUsed="0" w:qFormat="1"/>
    <w:lsdException w:name="Emphasis" w:semiHidden="0" w:unhideWhenUsed="0" w:qFormat="1"/>
    <w:lsdException w:name="Document Map"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envelope address" w:uiPriority="99"/>
    <w:lsdException w:name="envelope return"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nhideWhenUsed="0" w:qFormat="1"/>
    <w:lsdException w:name="Emphasis" w:semiHidden="0" w:unhideWhenUsed="0" w:qFormat="1"/>
    <w:lsdException w:name="Document Map"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1602">
      <w:bodyDiv w:val="1"/>
      <w:marLeft w:val="0"/>
      <w:marRight w:val="0"/>
      <w:marTop w:val="0"/>
      <w:marBottom w:val="0"/>
      <w:divBdr>
        <w:top w:val="none" w:sz="0" w:space="0" w:color="auto"/>
        <w:left w:val="none" w:sz="0" w:space="0" w:color="auto"/>
        <w:bottom w:val="none" w:sz="0" w:space="0" w:color="auto"/>
        <w:right w:val="none" w:sz="0" w:space="0" w:color="auto"/>
      </w:divBdr>
    </w:div>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233439972">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474224914">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59245529">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827407192">
      <w:bodyDiv w:val="1"/>
      <w:marLeft w:val="0"/>
      <w:marRight w:val="0"/>
      <w:marTop w:val="0"/>
      <w:marBottom w:val="0"/>
      <w:divBdr>
        <w:top w:val="none" w:sz="0" w:space="0" w:color="auto"/>
        <w:left w:val="none" w:sz="0" w:space="0" w:color="auto"/>
        <w:bottom w:val="none" w:sz="0" w:space="0" w:color="auto"/>
        <w:right w:val="none" w:sz="0" w:space="0" w:color="auto"/>
      </w:divBdr>
    </w:div>
    <w:div w:id="871921169">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118914163">
      <w:bodyDiv w:val="1"/>
      <w:marLeft w:val="0"/>
      <w:marRight w:val="0"/>
      <w:marTop w:val="0"/>
      <w:marBottom w:val="0"/>
      <w:divBdr>
        <w:top w:val="none" w:sz="0" w:space="0" w:color="auto"/>
        <w:left w:val="none" w:sz="0" w:space="0" w:color="auto"/>
        <w:bottom w:val="none" w:sz="0" w:space="0" w:color="auto"/>
        <w:right w:val="none" w:sz="0" w:space="0" w:color="auto"/>
      </w:divBdr>
    </w:div>
    <w:div w:id="1160078055">
      <w:bodyDiv w:val="1"/>
      <w:marLeft w:val="0"/>
      <w:marRight w:val="0"/>
      <w:marTop w:val="0"/>
      <w:marBottom w:val="0"/>
      <w:divBdr>
        <w:top w:val="none" w:sz="0" w:space="0" w:color="auto"/>
        <w:left w:val="none" w:sz="0" w:space="0" w:color="auto"/>
        <w:bottom w:val="none" w:sz="0" w:space="0" w:color="auto"/>
        <w:right w:val="none" w:sz="0" w:space="0" w:color="auto"/>
      </w:divBdr>
    </w:div>
    <w:div w:id="1175606882">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49273519">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51632807">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600530086">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00360388">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01884510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C7377-0E46-4C44-B1BF-E84D73C6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2</TotalTime>
  <Pages>1</Pages>
  <Words>427</Words>
  <Characters>868</Characters>
  <Application>Microsoft Office Word</Application>
  <DocSecurity>0</DocSecurity>
  <Lines>7</Lines>
  <Paragraphs>2</Paragraphs>
  <ScaleCrop>false</ScaleCrop>
  <Company/>
  <LinksUpToDate>false</LinksUpToDate>
  <CharactersWithSpaces>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creator>User</dc:creator>
  <cp:lastModifiedBy>吳文馨</cp:lastModifiedBy>
  <cp:revision>4</cp:revision>
  <cp:lastPrinted>2026-06-08T01:11:00Z</cp:lastPrinted>
  <dcterms:created xsi:type="dcterms:W3CDTF">2026-06-04T01:17:00Z</dcterms:created>
  <dcterms:modified xsi:type="dcterms:W3CDTF">2026-06-08T01:12:00Z</dcterms:modified>
</cp:coreProperties>
</file>