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63" w:rsidRPr="003922B2" w:rsidRDefault="006A01BD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  <w:u w:val="single"/>
        </w:rPr>
        <w:t>壹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34506D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proofErr w:type="gramStart"/>
      <w:r w:rsidR="0034506D">
        <w:rPr>
          <w:rFonts w:ascii="標楷體" w:eastAsia="標楷體" w:hAnsi="標楷體"/>
          <w:b/>
          <w:spacing w:val="60"/>
          <w:sz w:val="32"/>
          <w:szCs w:val="32"/>
          <w:u w:val="single"/>
        </w:rPr>
        <w:t>臺</w:t>
      </w:r>
      <w:proofErr w:type="gramEnd"/>
      <w:r w:rsidR="0034506D">
        <w:rPr>
          <w:rFonts w:ascii="標楷體" w:eastAsia="標楷體" w:hAnsi="標楷體"/>
          <w:b/>
          <w:spacing w:val="60"/>
          <w:sz w:val="32"/>
          <w:szCs w:val="32"/>
          <w:u w:val="single"/>
        </w:rPr>
        <w:t>南市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125,445,278,000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124,959,828,949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- 485,449,051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- 0.39</w:t>
            </w:r>
          </w:p>
        </w:tc>
      </w:tr>
      <w:tr w:rsidR="00D16DBF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D16DBF" w:rsidRPr="005A1810" w:rsidRDefault="00D16DBF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16DBF" w:rsidRPr="002E469F" w:rsidRDefault="00D16DBF" w:rsidP="002E469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hAnsi="新細明體" w:hint="eastAsia"/>
                <w:noProof/>
              </w:rPr>
              <w:t>36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254</w:t>
            </w:r>
            <w:r w:rsidRPr="002E469F">
              <w:rPr>
                <w:rFonts w:ascii="新細明體" w:hAnsi="新細明體"/>
                <w:noProof/>
              </w:rPr>
              <w:t>,0</w:t>
            </w:r>
            <w:r w:rsidRPr="002E469F">
              <w:rPr>
                <w:rFonts w:ascii="新細明體" w:hAnsi="新細明體" w:hint="eastAsia"/>
                <w:noProof/>
              </w:rPr>
              <w:t>55</w:t>
            </w:r>
            <w:r w:rsidRPr="002E469F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28.90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6DBF" w:rsidRPr="002E469F" w:rsidRDefault="00D16DBF" w:rsidP="002E469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hAnsi="新細明體" w:hint="eastAsia"/>
                <w:noProof/>
              </w:rPr>
              <w:t>37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54</w:t>
            </w:r>
            <w:r w:rsidRPr="002E469F">
              <w:rPr>
                <w:rFonts w:ascii="新細明體" w:hAnsi="新細明體"/>
                <w:noProof/>
              </w:rPr>
              <w:t>4,</w:t>
            </w:r>
            <w:r w:rsidRPr="002E469F">
              <w:rPr>
                <w:rFonts w:ascii="新細明體" w:hAnsi="新細明體" w:hint="eastAsia"/>
                <w:noProof/>
              </w:rPr>
              <w:t>633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987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6DBF" w:rsidRPr="002E469F" w:rsidRDefault="00D16DBF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eastAsia="新細明體" w:hAnsi="新細明體" w:hint="eastAsia"/>
              </w:rPr>
              <w:t>30.0</w:t>
            </w:r>
            <w:r w:rsidR="00B11549">
              <w:rPr>
                <w:rFonts w:ascii="新細明體" w:eastAsia="新細明體" w:hAnsi="新細明體" w:hint="eastAsia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1,290,578,987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3.56</w:t>
            </w:r>
          </w:p>
        </w:tc>
      </w:tr>
      <w:tr w:rsidR="00D16DBF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D16DBF" w:rsidRPr="005A1810" w:rsidRDefault="00D16DBF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16DBF" w:rsidRPr="002E469F" w:rsidRDefault="00D16DBF" w:rsidP="002E469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hAnsi="新細明體" w:hint="eastAsia"/>
                <w:noProof/>
              </w:rPr>
              <w:t>26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968</w:t>
            </w:r>
            <w:r w:rsidRPr="002E469F">
              <w:rPr>
                <w:rFonts w:ascii="新細明體" w:hAnsi="新細明體"/>
                <w:noProof/>
              </w:rPr>
              <w:t>,3</w:t>
            </w:r>
            <w:r w:rsidRPr="002E469F">
              <w:rPr>
                <w:rFonts w:ascii="新細明體" w:hAnsi="新細明體" w:hint="eastAsia"/>
                <w:noProof/>
              </w:rPr>
              <w:t>00</w:t>
            </w:r>
            <w:r w:rsidRPr="002E469F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21.50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6DBF" w:rsidRPr="002E469F" w:rsidRDefault="00D16DBF" w:rsidP="002E469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hAnsi="新細明體" w:hint="eastAsia"/>
                <w:noProof/>
              </w:rPr>
              <w:t>28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001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234</w:t>
            </w:r>
            <w:r w:rsidRPr="002E469F">
              <w:rPr>
                <w:rFonts w:ascii="新細明體" w:hAnsi="新細明體"/>
                <w:noProof/>
              </w:rPr>
              <w:t>,</w:t>
            </w:r>
            <w:r w:rsidRPr="002E469F">
              <w:rPr>
                <w:rFonts w:ascii="新細明體" w:hAnsi="新細明體" w:hint="eastAsia"/>
                <w:noProof/>
              </w:rPr>
              <w:t>178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6DBF" w:rsidRPr="002E469F" w:rsidRDefault="00D16DBF" w:rsidP="002E469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2E469F">
              <w:rPr>
                <w:rFonts w:ascii="新細明體" w:hAnsi="新細明體" w:hint="eastAsia"/>
                <w:noProof/>
              </w:rPr>
              <w:t>22</w:t>
            </w:r>
            <w:r w:rsidRPr="002E469F">
              <w:rPr>
                <w:rFonts w:ascii="新細明體" w:hAnsi="新細明體"/>
                <w:noProof/>
              </w:rPr>
              <w:t>.</w:t>
            </w:r>
            <w:r w:rsidRPr="002E469F">
              <w:rPr>
                <w:rFonts w:ascii="新細明體" w:hAnsi="新細明體" w:hint="eastAsia"/>
                <w:noProof/>
              </w:rPr>
              <w:t>41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1,032,934,178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6DBF" w:rsidRPr="00D16DBF" w:rsidRDefault="00D16DBF" w:rsidP="00D16DBF">
            <w:pPr>
              <w:pStyle w:val="af5"/>
              <w:ind w:leftChars="0" w:left="0" w:rightChars="0" w:right="0"/>
              <w:jc w:val="right"/>
              <w:rPr>
                <w:rFonts w:ascii="新細明體" w:hAnsi="新細明體"/>
                <w:noProof/>
              </w:rPr>
            </w:pPr>
            <w:r w:rsidRPr="00D16DBF">
              <w:rPr>
                <w:rFonts w:ascii="新細明體" w:hAnsi="新細明體" w:hint="eastAsia"/>
                <w:noProof/>
              </w:rPr>
              <w:t>3.83</w:t>
            </w:r>
          </w:p>
        </w:tc>
      </w:tr>
      <w:tr w:rsidR="0034506D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5A1810" w:rsidRDefault="0034506D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88734C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8734C">
              <w:rPr>
                <w:rFonts w:ascii="新細明體" w:hAnsi="新細明體"/>
                <w:noProof/>
              </w:rPr>
              <w:t>62,222,923,000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88734C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8734C">
              <w:rPr>
                <w:rFonts w:ascii="新細明體" w:hAnsi="新細明體"/>
                <w:noProof/>
              </w:rPr>
              <w:t>49.60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88734C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8734C">
              <w:rPr>
                <w:rFonts w:ascii="新細明體" w:hAnsi="新細明體"/>
                <w:noProof/>
              </w:rPr>
              <w:t>59,413,960,784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88734C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8734C">
              <w:rPr>
                <w:rFonts w:ascii="新細明體" w:hAnsi="新細明體"/>
                <w:noProof/>
              </w:rPr>
              <w:t>47.55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- 2,808,962,216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- 4.51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100,204,769,000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94,145,512,256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- 6,059,256,744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- 6.05</w:t>
            </w:r>
          </w:p>
        </w:tc>
      </w:tr>
      <w:tr w:rsidR="0034506D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5A1810" w:rsidRDefault="0034506D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B0955" w:rsidRDefault="00F75D8F" w:rsidP="00F75D8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99</w:t>
            </w:r>
            <w:r w:rsidR="0034506D" w:rsidRPr="00E66BA3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004</w:t>
            </w:r>
            <w:r w:rsidR="0034506D" w:rsidRPr="00E66BA3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 w:hint="eastAsia"/>
                <w:noProof/>
              </w:rPr>
              <w:t>769</w:t>
            </w:r>
            <w:r w:rsidR="0034506D" w:rsidRPr="00E66BA3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B0955" w:rsidRDefault="00F75D8F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98.80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B0955" w:rsidRDefault="005421AD" w:rsidP="005421AD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/>
                <w:noProof/>
              </w:rPr>
              <w:t>93</w:t>
            </w:r>
            <w:r w:rsidR="0034506D" w:rsidRPr="00E66BA3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/>
                <w:noProof/>
              </w:rPr>
              <w:t>341</w:t>
            </w:r>
            <w:r w:rsidR="0034506D" w:rsidRPr="00E66BA3">
              <w:rPr>
                <w:rFonts w:ascii="新細明體" w:hAnsi="新細明體"/>
                <w:noProof/>
              </w:rPr>
              <w:t>,</w:t>
            </w:r>
            <w:r>
              <w:rPr>
                <w:rFonts w:ascii="新細明體" w:hAnsi="新細明體"/>
                <w:noProof/>
              </w:rPr>
              <w:t>2</w:t>
            </w:r>
            <w:r w:rsidR="0034506D" w:rsidRPr="00E66BA3">
              <w:rPr>
                <w:rFonts w:ascii="新細明體" w:hAnsi="新細明體"/>
                <w:noProof/>
              </w:rPr>
              <w:t>3</w:t>
            </w:r>
            <w:r>
              <w:rPr>
                <w:rFonts w:ascii="新細明體" w:hAnsi="新細明體"/>
                <w:noProof/>
              </w:rPr>
              <w:t>7</w:t>
            </w:r>
            <w:r w:rsidR="0034506D" w:rsidRPr="00E66BA3">
              <w:rPr>
                <w:rFonts w:ascii="新細明體" w:hAnsi="新細明體"/>
                <w:noProof/>
              </w:rPr>
              <w:t>,1</w:t>
            </w:r>
            <w:r>
              <w:rPr>
                <w:rFonts w:ascii="新細明體" w:hAnsi="新細明體"/>
                <w:noProof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B0955" w:rsidRDefault="005421A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</w:rPr>
              <w:t>99.15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B0955" w:rsidRDefault="0034506D" w:rsidP="003C096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 xml:space="preserve">- </w:t>
            </w:r>
            <w:r w:rsidR="003C0960">
              <w:rPr>
                <w:rFonts w:ascii="新細明體" w:hAnsi="新細明體" w:hint="eastAsia"/>
                <w:noProof/>
              </w:rPr>
              <w:t>5</w:t>
            </w:r>
            <w:r w:rsidR="00F75D8F" w:rsidRPr="00F75D8F">
              <w:rPr>
                <w:rFonts w:ascii="新細明體" w:hAnsi="新細明體"/>
                <w:noProof/>
              </w:rPr>
              <w:t>,</w:t>
            </w:r>
            <w:r w:rsidR="003C0960">
              <w:rPr>
                <w:rFonts w:ascii="新細明體" w:hAnsi="新細明體" w:hint="eastAsia"/>
                <w:noProof/>
              </w:rPr>
              <w:t>663</w:t>
            </w:r>
            <w:r w:rsidR="00F75D8F" w:rsidRPr="00F75D8F">
              <w:rPr>
                <w:rFonts w:ascii="新細明體" w:hAnsi="新細明體"/>
                <w:noProof/>
              </w:rPr>
              <w:t>,</w:t>
            </w:r>
            <w:r w:rsidR="003C0960">
              <w:rPr>
                <w:rFonts w:ascii="新細明體" w:hAnsi="新細明體" w:hint="eastAsia"/>
                <w:noProof/>
              </w:rPr>
              <w:t>531</w:t>
            </w:r>
            <w:r w:rsidR="00F75D8F" w:rsidRPr="00F75D8F">
              <w:rPr>
                <w:rFonts w:ascii="新細明體" w:hAnsi="新細明體"/>
                <w:noProof/>
              </w:rPr>
              <w:t>,</w:t>
            </w:r>
            <w:r w:rsidR="003C0960">
              <w:rPr>
                <w:rFonts w:ascii="新細明體" w:hAnsi="新細明體" w:hint="eastAsia"/>
                <w:noProof/>
              </w:rPr>
              <w:t>882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B0955" w:rsidRDefault="0034506D" w:rsidP="003C096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 xml:space="preserve">- </w:t>
            </w:r>
            <w:r w:rsidR="003C0960">
              <w:rPr>
                <w:rFonts w:ascii="新細明體" w:hAnsi="新細明體" w:hint="eastAsia"/>
                <w:noProof/>
              </w:rPr>
              <w:t>5</w:t>
            </w:r>
            <w:r w:rsidR="00F75D8F">
              <w:rPr>
                <w:rFonts w:ascii="新細明體" w:hAnsi="新細明體" w:hint="eastAsia"/>
                <w:noProof/>
              </w:rPr>
              <w:t>.</w:t>
            </w:r>
            <w:r w:rsidR="003C0960">
              <w:rPr>
                <w:rFonts w:ascii="新細明體" w:hAnsi="新細明體" w:hint="eastAsia"/>
                <w:noProof/>
              </w:rPr>
              <w:t>72</w:t>
            </w:r>
          </w:p>
        </w:tc>
      </w:tr>
      <w:tr w:rsidR="0034506D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5A1810" w:rsidRDefault="0034506D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1,200,000,000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1.20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804,275,138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0.85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- 395,724,862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- 32.98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772001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(三)經常門</w:t>
            </w:r>
            <w:r w:rsidR="00772001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25,240,509,000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30,814,316,693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5,573,807,693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22.08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52,000,000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32,002,792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- 19,997,208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- 38.46</w:t>
            </w:r>
          </w:p>
        </w:tc>
      </w:tr>
      <w:tr w:rsidR="0034506D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5A1810" w:rsidRDefault="0034506D" w:rsidP="00B11549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66BA3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52,000,000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32,002,792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- 19,997,208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B0955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66BA3">
              <w:rPr>
                <w:rFonts w:ascii="新細明體" w:hAnsi="新細明體"/>
                <w:noProof/>
              </w:rPr>
              <w:t>- 38.46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29,554,804,000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25,839,616,971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- 3,715,187,029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- 12.57</w:t>
            </w:r>
          </w:p>
        </w:tc>
      </w:tr>
      <w:tr w:rsidR="004216EF" w:rsidRPr="004216EF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216EF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216EF" w:rsidRPr="004216EF" w:rsidRDefault="004216EF" w:rsidP="004216E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2</w:t>
            </w:r>
            <w:r w:rsidRPr="004216EF">
              <w:rPr>
                <w:rFonts w:ascii="新細明體" w:hAnsi="新細明體" w:hint="eastAsia"/>
                <w:noProof/>
              </w:rPr>
              <w:t>9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553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804</w:t>
            </w:r>
            <w:r w:rsidRPr="004216EF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216EF" w:rsidRPr="004216EF" w:rsidRDefault="004216EF" w:rsidP="004216E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 w:hint="eastAsia"/>
                <w:noProof/>
              </w:rPr>
              <w:t>25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838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616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971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216EF" w:rsidRPr="004216EF" w:rsidRDefault="004216EF" w:rsidP="004216EF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 xml:space="preserve">- </w:t>
            </w:r>
            <w:r w:rsidRPr="004216EF">
              <w:rPr>
                <w:rFonts w:ascii="新細明體" w:hAnsi="新細明體" w:hint="eastAsia"/>
                <w:noProof/>
              </w:rPr>
              <w:t>3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715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187</w:t>
            </w:r>
            <w:r w:rsidRPr="004216EF">
              <w:rPr>
                <w:rFonts w:ascii="新細明體" w:hAnsi="新細明體"/>
                <w:noProof/>
              </w:rPr>
              <w:t>,</w:t>
            </w:r>
            <w:r w:rsidRPr="004216EF">
              <w:rPr>
                <w:rFonts w:ascii="新細明體" w:hAnsi="新細明體" w:hint="eastAsia"/>
                <w:noProof/>
              </w:rPr>
              <w:t>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16EF" w:rsidRPr="004216EF" w:rsidRDefault="004216EF" w:rsidP="004216EF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 xml:space="preserve">- </w:t>
            </w:r>
            <w:r w:rsidRPr="004216EF">
              <w:rPr>
                <w:rFonts w:ascii="新細明體" w:hAnsi="新細明體" w:hint="eastAsia"/>
                <w:noProof/>
              </w:rPr>
              <w:t>12.57</w:t>
            </w:r>
          </w:p>
        </w:tc>
      </w:tr>
      <w:tr w:rsidR="004216EF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4216EF" w:rsidRPr="005A1810" w:rsidRDefault="004216EF" w:rsidP="00A6373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E0512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/>
                <w:noProof/>
              </w:rPr>
              <w:t>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Cs/>
              </w:rPr>
            </w:pPr>
            <w:r w:rsidRPr="004216EF">
              <w:rPr>
                <w:rFonts w:ascii="新細明體" w:hAnsi="新細明體" w:hint="eastAsia"/>
                <w:bCs/>
                <w:noProof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16EF" w:rsidRPr="004216EF" w:rsidRDefault="004216EF" w:rsidP="00A6373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216EF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(三)資本門</w:t>
            </w:r>
            <w:r w:rsidR="00772001" w:rsidRPr="00772001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- 29,502,804,000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- 25,807,614,179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3,695,189,821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- 12.52</w:t>
            </w:r>
          </w:p>
        </w:tc>
      </w:tr>
      <w:tr w:rsidR="0034506D" w:rsidRPr="006055B0" w:rsidTr="004216EF">
        <w:tblPrEx>
          <w:tblBorders>
            <w:insideH w:val="none" w:sz="0" w:space="0" w:color="auto"/>
          </w:tblBorders>
        </w:tblPrEx>
        <w:trPr>
          <w:trHeight w:val="798"/>
        </w:trPr>
        <w:tc>
          <w:tcPr>
            <w:tcW w:w="396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6055B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- 4,262,295,000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5,006,702,514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9,268,997,514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506D" w:rsidRPr="006055B0" w:rsidRDefault="0034506D" w:rsidP="00B11549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6055B0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:rsidR="001A33AF" w:rsidRPr="004175A0" w:rsidRDefault="001A33AF" w:rsidP="004216EF">
      <w:pPr>
        <w:pStyle w:val="af1"/>
        <w:spacing w:line="20" w:lineRule="exact"/>
        <w:rPr>
          <w:sz w:val="18"/>
          <w:szCs w:val="18"/>
        </w:rPr>
      </w:pPr>
    </w:p>
    <w:sectPr w:rsidR="001A33AF" w:rsidRPr="004175A0" w:rsidSect="00FF30BF">
      <w:headerReference w:type="even" r:id="rId7"/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AD" w:rsidRDefault="005421AD" w:rsidP="00BC6307">
      <w:r>
        <w:separator/>
      </w:r>
    </w:p>
  </w:endnote>
  <w:endnote w:type="continuationSeparator" w:id="0">
    <w:p w:rsidR="005421AD" w:rsidRDefault="005421AD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1AD" w:rsidRDefault="005421AD" w:rsidP="00D34BA1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D34BA1">
      <w:rPr>
        <w:rStyle w:val="a6"/>
        <w:rFonts w:ascii="標楷體" w:eastAsia="標楷體" w:hAnsi="標楷體"/>
        <w:noProof/>
      </w:rPr>
      <w:t>2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1AD" w:rsidRPr="00F70B28" w:rsidRDefault="005421AD" w:rsidP="00F70B28">
    <w:pPr>
      <w:tabs>
        <w:tab w:val="center" w:pos="4153"/>
        <w:tab w:val="right" w:pos="8306"/>
      </w:tabs>
      <w:snapToGrid w:val="0"/>
      <w:ind w:right="360" w:firstLine="360"/>
      <w:jc w:val="center"/>
      <w:rPr>
        <w:rFonts w:ascii="標楷體" w:eastAsia="標楷體" w:hAnsi="標楷體"/>
        <w:sz w:val="20"/>
      </w:rPr>
    </w:pPr>
    <w:r w:rsidRPr="00F70B28">
      <w:rPr>
        <w:rFonts w:ascii="標楷體" w:eastAsia="標楷體" w:hAnsi="標楷體" w:hint="eastAsia"/>
        <w:sz w:val="20"/>
      </w:rPr>
      <w:t>第</w:t>
    </w:r>
    <w:r>
      <w:rPr>
        <w:rFonts w:ascii="標楷體" w:eastAsia="標楷體" w:hAnsi="標楷體" w:hint="eastAsia"/>
        <w:sz w:val="20"/>
      </w:rPr>
      <w:t>1</w:t>
    </w:r>
    <w:r w:rsidRPr="00F70B28">
      <w:rPr>
        <w:rFonts w:ascii="標楷體" w:eastAsia="標楷體" w:hAnsi="標楷體" w:hint="eastAsia"/>
        <w:sz w:val="20"/>
      </w:rPr>
      <w:t>-</w:t>
    </w:r>
    <w:r w:rsidRPr="00F70B28">
      <w:rPr>
        <w:rFonts w:ascii="標楷體" w:eastAsia="標楷體" w:hAnsi="標楷體" w:hint="eastAsia"/>
        <w:sz w:val="20"/>
      </w:rPr>
      <w:fldChar w:fldCharType="begin"/>
    </w:r>
    <w:r w:rsidRPr="00F70B28">
      <w:rPr>
        <w:rFonts w:ascii="標楷體" w:eastAsia="標楷體" w:hAnsi="標楷體" w:hint="eastAsia"/>
        <w:sz w:val="20"/>
      </w:rPr>
      <w:instrText>PAGE   \* MERGEFORMAT</w:instrText>
    </w:r>
    <w:r w:rsidRPr="00F70B28">
      <w:rPr>
        <w:rFonts w:ascii="標楷體" w:eastAsia="標楷體" w:hAnsi="標楷體" w:hint="eastAsia"/>
        <w:sz w:val="20"/>
      </w:rPr>
      <w:fldChar w:fldCharType="separate"/>
    </w:r>
    <w:r w:rsidR="00D34BA1" w:rsidRPr="00D34BA1">
      <w:rPr>
        <w:rFonts w:ascii="標楷體" w:eastAsia="標楷體" w:hAnsi="標楷體"/>
        <w:noProof/>
        <w:sz w:val="20"/>
        <w:lang w:val="zh-TW"/>
      </w:rPr>
      <w:t>1</w:t>
    </w:r>
    <w:r w:rsidRPr="00F70B28">
      <w:rPr>
        <w:rFonts w:ascii="標楷體" w:eastAsia="標楷體" w:hAnsi="標楷體" w:hint="eastAsia"/>
        <w:sz w:val="20"/>
      </w:rPr>
      <w:fldChar w:fldCharType="end"/>
    </w:r>
    <w:r w:rsidRPr="00F70B28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AD" w:rsidRDefault="005421AD" w:rsidP="00BC6307">
      <w:r>
        <w:separator/>
      </w:r>
    </w:p>
  </w:footnote>
  <w:footnote w:type="continuationSeparator" w:id="0">
    <w:p w:rsidR="005421AD" w:rsidRDefault="005421AD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1AD" w:rsidRPr="00F05AF4" w:rsidRDefault="005421AD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06D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1CE2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E469F"/>
    <w:rsid w:val="002F3253"/>
    <w:rsid w:val="002F444C"/>
    <w:rsid w:val="0030025B"/>
    <w:rsid w:val="0030397B"/>
    <w:rsid w:val="00304B53"/>
    <w:rsid w:val="00311901"/>
    <w:rsid w:val="00337A11"/>
    <w:rsid w:val="00340FF2"/>
    <w:rsid w:val="0034506D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0960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16EF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36DA9"/>
    <w:rsid w:val="005421AD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01BD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001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8734C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154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27EF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6DBF"/>
    <w:rsid w:val="00D17CDE"/>
    <w:rsid w:val="00D21477"/>
    <w:rsid w:val="00D31BCE"/>
    <w:rsid w:val="00D34BA1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0B28"/>
    <w:rsid w:val="00F73D17"/>
    <w:rsid w:val="00F75881"/>
    <w:rsid w:val="00F75D8F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zj2TEBLctg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tzj2TEBLctg審定後收支性質及餘絀簡明分析表A3.dot</Template>
  <TotalTime>235</TotalTime>
  <Pages>1</Pages>
  <Words>293</Words>
  <Characters>856</Characters>
  <Application>Microsoft Office Word</Application>
  <DocSecurity>0</DocSecurity>
  <Lines>7</Lines>
  <Paragraphs>2</Paragraphs>
  <ScaleCrop>false</ScaleCrop>
  <Company>nao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吳文馨</dc:creator>
  <cp:lastModifiedBy>吳文馨</cp:lastModifiedBy>
  <cp:revision>14</cp:revision>
  <cp:lastPrinted>2026-05-25T06:16:00Z</cp:lastPrinted>
  <dcterms:created xsi:type="dcterms:W3CDTF">2026-05-25T03:54:00Z</dcterms:created>
  <dcterms:modified xsi:type="dcterms:W3CDTF">2026-06-08T00:56:00Z</dcterms:modified>
</cp:coreProperties>
</file>