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30.xml" ContentType="application/vnd.openxmlformats-officedocument.wordprocessingml.header+xml"/>
  <Override PartName="/word/footer11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59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22"/>
      </w:tblGrid>
      <w:tr w:rsidR="00FB5866" w14:paraId="15F00FBB" w14:textId="77777777" w:rsidTr="00FB0D71">
        <w:tc>
          <w:tcPr>
            <w:tcW w:w="534" w:type="dxa"/>
            <w:hideMark/>
          </w:tcPr>
          <w:p w14:paraId="211AF8C1" w14:textId="77777777" w:rsidR="00FB5866" w:rsidRDefault="00FB5866" w:rsidP="003C4065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vAlign w:val="center"/>
            <w:hideMark/>
          </w:tcPr>
          <w:p w14:paraId="22C5B651" w14:textId="77777777" w:rsidR="00FB5866" w:rsidRDefault="00FB5866" w:rsidP="00FB0D71">
            <w:pPr>
              <w:snapToGrid w:val="0"/>
              <w:spacing w:line="240" w:lineRule="exac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</w:tr>
      <w:tr w:rsidR="00FB5866" w14:paraId="064EA4B5" w14:textId="77777777" w:rsidTr="00FB0D71">
        <w:tc>
          <w:tcPr>
            <w:tcW w:w="534" w:type="dxa"/>
            <w:hideMark/>
          </w:tcPr>
          <w:p w14:paraId="3598254B" w14:textId="77777777" w:rsidR="00FB5866" w:rsidRDefault="00FB5866" w:rsidP="003C4065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722" w:type="dxa"/>
            <w:vMerge/>
            <w:vAlign w:val="center"/>
            <w:hideMark/>
          </w:tcPr>
          <w:p w14:paraId="28DB761B" w14:textId="77777777" w:rsidR="00FB5866" w:rsidRDefault="00FB5866" w:rsidP="00FB0D71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</w:tr>
    </w:tbl>
    <w:p w14:paraId="12115E64" w14:textId="77777777" w:rsidR="00FB5866" w:rsidRDefault="00FB5866" w:rsidP="00FB5866">
      <w:pPr>
        <w:ind w:right="-45"/>
        <w:jc w:val="right"/>
        <w:rPr>
          <w:rFonts w:eastAsia="標楷體"/>
          <w:sz w:val="22"/>
        </w:rPr>
      </w:pPr>
      <w:r>
        <w:rPr>
          <w:rFonts w:eastAsia="標楷體" w:hint="eastAsia"/>
          <w:sz w:val="22"/>
        </w:rPr>
        <w:t>單位</w:t>
      </w:r>
      <w:r>
        <w:rPr>
          <w:rFonts w:eastAsia="標楷體"/>
          <w:sz w:val="22"/>
        </w:rPr>
        <w:t>：</w:t>
      </w:r>
      <w:r>
        <w:rPr>
          <w:rFonts w:eastAsia="標楷體" w:hint="eastAsia"/>
          <w:sz w:val="22"/>
        </w:rPr>
        <w:t>新臺幣元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2410"/>
        <w:gridCol w:w="2268"/>
        <w:gridCol w:w="779"/>
        <w:gridCol w:w="780"/>
        <w:gridCol w:w="780"/>
        <w:gridCol w:w="779"/>
        <w:gridCol w:w="780"/>
        <w:gridCol w:w="780"/>
        <w:gridCol w:w="779"/>
        <w:gridCol w:w="780"/>
        <w:gridCol w:w="780"/>
        <w:gridCol w:w="779"/>
        <w:gridCol w:w="780"/>
        <w:gridCol w:w="780"/>
        <w:gridCol w:w="2693"/>
        <w:gridCol w:w="1417"/>
      </w:tblGrid>
      <w:tr w:rsidR="00FB5866" w14:paraId="7D7C7AC7" w14:textId="77777777" w:rsidTr="00FB0D71">
        <w:trPr>
          <w:cantSplit/>
          <w:trHeight w:val="331"/>
          <w:tblHeader/>
        </w:trPr>
        <w:tc>
          <w:tcPr>
            <w:tcW w:w="5245" w:type="dxa"/>
            <w:gridSpan w:val="5"/>
            <w:vMerge w:val="restart"/>
            <w:tcBorders>
              <w:left w:val="nil"/>
            </w:tcBorders>
            <w:vAlign w:val="center"/>
          </w:tcPr>
          <w:p w14:paraId="3F5EE35E" w14:textId="77777777" w:rsidR="00FB5866" w:rsidRPr="000156AB" w:rsidRDefault="00FB5866" w:rsidP="00FB0D71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D63C00">
              <w:rPr>
                <w:rFonts w:eastAsia="標楷體"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36455A1A" w14:textId="77777777" w:rsidR="00FB5866" w:rsidRPr="000156AB" w:rsidRDefault="00FB5866" w:rsidP="00FB0D71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修正內容</w:t>
            </w:r>
          </w:p>
        </w:tc>
        <w:tc>
          <w:tcPr>
            <w:tcW w:w="9356" w:type="dxa"/>
            <w:gridSpan w:val="12"/>
            <w:tcBorders>
              <w:right w:val="single" w:sz="12" w:space="0" w:color="auto"/>
            </w:tcBorders>
            <w:vAlign w:val="center"/>
          </w:tcPr>
          <w:p w14:paraId="1D9E5FD4" w14:textId="77777777" w:rsidR="00FB5866" w:rsidRPr="000156AB" w:rsidRDefault="00FB5866" w:rsidP="00FB0D71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修正數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FCF0D53" w14:textId="77777777" w:rsidR="00FB5866" w:rsidRPr="000156AB" w:rsidRDefault="00FB5866" w:rsidP="00FB0D71">
            <w:pPr>
              <w:ind w:leftChars="32" w:left="77" w:right="79"/>
              <w:jc w:val="distribute"/>
              <w:rPr>
                <w:rFonts w:eastAsia="標楷體"/>
                <w:b/>
                <w:sz w:val="22"/>
                <w:szCs w:val="22"/>
              </w:rPr>
            </w:pPr>
            <w:r w:rsidRPr="000156AB">
              <w:rPr>
                <w:rFonts w:eastAsia="標楷體" w:hint="eastAsia"/>
                <w:b/>
                <w:sz w:val="22"/>
                <w:szCs w:val="22"/>
              </w:rPr>
              <w:t>應繳回市庫數</w:t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253F03AB" w14:textId="77777777" w:rsidR="00FB5866" w:rsidRPr="000156AB" w:rsidRDefault="00FB5866" w:rsidP="00FB0D71">
            <w:pPr>
              <w:ind w:leftChars="32" w:left="77" w:right="79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備註</w:t>
            </w:r>
          </w:p>
        </w:tc>
      </w:tr>
      <w:tr w:rsidR="00FB5866" w14:paraId="6DF74B49" w14:textId="77777777" w:rsidTr="007C452B">
        <w:trPr>
          <w:cantSplit/>
          <w:trHeight w:val="413"/>
          <w:tblHeader/>
        </w:trPr>
        <w:tc>
          <w:tcPr>
            <w:tcW w:w="5245" w:type="dxa"/>
            <w:gridSpan w:val="5"/>
            <w:vMerge/>
            <w:tcBorders>
              <w:left w:val="nil"/>
            </w:tcBorders>
          </w:tcPr>
          <w:p w14:paraId="2B7F2552" w14:textId="77777777" w:rsidR="00FB5866" w:rsidRPr="000156AB" w:rsidRDefault="00FB5866" w:rsidP="00FB0D71">
            <w:pPr>
              <w:ind w:right="414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47C78C89" w14:textId="77777777" w:rsidR="00FB5866" w:rsidRPr="000156AB" w:rsidRDefault="00FB5866" w:rsidP="00FB0D71">
            <w:pPr>
              <w:ind w:right="414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118" w:type="dxa"/>
            <w:gridSpan w:val="4"/>
            <w:vAlign w:val="center"/>
          </w:tcPr>
          <w:p w14:paraId="4D674420" w14:textId="77777777" w:rsidR="00FB5866" w:rsidRPr="00B6433E" w:rsidRDefault="00FB5866" w:rsidP="00FB0D71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6433E">
              <w:rPr>
                <w:rFonts w:ascii="標楷體" w:eastAsia="標楷體" w:hAnsi="標楷體" w:hint="eastAsia"/>
                <w:sz w:val="22"/>
                <w:szCs w:val="22"/>
              </w:rPr>
              <w:t>減免</w:t>
            </w:r>
            <w:r w:rsidRPr="00B6433E"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2"/>
                <w:szCs w:val="22"/>
              </w:rPr>
              <w:t>（註銷）</w:t>
            </w:r>
            <w:r w:rsidRPr="00B6433E">
              <w:rPr>
                <w:rFonts w:ascii="標楷體" w:eastAsia="標楷體" w:hAnsi="標楷體" w:hint="eastAsia"/>
                <w:sz w:val="22"/>
                <w:szCs w:val="22"/>
              </w:rPr>
              <w:t>數</w:t>
            </w:r>
          </w:p>
        </w:tc>
        <w:tc>
          <w:tcPr>
            <w:tcW w:w="3119" w:type="dxa"/>
            <w:gridSpan w:val="4"/>
            <w:vAlign w:val="center"/>
          </w:tcPr>
          <w:p w14:paraId="0DAD7019" w14:textId="77777777" w:rsidR="00FB5866" w:rsidRPr="000156AB" w:rsidRDefault="00FB5866" w:rsidP="00FB0D71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3119" w:type="dxa"/>
            <w:gridSpan w:val="4"/>
            <w:tcBorders>
              <w:right w:val="single" w:sz="12" w:space="0" w:color="auto"/>
            </w:tcBorders>
            <w:vAlign w:val="center"/>
          </w:tcPr>
          <w:p w14:paraId="51B214D8" w14:textId="77777777" w:rsidR="00FB5866" w:rsidRPr="000156AB" w:rsidRDefault="00FB5866" w:rsidP="00FB0D71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未結清數</w:t>
            </w:r>
          </w:p>
        </w:tc>
        <w:tc>
          <w:tcPr>
            <w:tcW w:w="269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7D6914A" w14:textId="77777777" w:rsidR="00FB5866" w:rsidRPr="000156AB" w:rsidRDefault="00FB5866" w:rsidP="00FB0D71">
            <w:pPr>
              <w:ind w:leftChars="32" w:left="77" w:right="79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right w:val="nil"/>
            </w:tcBorders>
          </w:tcPr>
          <w:p w14:paraId="3D909029" w14:textId="77777777" w:rsidR="00FB5866" w:rsidRPr="000156AB" w:rsidRDefault="00FB5866" w:rsidP="00FB0D71">
            <w:pPr>
              <w:ind w:right="414"/>
              <w:rPr>
                <w:rFonts w:eastAsia="標楷體"/>
                <w:sz w:val="22"/>
                <w:szCs w:val="22"/>
              </w:rPr>
            </w:pPr>
          </w:p>
        </w:tc>
      </w:tr>
      <w:tr w:rsidR="00FB5866" w14:paraId="47A5EC55" w14:textId="77777777" w:rsidTr="007C452B">
        <w:trPr>
          <w:cantSplit/>
          <w:trHeight w:val="419"/>
          <w:tblHeader/>
        </w:trPr>
        <w:tc>
          <w:tcPr>
            <w:tcW w:w="5245" w:type="dxa"/>
            <w:gridSpan w:val="5"/>
            <w:vMerge/>
            <w:tcBorders>
              <w:left w:val="nil"/>
            </w:tcBorders>
          </w:tcPr>
          <w:p w14:paraId="431019EB" w14:textId="77777777" w:rsidR="00FB5866" w:rsidRPr="000156AB" w:rsidRDefault="00FB5866" w:rsidP="00FB0D71">
            <w:pPr>
              <w:ind w:right="414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BBF2383" w14:textId="77777777" w:rsidR="00FB5866" w:rsidRPr="000156AB" w:rsidRDefault="00FB5866" w:rsidP="00FB0D71">
            <w:pPr>
              <w:ind w:right="414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EC23BF2" w14:textId="77777777" w:rsidR="00FB5866" w:rsidRPr="000156AB" w:rsidRDefault="00FB5866" w:rsidP="00FB0D71">
            <w:pPr>
              <w:ind w:leftChars="23" w:left="55" w:right="91"/>
              <w:jc w:val="distribute"/>
              <w:rPr>
                <w:rFonts w:ascii="新細明體" w:eastAsia="標楷體" w:hAnsi="新細明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應收</w:t>
            </w:r>
            <w:r w:rsidRPr="004C55A5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559" w:type="dxa"/>
            <w:gridSpan w:val="2"/>
            <w:vAlign w:val="center"/>
          </w:tcPr>
          <w:p w14:paraId="0C828736" w14:textId="77777777" w:rsidR="00FB5866" w:rsidRPr="000156AB" w:rsidRDefault="00FB5866" w:rsidP="00FB0D71">
            <w:pPr>
              <w:ind w:leftChars="23" w:left="55" w:right="91"/>
              <w:jc w:val="distribute"/>
              <w:rPr>
                <w:rFonts w:ascii="新細明體" w:eastAsia="標楷體" w:hAnsi="新細明體"/>
                <w:sz w:val="22"/>
                <w:szCs w:val="22"/>
              </w:rPr>
            </w:pPr>
            <w:r w:rsidRPr="004C55A5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560" w:type="dxa"/>
            <w:gridSpan w:val="2"/>
            <w:vAlign w:val="center"/>
          </w:tcPr>
          <w:p w14:paraId="0689E35C" w14:textId="77777777" w:rsidR="00FB5866" w:rsidRPr="000156AB" w:rsidRDefault="00FB5866" w:rsidP="00FB0D71">
            <w:pPr>
              <w:ind w:leftChars="23" w:left="55" w:right="91"/>
              <w:jc w:val="distribute"/>
              <w:rPr>
                <w:rFonts w:ascii="新細明體" w:eastAsia="標楷體" w:hAnsi="新細明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應收</w:t>
            </w:r>
            <w:r w:rsidRPr="004C55A5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559" w:type="dxa"/>
            <w:gridSpan w:val="2"/>
            <w:vAlign w:val="center"/>
          </w:tcPr>
          <w:p w14:paraId="72E3F17F" w14:textId="77777777" w:rsidR="00FB5866" w:rsidRPr="000156AB" w:rsidRDefault="00FB5866" w:rsidP="00FB0D71">
            <w:pPr>
              <w:ind w:leftChars="23" w:left="55" w:right="91"/>
              <w:jc w:val="distribute"/>
              <w:rPr>
                <w:rFonts w:ascii="新細明體" w:eastAsia="標楷體" w:hAnsi="新細明體"/>
                <w:sz w:val="22"/>
                <w:szCs w:val="22"/>
              </w:rPr>
            </w:pPr>
            <w:r w:rsidRPr="004C55A5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559" w:type="dxa"/>
            <w:gridSpan w:val="2"/>
            <w:vAlign w:val="center"/>
          </w:tcPr>
          <w:p w14:paraId="2DB4945E" w14:textId="77777777" w:rsidR="00FB5866" w:rsidRPr="000156AB" w:rsidRDefault="00FB5866" w:rsidP="00FB0D71">
            <w:pPr>
              <w:ind w:leftChars="23" w:left="55" w:right="91"/>
              <w:jc w:val="distribute"/>
              <w:rPr>
                <w:rFonts w:ascii="新細明體" w:eastAsia="標楷體" w:hAnsi="新細明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應收</w:t>
            </w:r>
            <w:r w:rsidRPr="004C55A5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560" w:type="dxa"/>
            <w:gridSpan w:val="2"/>
            <w:tcBorders>
              <w:right w:val="single" w:sz="12" w:space="0" w:color="auto"/>
            </w:tcBorders>
            <w:vAlign w:val="center"/>
          </w:tcPr>
          <w:p w14:paraId="03AC9E1D" w14:textId="77777777" w:rsidR="00FB5866" w:rsidRPr="000156AB" w:rsidRDefault="00FB5866" w:rsidP="00FB0D71">
            <w:pPr>
              <w:ind w:leftChars="23" w:left="55" w:right="91"/>
              <w:jc w:val="distribute"/>
              <w:rPr>
                <w:rFonts w:ascii="新細明體" w:eastAsia="標楷體" w:hAnsi="新細明體"/>
                <w:sz w:val="22"/>
                <w:szCs w:val="22"/>
              </w:rPr>
            </w:pPr>
            <w:r w:rsidRPr="004C55A5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269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03A6859" w14:textId="77777777" w:rsidR="00FB5866" w:rsidRPr="000156AB" w:rsidRDefault="00FB5866" w:rsidP="00FB0D71">
            <w:pPr>
              <w:ind w:leftChars="32" w:left="77" w:right="79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right w:val="nil"/>
            </w:tcBorders>
          </w:tcPr>
          <w:p w14:paraId="2BC1DF72" w14:textId="77777777" w:rsidR="00FB5866" w:rsidRPr="000156AB" w:rsidRDefault="00FB5866" w:rsidP="00FB0D71">
            <w:pPr>
              <w:ind w:right="414"/>
              <w:rPr>
                <w:rFonts w:eastAsia="標楷體"/>
                <w:sz w:val="22"/>
                <w:szCs w:val="22"/>
              </w:rPr>
            </w:pPr>
          </w:p>
        </w:tc>
      </w:tr>
      <w:tr w:rsidR="00FB5866" w14:paraId="1F29D58C" w14:textId="77777777" w:rsidTr="007C452B">
        <w:trPr>
          <w:cantSplit/>
          <w:trHeight w:val="410"/>
          <w:tblHeader/>
        </w:trPr>
        <w:tc>
          <w:tcPr>
            <w:tcW w:w="708" w:type="dxa"/>
            <w:tcBorders>
              <w:left w:val="nil"/>
            </w:tcBorders>
            <w:vAlign w:val="center"/>
          </w:tcPr>
          <w:p w14:paraId="43686381" w14:textId="77777777" w:rsidR="00FB5866" w:rsidRPr="000156AB" w:rsidRDefault="00FB5866" w:rsidP="00FB0D71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年度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16BE118D" w14:textId="77777777" w:rsidR="00FB5866" w:rsidRPr="000156AB" w:rsidRDefault="00FB5866" w:rsidP="00FB0D71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款</w:t>
            </w:r>
          </w:p>
        </w:tc>
        <w:tc>
          <w:tcPr>
            <w:tcW w:w="709" w:type="dxa"/>
            <w:vAlign w:val="center"/>
          </w:tcPr>
          <w:p w14:paraId="14B3FEDB" w14:textId="77777777" w:rsidR="00FB5866" w:rsidRPr="000156AB" w:rsidRDefault="00FB5866" w:rsidP="00FB0D71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項</w:t>
            </w:r>
          </w:p>
        </w:tc>
        <w:tc>
          <w:tcPr>
            <w:tcW w:w="709" w:type="dxa"/>
            <w:vAlign w:val="center"/>
          </w:tcPr>
          <w:p w14:paraId="5844C69D" w14:textId="77777777" w:rsidR="00FB5866" w:rsidRPr="000156AB" w:rsidRDefault="00FB5866" w:rsidP="00FB0D71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目</w:t>
            </w:r>
          </w:p>
        </w:tc>
        <w:tc>
          <w:tcPr>
            <w:tcW w:w="2410" w:type="dxa"/>
            <w:vAlign w:val="center"/>
          </w:tcPr>
          <w:p w14:paraId="61845192" w14:textId="77777777" w:rsidR="00FB5866" w:rsidRPr="000156AB" w:rsidRDefault="00FB5866" w:rsidP="00FB0D71">
            <w:pPr>
              <w:ind w:leftChars="23" w:left="55" w:right="91"/>
              <w:jc w:val="distribute"/>
              <w:rPr>
                <w:rFonts w:eastAsia="標楷體"/>
                <w:sz w:val="22"/>
                <w:szCs w:val="22"/>
              </w:rPr>
            </w:pPr>
            <w:r w:rsidRPr="00D63C00">
              <w:rPr>
                <w:rFonts w:eastAsia="標楷體" w:hint="eastAsia"/>
                <w:sz w:val="22"/>
                <w:szCs w:val="22"/>
              </w:rPr>
              <w:t>名稱</w:t>
            </w:r>
          </w:p>
        </w:tc>
        <w:tc>
          <w:tcPr>
            <w:tcW w:w="2268" w:type="dxa"/>
            <w:vMerge/>
          </w:tcPr>
          <w:p w14:paraId="2C3A3465" w14:textId="77777777" w:rsidR="00FB5866" w:rsidRPr="000156AB" w:rsidRDefault="00FB5866" w:rsidP="00FB0D71">
            <w:pPr>
              <w:ind w:right="414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14:paraId="4FF8BED0" w14:textId="77777777" w:rsidR="00FB5866" w:rsidRPr="000156AB" w:rsidRDefault="00FB5866" w:rsidP="00FB0D71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增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14BD0D47" w14:textId="77777777" w:rsidR="00FB5866" w:rsidRPr="000156AB" w:rsidRDefault="00FB5866" w:rsidP="00FB0D71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減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33B31CDC" w14:textId="77777777" w:rsidR="00FB5866" w:rsidRPr="000156AB" w:rsidRDefault="00FB5866" w:rsidP="00FB0D71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增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14:paraId="7966E302" w14:textId="77777777" w:rsidR="00FB5866" w:rsidRPr="000156AB" w:rsidRDefault="00FB5866" w:rsidP="00FB0D71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減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7B1FC1AE" w14:textId="77777777" w:rsidR="00FB5866" w:rsidRPr="000156AB" w:rsidRDefault="00FB5866" w:rsidP="00FB0D71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增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0C561717" w14:textId="77777777" w:rsidR="00FB5866" w:rsidRPr="000156AB" w:rsidRDefault="00FB5866" w:rsidP="00FB0D71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減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14:paraId="5DC08FF7" w14:textId="77777777" w:rsidR="00FB5866" w:rsidRPr="000156AB" w:rsidRDefault="00FB5866" w:rsidP="00FB0D71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增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3F5FE2ED" w14:textId="77777777" w:rsidR="00FB5866" w:rsidRPr="000156AB" w:rsidRDefault="00FB5866" w:rsidP="00FB0D71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減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5C918306" w14:textId="77777777" w:rsidR="00FB5866" w:rsidRPr="000156AB" w:rsidRDefault="00FB5866" w:rsidP="00FB0D71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增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14:paraId="555C70B8" w14:textId="77777777" w:rsidR="00FB5866" w:rsidRPr="000156AB" w:rsidRDefault="00FB5866" w:rsidP="00FB0D71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減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565D2021" w14:textId="77777777" w:rsidR="00FB5866" w:rsidRPr="000156AB" w:rsidRDefault="00FB5866" w:rsidP="00FB0D71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增</w:t>
            </w:r>
          </w:p>
        </w:tc>
        <w:tc>
          <w:tcPr>
            <w:tcW w:w="78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DA6714C" w14:textId="77777777" w:rsidR="00FB5866" w:rsidRPr="000156AB" w:rsidRDefault="00FB5866" w:rsidP="00FB0D71">
            <w:pPr>
              <w:ind w:right="-2"/>
              <w:jc w:val="center"/>
              <w:rPr>
                <w:rFonts w:eastAsia="標楷體"/>
                <w:sz w:val="22"/>
                <w:szCs w:val="22"/>
              </w:rPr>
            </w:pPr>
            <w:r w:rsidRPr="000156AB">
              <w:rPr>
                <w:rFonts w:eastAsia="標楷體" w:hint="eastAsia"/>
                <w:sz w:val="22"/>
                <w:szCs w:val="22"/>
              </w:rPr>
              <w:t>減</w:t>
            </w:r>
          </w:p>
        </w:tc>
        <w:tc>
          <w:tcPr>
            <w:tcW w:w="26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554C40" w14:textId="77777777" w:rsidR="00FB5866" w:rsidRPr="000156AB" w:rsidRDefault="00FB5866" w:rsidP="00FB0D71">
            <w:pPr>
              <w:ind w:leftChars="32" w:left="77" w:right="79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right w:val="nil"/>
            </w:tcBorders>
          </w:tcPr>
          <w:p w14:paraId="345AEC59" w14:textId="77777777" w:rsidR="00FB5866" w:rsidRPr="000156AB" w:rsidRDefault="00FB5866" w:rsidP="00FB0D71">
            <w:pPr>
              <w:ind w:right="414"/>
              <w:rPr>
                <w:rFonts w:eastAsia="標楷體"/>
                <w:sz w:val="22"/>
                <w:szCs w:val="22"/>
              </w:rPr>
            </w:pPr>
          </w:p>
        </w:tc>
      </w:tr>
      <w:tr w:rsidR="0073487B" w:rsidRPr="00B5396E" w14:paraId="7B58F8F2" w14:textId="77777777" w:rsidTr="007C452B">
        <w:trPr>
          <w:cantSplit/>
          <w:trHeight w:val="395"/>
        </w:trPr>
        <w:tc>
          <w:tcPr>
            <w:tcW w:w="708" w:type="dxa"/>
            <w:tcBorders>
              <w:left w:val="nil"/>
              <w:bottom w:val="nil"/>
            </w:tcBorders>
          </w:tcPr>
          <w:p w14:paraId="22F20CB7" w14:textId="77777777" w:rsidR="0073487B" w:rsidRPr="000156AB" w:rsidRDefault="0073487B" w:rsidP="0073487B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ADE8C71" w14:textId="77777777" w:rsidR="0073487B" w:rsidRPr="000156AB" w:rsidRDefault="0073487B" w:rsidP="0073487B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6BE9B3A" w14:textId="77777777" w:rsidR="0073487B" w:rsidRPr="000156AB" w:rsidRDefault="0073487B" w:rsidP="0073487B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955C12F" w14:textId="77777777" w:rsidR="0073487B" w:rsidRPr="000156AB" w:rsidRDefault="0073487B" w:rsidP="0073487B">
            <w:pPr>
              <w:adjustRightInd w:val="0"/>
              <w:snapToGrid w:val="0"/>
              <w:spacing w:beforeLines="30" w:before="108"/>
              <w:jc w:val="center"/>
              <w:rPr>
                <w:rFonts w:ascii="新細明體" w:eastAsia="標楷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nil"/>
            </w:tcBorders>
            <w:shd w:val="clear" w:color="auto" w:fill="auto"/>
          </w:tcPr>
          <w:p w14:paraId="49E0FBFE" w14:textId="77777777" w:rsidR="0073487B" w:rsidRPr="00426407" w:rsidRDefault="0073487B" w:rsidP="0073487B">
            <w:pPr>
              <w:spacing w:beforeLines="30" w:before="108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6407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226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573029E5" w14:textId="77777777" w:rsidR="0073487B" w:rsidRPr="00426407" w:rsidRDefault="0073487B" w:rsidP="0073487B">
            <w:pPr>
              <w:spacing w:beforeLines="30" w:before="108"/>
              <w:ind w:right="414"/>
              <w:jc w:val="both"/>
              <w:rPr>
                <w:rFonts w:ascii="標楷體" w:eastAsia="標楷體" w:hAnsi="標楷體"/>
                <w:b/>
                <w:color w:val="FF000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4223C" w14:textId="249CFCD6" w:rsidR="0073487B" w:rsidRPr="00B5396E" w:rsidRDefault="0073487B" w:rsidP="0073487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5942">
              <w:rPr>
                <w:rFonts w:ascii="新細明體" w:hAnsi="新細明體"/>
                <w:b/>
                <w:noProof/>
                <w:sz w:val="20"/>
              </w:rPr>
              <w:t>39,330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25528" w14:textId="359C6A8B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98EAA" w14:textId="4CB0374E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2CCE6" w14:textId="1F4678E4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B75CA" w14:textId="6D98763A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27EE2" w14:textId="0CFC8024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A55EE" w14:textId="4DCC9C4D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F5D49" w14:textId="3D950ACB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A7A7C" w14:textId="19CBD8E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9AD09" w14:textId="3C4CD083" w:rsidR="0073487B" w:rsidRPr="00B5396E" w:rsidRDefault="0073487B" w:rsidP="0073487B">
            <w:pPr>
              <w:jc w:val="right"/>
              <w:rPr>
                <w:rFonts w:ascii="新細明體" w:hAnsi="新細明體"/>
                <w:b/>
                <w:noProof/>
                <w:w w:val="92"/>
                <w:kern w:val="0"/>
                <w:sz w:val="20"/>
              </w:rPr>
            </w:pPr>
            <w:r w:rsidRPr="00D35942">
              <w:rPr>
                <w:rFonts w:ascii="新細明體" w:hAnsi="新細明體"/>
                <w:b/>
                <w:noProof/>
                <w:sz w:val="20"/>
              </w:rPr>
              <w:t>39,330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FD869" w14:textId="69E80D13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8BDF914" w14:textId="064A89CB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B09524D" w14:textId="7494D5D5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eastAsia="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FA72C3C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73487B" w:rsidRPr="00B5396E" w14:paraId="106A2ED5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1F53658F" w14:textId="0DFA31AD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D35942">
              <w:rPr>
                <w:rFonts w:ascii="新細明體" w:hAnsi="新細明體"/>
                <w:b/>
                <w:noProof/>
                <w:sz w:val="20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6BEC59" w14:textId="52507890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D35942">
              <w:rPr>
                <w:rFonts w:ascii="新細明體" w:hAnsi="新細明體"/>
                <w:b/>
                <w:noProof/>
                <w:sz w:val="20"/>
              </w:rPr>
              <w:t>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570487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55B9F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A8E5E2" w14:textId="742E076C" w:rsidR="0073487B" w:rsidRPr="00426407" w:rsidRDefault="0073487B" w:rsidP="0073487B">
            <w:pPr>
              <w:pStyle w:val="1"/>
              <w:ind w:rightChars="10" w:right="24"/>
              <w:jc w:val="distribute"/>
              <w:rPr>
                <w:rFonts w:hAnsi="標楷體"/>
                <w:bCs w:val="0"/>
                <w:spacing w:val="0"/>
                <w:sz w:val="20"/>
              </w:rPr>
            </w:pPr>
            <w:r w:rsidRPr="00D35942">
              <w:rPr>
                <w:rFonts w:hAnsi="標楷體" w:hint="eastAsia"/>
                <w:noProof/>
                <w:sz w:val="20"/>
              </w:rPr>
              <w:t>財產收入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80A81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7FD4A" w14:textId="24DFB5A5" w:rsidR="0073487B" w:rsidRPr="00B5396E" w:rsidRDefault="0073487B" w:rsidP="0073487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5942">
              <w:rPr>
                <w:rFonts w:ascii="新細明體" w:hAnsi="新細明體"/>
                <w:b/>
                <w:noProof/>
                <w:sz w:val="20"/>
              </w:rPr>
              <w:t>30,240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CAE43" w14:textId="354834B6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62AE3" w14:textId="2E1B05AE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82B8B" w14:textId="5DB5BCB3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B4EB0" w14:textId="20150CBA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66B96" w14:textId="6295EC0C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A356F" w14:textId="2C8D7635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09D65" w14:textId="49FC8DAB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2FCC3" w14:textId="78D3BEB9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7B335" w14:textId="6E48A4BB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/>
                <w:b/>
                <w:noProof/>
                <w:sz w:val="20"/>
              </w:rPr>
              <w:t>30,240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2E786" w14:textId="73E49EEE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1C8CF68" w14:textId="24B1FA3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FC98673" w14:textId="5AD7C24D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eastAsia="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137B010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73487B" w:rsidRPr="00B5396E" w14:paraId="31E35ACF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54934CC3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F4B533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82FA2" w14:textId="2245ED06" w:rsidR="0073487B" w:rsidRPr="002D5914" w:rsidRDefault="0073487B" w:rsidP="0073487B">
            <w:pPr>
              <w:ind w:rightChars="10" w:right="24"/>
              <w:jc w:val="center"/>
              <w:rPr>
                <w:rFonts w:ascii="新細明體" w:hAnsi="新細明體"/>
                <w:bCs/>
                <w:spacing w:val="-20"/>
                <w:sz w:val="22"/>
                <w:szCs w:val="22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19001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A825FA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C81DDC" w14:textId="53B616BE" w:rsidR="0073487B" w:rsidRPr="00426407" w:rsidRDefault="0073487B" w:rsidP="00A66E92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D35942">
              <w:rPr>
                <w:rFonts w:hAnsi="標楷體" w:hint="eastAsia"/>
                <w:b w:val="0"/>
                <w:noProof/>
                <w:sz w:val="20"/>
              </w:rPr>
              <w:t>新北市政府</w:t>
            </w:r>
            <w:r w:rsidR="00A66E92">
              <w:rPr>
                <w:rFonts w:hAnsi="標楷體"/>
                <w:b w:val="0"/>
                <w:noProof/>
                <w:sz w:val="20"/>
              </w:rPr>
              <w:br/>
            </w:r>
            <w:r w:rsidRPr="00D35942">
              <w:rPr>
                <w:rFonts w:hAnsi="標楷體" w:hint="eastAsia"/>
                <w:b w:val="0"/>
                <w:noProof/>
                <w:sz w:val="20"/>
              </w:rPr>
              <w:t>原住民族行政局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E30F3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8C4AE" w14:textId="53783CFD" w:rsidR="0073487B" w:rsidRPr="00B5396E" w:rsidRDefault="0073487B" w:rsidP="0073487B">
            <w:pPr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30,240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DF7FE" w14:textId="46C8A9D3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F8843" w14:textId="1B27DD6B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B6CFF" w14:textId="63661C93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159BE" w14:textId="5F6310E9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C7F19" w14:textId="768CAEDB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4E150" w14:textId="0E1CFD33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47E07" w14:textId="092A47E6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37C5B" w14:textId="36150923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6702B" w14:textId="600C6199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30,240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A1BE8" w14:textId="56091B46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98D578B" w14:textId="36682D76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64352F" w14:textId="55A4EA5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eastAsia="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558FCB4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48CFC1DB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7A1F93BC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7379A7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0EB3F0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19E7D6" w14:textId="32BE3F8E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DFDB13" w14:textId="4798F66A" w:rsidR="0073487B" w:rsidRPr="00426407" w:rsidRDefault="0073487B" w:rsidP="0073487B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D35942">
              <w:rPr>
                <w:rFonts w:hAnsi="標楷體" w:hint="eastAsia"/>
                <w:b w:val="0"/>
                <w:noProof/>
                <w:sz w:val="20"/>
              </w:rPr>
              <w:t>財產孳息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45C0A" w14:textId="52321374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noProof/>
                <w:sz w:val="20"/>
              </w:rPr>
            </w:pPr>
            <w:r w:rsidRPr="00DE2F7B">
              <w:rPr>
                <w:rFonts w:ascii="標楷體" w:eastAsia="標楷體" w:hAnsi="標楷體" w:hint="eastAsia"/>
                <w:noProof/>
                <w:sz w:val="20"/>
              </w:rPr>
              <w:t>增列漏未辦理註銷之減免租金收入應收數。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BDA4D" w14:textId="662125E6" w:rsidR="0073487B" w:rsidRPr="00B5396E" w:rsidRDefault="0073487B" w:rsidP="0073487B">
            <w:pPr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30,240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2A0C0" w14:textId="20B7E3D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DCB5A" w14:textId="49AB74A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F2139" w14:textId="51A83A69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A6657" w14:textId="3DD5AA0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50141" w14:textId="48E7DCBA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DF8CC" w14:textId="020BA8C9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E9051" w14:textId="1456D90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31D9C" w14:textId="62CF8E65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3CD9F" w14:textId="4F96AEC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30,240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458CE" w14:textId="62BBEC5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79F9D0A" w14:textId="5E65F26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589067" w14:textId="081274B4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eastAsia="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DA89E59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4D77B582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654CBC68" w14:textId="4713D1D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D35942">
              <w:rPr>
                <w:rFonts w:ascii="新細明體" w:hAnsi="新細明體"/>
                <w:b/>
                <w:noProof/>
                <w:sz w:val="20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BE4D76B" w14:textId="5E6604A3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D35942">
              <w:rPr>
                <w:rFonts w:ascii="新細明體" w:hAnsi="新細明體"/>
                <w:b/>
                <w:noProof/>
                <w:sz w:val="20"/>
              </w:rPr>
              <w:t>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290475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9CB527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DE58EE" w14:textId="0ACCD1C3" w:rsidR="0073487B" w:rsidRPr="00426407" w:rsidRDefault="0073487B" w:rsidP="0073487B">
            <w:pPr>
              <w:pStyle w:val="1"/>
              <w:ind w:rightChars="10" w:right="24"/>
              <w:jc w:val="distribute"/>
              <w:rPr>
                <w:rFonts w:hAnsi="標楷體"/>
                <w:bCs w:val="0"/>
                <w:spacing w:val="0"/>
                <w:sz w:val="20"/>
              </w:rPr>
            </w:pPr>
            <w:r w:rsidRPr="00D35942">
              <w:rPr>
                <w:rFonts w:hAnsi="標楷體" w:hint="eastAsia"/>
                <w:noProof/>
                <w:sz w:val="20"/>
              </w:rPr>
              <w:t>財產收入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069267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B617E" w14:textId="6E97D29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D35942">
              <w:rPr>
                <w:rFonts w:ascii="新細明體" w:hAnsi="新細明體"/>
                <w:b/>
                <w:noProof/>
                <w:sz w:val="20"/>
              </w:rPr>
              <w:t>4,802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80413" w14:textId="517615BC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13CEC" w14:textId="3A2CC05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AF27D" w14:textId="61DA8FEE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58D90" w14:textId="18D0999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4935E" w14:textId="15A21B6B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676FC" w14:textId="0702834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F625C" w14:textId="067234FA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D41D5" w14:textId="6666FE8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35D20" w14:textId="1840A67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/>
                <w:b/>
                <w:noProof/>
                <w:sz w:val="20"/>
              </w:rPr>
              <w:t>4,802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858D0" w14:textId="033E0583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993E247" w14:textId="7D66188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5C98E9" w14:textId="50C6E34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eastAsia="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062E854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73487B" w:rsidRPr="00B5396E" w14:paraId="1D42BAB1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047B11A6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60C37B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805AD" w14:textId="79093603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19001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3E75F8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A85A70" w14:textId="2C0831AD" w:rsidR="0073487B" w:rsidRPr="00426407" w:rsidRDefault="0073487B" w:rsidP="00A66E92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D35942">
              <w:rPr>
                <w:rFonts w:hAnsi="標楷體" w:hint="eastAsia"/>
                <w:b w:val="0"/>
                <w:noProof/>
                <w:sz w:val="20"/>
              </w:rPr>
              <w:t>新北市政府</w:t>
            </w:r>
            <w:r w:rsidR="00A66E92">
              <w:rPr>
                <w:rFonts w:hAnsi="標楷體"/>
                <w:b w:val="0"/>
                <w:noProof/>
                <w:sz w:val="20"/>
              </w:rPr>
              <w:br/>
            </w:r>
            <w:r w:rsidRPr="00D35942">
              <w:rPr>
                <w:rFonts w:hAnsi="標楷體" w:hint="eastAsia"/>
                <w:b w:val="0"/>
                <w:noProof/>
                <w:sz w:val="20"/>
              </w:rPr>
              <w:t>原住民族行政局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221CC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78845" w14:textId="0B62F06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4,802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38DF8" w14:textId="6DAC4EBE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A20D6" w14:textId="0655ADE3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A7EFD" w14:textId="1FFC8F7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6BA88" w14:textId="3717C1C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EA861" w14:textId="25730149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E7B2F" w14:textId="4805144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8B422" w14:textId="05E6C713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35226" w14:textId="016FE5FE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32E75" w14:textId="3CD6FCB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4,802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A1040" w14:textId="1EA8EDB8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BDE479B" w14:textId="51B45B7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6DF5C6" w14:textId="0F27050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eastAsia="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A7A9F6C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313A2A38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2400E494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4DD828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6A60EE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15619A" w14:textId="66F9D5D5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4E344C" w14:textId="198D2DDD" w:rsidR="0073487B" w:rsidRPr="00426407" w:rsidRDefault="0073487B" w:rsidP="0073487B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D35942">
              <w:rPr>
                <w:rFonts w:hAnsi="標楷體" w:hint="eastAsia"/>
                <w:b w:val="0"/>
                <w:noProof/>
                <w:sz w:val="20"/>
              </w:rPr>
              <w:t>財產孳息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94244" w14:textId="582536D3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DE2F7B">
              <w:rPr>
                <w:rFonts w:ascii="標楷體" w:eastAsia="標楷體" w:hAnsi="標楷體" w:hint="eastAsia"/>
                <w:noProof/>
                <w:sz w:val="20"/>
              </w:rPr>
              <w:t>增列漏未辦理註銷之減免租金收入應收數。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011E1" w14:textId="26B517B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4,802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AC339" w14:textId="0C5AAF6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03D7F" w14:textId="0E06DA0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3F82B" w14:textId="37E81F4E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46AF4" w14:textId="5F05D378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7EAAF" w14:textId="7D8E7E2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2FF76" w14:textId="5E8A9D05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F1B12" w14:textId="06B6B69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E6D23" w14:textId="2A87764E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DAB43" w14:textId="29D251B3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4,802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FF11E" w14:textId="0494FED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2D20C8E" w14:textId="63007A0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38526A" w14:textId="24556FA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eastAsia="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EBE9A81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4D4F1EF5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1F727AA4" w14:textId="7CA913BC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D35942">
              <w:rPr>
                <w:rFonts w:ascii="新細明體" w:hAnsi="新細明體"/>
                <w:b/>
                <w:noProof/>
                <w:sz w:val="20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D7A652" w14:textId="7D670ABB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D35942">
              <w:rPr>
                <w:rFonts w:ascii="新細明體" w:hAnsi="新細明體"/>
                <w:b/>
                <w:noProof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1448DE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3C4583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439CC3" w14:textId="75139673" w:rsidR="0073487B" w:rsidRPr="00426407" w:rsidRDefault="0073487B" w:rsidP="0073487B">
            <w:pPr>
              <w:pStyle w:val="1"/>
              <w:ind w:rightChars="10" w:right="24"/>
              <w:jc w:val="distribute"/>
              <w:rPr>
                <w:rFonts w:hAnsi="標楷體"/>
                <w:bCs w:val="0"/>
                <w:spacing w:val="0"/>
                <w:sz w:val="20"/>
              </w:rPr>
            </w:pPr>
            <w:r w:rsidRPr="00D35942">
              <w:rPr>
                <w:rFonts w:hAnsi="標楷體" w:hint="eastAsia"/>
                <w:noProof/>
                <w:sz w:val="20"/>
              </w:rPr>
              <w:t>財產收入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1CD71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33168" w14:textId="0B7FB6FC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D35942">
              <w:rPr>
                <w:rFonts w:ascii="新細明體" w:hAnsi="新細明體"/>
                <w:b/>
                <w:noProof/>
                <w:sz w:val="20"/>
              </w:rPr>
              <w:t>4,288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B35F4" w14:textId="3D9BA91B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19CF3" w14:textId="17B3363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EB872" w14:textId="5132D748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6C0A9" w14:textId="2679CB1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9E5AA" w14:textId="296FD97D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C9589" w14:textId="42F75E7C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15606" w14:textId="26F09F3A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E194C" w14:textId="78194849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D286A" w14:textId="7CF71F03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/>
                <w:b/>
                <w:noProof/>
                <w:sz w:val="20"/>
              </w:rPr>
              <w:t>4,288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44000" w14:textId="2F6DB81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EA82382" w14:textId="1F3C29E4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66EE18" w14:textId="621FDA0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35942">
              <w:rPr>
                <w:rFonts w:ascii="新細明體" w:eastAsia="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EC8ED95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73487B" w:rsidRPr="00B5396E" w14:paraId="151C6FCB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6F636ED3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49F7BFA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64123F" w14:textId="7AFB51D2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90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1CA7FE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15F443" w14:textId="46A7434A" w:rsidR="0073487B" w:rsidRPr="0073487B" w:rsidRDefault="0073487B" w:rsidP="0073487B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noProof/>
                <w:sz w:val="20"/>
              </w:rPr>
            </w:pPr>
            <w:r w:rsidRPr="00D35942">
              <w:rPr>
                <w:rFonts w:hAnsi="標楷體" w:hint="eastAsia"/>
                <w:b w:val="0"/>
                <w:noProof/>
                <w:sz w:val="20"/>
              </w:rPr>
              <w:t>新北市政府</w:t>
            </w:r>
            <w:r>
              <w:rPr>
                <w:rFonts w:hAnsi="標楷體"/>
                <w:b w:val="0"/>
                <w:noProof/>
                <w:sz w:val="20"/>
              </w:rPr>
              <w:br/>
            </w:r>
            <w:r w:rsidRPr="00D35942">
              <w:rPr>
                <w:rFonts w:hAnsi="標楷體" w:hint="eastAsia"/>
                <w:b w:val="0"/>
                <w:noProof/>
                <w:sz w:val="20"/>
              </w:rPr>
              <w:t>原住民族行政局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88A0D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4FB27" w14:textId="19FDE99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4,288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3C642" w14:textId="3CF60C2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9A991" w14:textId="463E3CDE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B067A" w14:textId="5CB1E9A9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45840" w14:textId="305DF08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A78AC" w14:textId="1EE06539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44E21" w14:textId="219805D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61430" w14:textId="6023C8B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16B3A" w14:textId="57D6F6C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B583A" w14:textId="6CC53CC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4,288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47FD6" w14:textId="65B88E8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8F91B9E" w14:textId="743FD555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7A5654D" w14:textId="4FE8225A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eastAsia="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F2BF9D6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7E3500FD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7EF98B8B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6B5AAB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821FAD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5E33F" w14:textId="177AB5EF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EBD8F5" w14:textId="59A24021" w:rsidR="0073487B" w:rsidRPr="00426407" w:rsidRDefault="0073487B" w:rsidP="0073487B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  <w:r w:rsidRPr="00D35942">
              <w:rPr>
                <w:rFonts w:hAnsi="標楷體" w:hint="eastAsia"/>
                <w:b w:val="0"/>
                <w:noProof/>
                <w:sz w:val="20"/>
              </w:rPr>
              <w:t>財產孳息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EE627" w14:textId="40831591" w:rsidR="0073487B" w:rsidRPr="0049367C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DE2F7B">
              <w:rPr>
                <w:rFonts w:ascii="標楷體" w:eastAsia="標楷體" w:hAnsi="標楷體" w:hint="eastAsia"/>
                <w:noProof/>
                <w:sz w:val="20"/>
              </w:rPr>
              <w:t>增列漏未辦理註銷之減免租金收入應收數。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03406" w14:textId="7FDF44D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4,288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87318" w14:textId="3362201D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419F1" w14:textId="5676D12D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3EB32" w14:textId="2743809E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2C34B" w14:textId="63A9FBF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ADDD4" w14:textId="0B35543C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CCFBB" w14:textId="17ED392C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9F7E0" w14:textId="02B7096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71607" w14:textId="42EF9126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4F997" w14:textId="7BA04083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/>
                <w:noProof/>
                <w:sz w:val="20"/>
              </w:rPr>
              <w:t>4,288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7D0D3" w14:textId="4DD7CD09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733069E" w14:textId="6AE1BE64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91BEAD" w14:textId="7151E049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DE2F7B">
              <w:rPr>
                <w:rFonts w:ascii="新細明體" w:eastAsia="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14CE68B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09F5D25F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5273E757" w14:textId="5EF43E7D" w:rsidR="0073487B" w:rsidRPr="00B6433E" w:rsidRDefault="0073487B" w:rsidP="0073487B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7EDC88" w14:textId="4C331688" w:rsidR="0073487B" w:rsidRPr="00B6433E" w:rsidRDefault="0073487B" w:rsidP="0073487B">
            <w:pPr>
              <w:jc w:val="center"/>
              <w:rPr>
                <w:rFonts w:ascii="新細明體" w:hAnsi="新細明體"/>
                <w:b/>
                <w:noProof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F24C5" w14:textId="77777777" w:rsidR="0073487B" w:rsidRPr="00B6433E" w:rsidRDefault="0073487B" w:rsidP="0073487B">
            <w:pPr>
              <w:jc w:val="center"/>
              <w:rPr>
                <w:rFonts w:ascii="新細明體" w:hAnsi="新細明體"/>
                <w:b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291D4" w14:textId="77777777" w:rsidR="0073487B" w:rsidRPr="00B6433E" w:rsidRDefault="0073487B" w:rsidP="0073487B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13A06" w14:textId="5CE1597E" w:rsidR="0073487B" w:rsidRPr="00426407" w:rsidRDefault="0073487B" w:rsidP="0073487B">
            <w:pPr>
              <w:pStyle w:val="1"/>
              <w:ind w:rightChars="10" w:right="24"/>
              <w:jc w:val="distribute"/>
              <w:rPr>
                <w:rFonts w:hAnsi="標楷體"/>
                <w:noProof/>
                <w:spacing w:val="0"/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4BC102" w14:textId="77777777" w:rsidR="0073487B" w:rsidRPr="00426407" w:rsidRDefault="0073487B" w:rsidP="0073487B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858D8" w14:textId="694C303C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53E9E" w14:textId="64ECBE44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01FAC" w14:textId="296D65F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BCF05" w14:textId="7A910B5A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1BBDF" w14:textId="13212B91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137AD" w14:textId="7184EA65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19D45" w14:textId="0452A4B2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B4D77" w14:textId="71E8A018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78933" w14:textId="631D30DE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7417E" w14:textId="154715D4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8620D" w14:textId="7FF92D2D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5068069" w14:textId="5EABCD8B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579275E" w14:textId="2C589DD5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3E81837" w14:textId="77777777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73487B" w:rsidRPr="00B5396E" w14:paraId="59A3AA43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36943891" w14:textId="77777777" w:rsidR="0073487B" w:rsidRPr="00B6433E" w:rsidRDefault="0073487B" w:rsidP="0073487B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4AD309" w14:textId="77777777" w:rsidR="0073487B" w:rsidRPr="00B6433E" w:rsidRDefault="0073487B" w:rsidP="0073487B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F0199" w14:textId="4A1AF6AF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noProof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3D11D7" w14:textId="77777777" w:rsidR="0073487B" w:rsidRPr="00B6433E" w:rsidRDefault="0073487B" w:rsidP="0073487B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234FB" w14:textId="5B0E2E81" w:rsidR="0073487B" w:rsidRPr="00426407" w:rsidRDefault="0073487B" w:rsidP="0073487B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noProof/>
                <w:spacing w:val="0"/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74CC9" w14:textId="77777777" w:rsidR="0073487B" w:rsidRPr="00426407" w:rsidRDefault="0073487B" w:rsidP="0073487B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99F6D" w14:textId="5B47F236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5DB5D" w14:textId="66155417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D2C31" w14:textId="28231CD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5307C" w14:textId="67AE6344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1F955" w14:textId="6286C7DD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72E7D" w14:textId="35964FF9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F2781" w14:textId="7741E25F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B859C" w14:textId="6B7B60EA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1945A" w14:textId="5F62C70F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52300" w14:textId="04B99A58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C9CD4" w14:textId="6B3FAC15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B494515" w14:textId="6FD220C2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EC2F31" w14:textId="2AE35F77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3DB283F" w14:textId="77777777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5A7AB681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76C7C113" w14:textId="77777777" w:rsidR="0073487B" w:rsidRPr="00B6433E" w:rsidRDefault="0073487B" w:rsidP="0073487B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46F5F4" w14:textId="77777777" w:rsidR="0073487B" w:rsidRPr="00B6433E" w:rsidRDefault="0073487B" w:rsidP="0073487B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567BD1" w14:textId="77777777" w:rsidR="0073487B" w:rsidRPr="00B6433E" w:rsidRDefault="0073487B" w:rsidP="0073487B">
            <w:pPr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8C329" w14:textId="534783C7" w:rsidR="0073487B" w:rsidRPr="00B6433E" w:rsidRDefault="0073487B" w:rsidP="0073487B">
            <w:pPr>
              <w:jc w:val="center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C3EB9D" w14:textId="681A47F6" w:rsidR="0073487B" w:rsidRPr="00426407" w:rsidRDefault="0073487B" w:rsidP="0073487B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noProof/>
                <w:spacing w:val="0"/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32B935" w14:textId="07768007" w:rsidR="0073487B" w:rsidRPr="00426407" w:rsidRDefault="0073487B" w:rsidP="0073487B">
            <w:pPr>
              <w:jc w:val="both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7F18F" w14:textId="0F17F0AB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AC37B" w14:textId="005D1C6B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A18EF" w14:textId="2386AB0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B34BB" w14:textId="30540D15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8EEBE" w14:textId="77777777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BAC2A" w14:textId="5A66AEFD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8A97D" w14:textId="3F8131F7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AFF46" w14:textId="3B121375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FD242" w14:textId="23597CB6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1FFCD" w14:textId="1B3A36EA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F1C6F" w14:textId="03C798B6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322BAAC" w14:textId="6619B87E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6024FD" w14:textId="7223E51F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177C2D8" w14:textId="77777777" w:rsidR="0073487B" w:rsidRPr="00B5396E" w:rsidRDefault="0073487B" w:rsidP="0073487B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6011A4D7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30B84B21" w14:textId="673DC30B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2709C8" w14:textId="3E6C9931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AEFA7F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CC6DC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5AEE7" w14:textId="79975A35" w:rsidR="0073487B" w:rsidRPr="00426407" w:rsidRDefault="0073487B" w:rsidP="0073487B">
            <w:pPr>
              <w:pStyle w:val="1"/>
              <w:ind w:rightChars="10" w:right="24"/>
              <w:jc w:val="distribute"/>
              <w:rPr>
                <w:rFonts w:hAnsi="標楷體"/>
                <w:bCs w:val="0"/>
                <w:spacing w:val="0"/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3AA9C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50294" w14:textId="4F592ACE" w:rsidR="0073487B" w:rsidRPr="00B5396E" w:rsidRDefault="0073487B" w:rsidP="0073487B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0D4C9" w14:textId="070E6C3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007E0" w14:textId="7AAAD73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AE295" w14:textId="0CD8F7E5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34F89" w14:textId="5904165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F19B5" w14:textId="3C886E8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9ED8C" w14:textId="1B6CEB3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B07ED" w14:textId="69FC9F0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BD06F" w14:textId="42EF1B7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81B26" w14:textId="19F0B8D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65F25" w14:textId="6CC3431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50CB5DA" w14:textId="3E12A7FC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3A95ADF" w14:textId="247881A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0FCBFF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73487B" w:rsidRPr="00B5396E" w14:paraId="421B8AAF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1FEDB695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8229DF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8D559D" w14:textId="3C24BCE3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1A166B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CBD2A" w14:textId="47705975" w:rsidR="0073487B" w:rsidRPr="00426407" w:rsidRDefault="0073487B" w:rsidP="0073487B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1CF72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0246E" w14:textId="19CE8038" w:rsidR="0073487B" w:rsidRPr="00B5396E" w:rsidRDefault="0073487B" w:rsidP="0073487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24589" w14:textId="508BAF3C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26DBC" w14:textId="056A0D44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8C4C0" w14:textId="09D9D91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0D28B" w14:textId="0911C5B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9DB56" w14:textId="601E64E6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05EF7" w14:textId="007D4074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7F2B6" w14:textId="5E8A737C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706CF" w14:textId="64D1C549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D131C" w14:textId="3185607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2DFD5" w14:textId="50D90AE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AA1ACDE" w14:textId="6D00C02A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771AD38" w14:textId="2ACBF19C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0F1EC0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0C975983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35A43ABC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6E0BFF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CF1D57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5512" w14:textId="63B8BF52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BD4B70" w14:textId="0D0714E1" w:rsidR="0073487B" w:rsidRPr="00426407" w:rsidRDefault="0073487B" w:rsidP="0073487B">
            <w:pPr>
              <w:pStyle w:val="1"/>
              <w:ind w:leftChars="200" w:left="480" w:rightChars="10" w:right="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3CE7E" w14:textId="686F3311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5AA91" w14:textId="58761210" w:rsidR="0073487B" w:rsidRPr="00B5396E" w:rsidRDefault="0073487B" w:rsidP="0073487B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D3AA4" w14:textId="761D2DE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F87BC" w14:textId="3629A149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70F56" w14:textId="5111E276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4407E" w14:textId="08C0373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AEAFB" w14:textId="0B02E2B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5646B" w14:textId="08E9C3A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A306C" w14:textId="29A70EA6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040A8" w14:textId="2899A6F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D20F7" w14:textId="21933D0C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64320" w14:textId="58B7E32E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BDA0096" w14:textId="4B74BE5D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5562CB" w14:textId="22199BA5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BBD997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035EAB21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2551C065" w14:textId="5517FB45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4EB94F" w14:textId="655DA88C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27E4A5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7B325C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47B18B" w14:textId="4190A6D9" w:rsidR="0073487B" w:rsidRPr="00426407" w:rsidRDefault="0073487B" w:rsidP="0073487B">
            <w:pPr>
              <w:pStyle w:val="1"/>
              <w:ind w:rightChars="10" w:right="24"/>
              <w:jc w:val="distribute"/>
              <w:rPr>
                <w:rFonts w:hAnsi="標楷體"/>
                <w:bCs w:val="0"/>
                <w:spacing w:val="0"/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2DBDE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99A3B" w14:textId="371A6D0A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EA751" w14:textId="189F6CB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5BF1E" w14:textId="63463D0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1C2EE" w14:textId="2AE9B80B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006EB" w14:textId="4E1C335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632C6" w14:textId="3339DE9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6A1C2" w14:textId="78717246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8626C" w14:textId="5D5747FC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4A600" w14:textId="77283A73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0FC87" w14:textId="722E5964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4BF87" w14:textId="1E605F2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7447AE2" w14:textId="43FEBB33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2AE59B" w14:textId="449FDD6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B712F2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396E"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</w:p>
        </w:tc>
      </w:tr>
      <w:tr w:rsidR="0073487B" w:rsidRPr="00B5396E" w14:paraId="07255ED9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61D7C2F7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5F5D7E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2637F" w14:textId="2C46BFCF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FC5DF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49010A" w14:textId="140F5BF0" w:rsidR="0073487B" w:rsidRPr="00426407" w:rsidRDefault="0073487B" w:rsidP="0073487B">
            <w:pPr>
              <w:pStyle w:val="1"/>
              <w:ind w:leftChars="107" w:left="481" w:rightChars="10" w:right="24" w:hangingChars="112" w:hanging="224"/>
              <w:jc w:val="distribute"/>
              <w:rPr>
                <w:rFonts w:hAnsi="標楷體"/>
                <w:b w:val="0"/>
                <w:bCs w:val="0"/>
                <w:spacing w:val="0"/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B9E4C7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A81C7" w14:textId="3B72925B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1A72D" w14:textId="2AEC046D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75B29" w14:textId="0FAE4078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130B9" w14:textId="253C26EE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71AB8" w14:textId="12E63998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90C3E" w14:textId="2921DB49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762B2" w14:textId="12F0560D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1F4AC" w14:textId="18E13664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43231" w14:textId="6CE4997D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6551F" w14:textId="1038C4DA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C5F81" w14:textId="386EDD9E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A489826" w14:textId="2AEBF04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E01E429" w14:textId="0BD5FA31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9AEA90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250B041E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3FB457B7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95D9C1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CF8587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42394D" w14:textId="022B5C8D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9D0DB9" w14:textId="606A1FE1" w:rsidR="0073487B" w:rsidRPr="007C452B" w:rsidRDefault="0073487B" w:rsidP="0073487B"/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244861" w14:textId="313935D3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9605F" w14:textId="2FE615E5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2D9A7" w14:textId="65D4CDB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4BDE7" w14:textId="7D815633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5FF69" w14:textId="40905E6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45DB3" w14:textId="603085F8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B6DEC" w14:textId="3A3D63F5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4E508" w14:textId="68D12320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325C5" w14:textId="2984DAF8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CC372" w14:textId="218FED0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2ADD5" w14:textId="076DFD02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36772" w14:textId="14727E8F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5D45A8E" w14:textId="0F5A40BE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EA2D7C5" w14:textId="35656ED9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3C86C4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4B4312FE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0231F30C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45B6CD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82AD17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373B4D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EABAD6" w14:textId="77777777" w:rsidR="0073487B" w:rsidRPr="007C452B" w:rsidRDefault="0073487B" w:rsidP="0073487B"/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E70A0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35C2E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41113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FE0DE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26BC2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CB36B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BBD5A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C095A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F8B7F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7841E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44BD7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E41E2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6B25F95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09A0EE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6FC771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22C7AA12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489D9E9B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DA707B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1A062A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6B26D0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BCE430" w14:textId="77777777" w:rsidR="0073487B" w:rsidRPr="007C452B" w:rsidRDefault="0073487B" w:rsidP="0073487B"/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8ACB1E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F3B42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1021A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AA951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E444C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ED01A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27400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8F5E6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E407C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CBD45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5F34F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3DF1D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30324F7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AADF1DF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24BF32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642364BB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24E539A3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E0F850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A2BD3A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421B55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F6DBD" w14:textId="77777777" w:rsidR="0073487B" w:rsidRPr="007C452B" w:rsidRDefault="0073487B" w:rsidP="0073487B"/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1A7AD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A84A6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F7DE3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D6667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E3756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DC7BE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49446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90983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EB663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7DEF7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16BE5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4F294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EEAEF0E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E1DD61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F69E4A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46CEF604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6A77435B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5FF157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BA9D68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354991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540EA7" w14:textId="77777777" w:rsidR="0073487B" w:rsidRPr="007C452B" w:rsidRDefault="0073487B" w:rsidP="0073487B"/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2E160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D0F5E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36DC8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74308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bookmarkStart w:id="0" w:name="_GoBack"/>
            <w:bookmarkEnd w:id="0"/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37EA4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E59C8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71F54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9B2E8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13C83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B12FB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3F329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44CC7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AE242D1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29FB34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96EB54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0CDF4344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6A78768A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6888E4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5856DE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09336D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06BFF3" w14:textId="77777777" w:rsidR="0073487B" w:rsidRPr="007C452B" w:rsidRDefault="0073487B" w:rsidP="0073487B"/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EC7EF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90301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4F56A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791E3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49C04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20451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C807B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99545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066D0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4FEDF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28B86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F7DB4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B163D21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F33F38D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135CE4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0FD1ED75" w14:textId="77777777" w:rsidTr="007C452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1F710E5F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411533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D72028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9596C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E87B99" w14:textId="77777777" w:rsidR="0073487B" w:rsidRPr="007C452B" w:rsidRDefault="0073487B" w:rsidP="0073487B"/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DA5DB2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94996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8C3C1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A88CD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ED11A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8A7DC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CA5D3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24FB8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904F0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F1C6B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1F54F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CC522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7737B07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4436E92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F5A543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77DDDA9F" w14:textId="77777777" w:rsidTr="0073487B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70CBC3E4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426E675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63EE3E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B7B543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1A52E" w14:textId="77777777" w:rsidR="0073487B" w:rsidRPr="007C452B" w:rsidRDefault="0073487B" w:rsidP="0073487B"/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1AA763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433FE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B657F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1AB41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3A897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789BD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BEC2E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0765B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94C24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AB4B4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33CFF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7FA27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4E452DA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64B673C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C4542C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73487B" w:rsidRPr="00B5396E" w14:paraId="6799DFE0" w14:textId="77777777" w:rsidTr="00C3369D">
        <w:trPr>
          <w:cantSplit/>
          <w:trHeight w:val="39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BAF0008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3A127CB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8807E5F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pacing w:val="-2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7CE45E" w14:textId="77777777" w:rsidR="0073487B" w:rsidRPr="00B6433E" w:rsidRDefault="0073487B" w:rsidP="0073487B">
            <w:pPr>
              <w:ind w:rightChars="10" w:right="24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651CC88" w14:textId="77777777" w:rsidR="0073487B" w:rsidRPr="007C452B" w:rsidRDefault="0073487B" w:rsidP="0073487B"/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43D6" w14:textId="77777777" w:rsidR="0073487B" w:rsidRPr="00426407" w:rsidRDefault="0073487B" w:rsidP="0073487B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5F0E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6EBC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E330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6774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9DC4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2CC4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1665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0D90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2FD8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45E9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F0AE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B38C6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0DDD8C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F900A1" w14:textId="77777777" w:rsidR="0073487B" w:rsidRPr="00B5396E" w:rsidRDefault="0073487B" w:rsidP="0073487B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</w:tbl>
    <w:p w14:paraId="013EF356" w14:textId="77777777" w:rsidR="00495EC1" w:rsidRDefault="00495EC1" w:rsidP="00D5504A">
      <w:pPr>
        <w:spacing w:line="14" w:lineRule="exact"/>
        <w:rPr>
          <w:rFonts w:eastAsia="標楷體"/>
          <w:sz w:val="22"/>
        </w:rPr>
        <w:sectPr w:rsidR="00495EC1" w:rsidSect="00EA0ABF">
          <w:headerReference w:type="default" r:id="rId7"/>
          <w:headerReference w:type="first" r:id="rId8"/>
          <w:footerReference w:type="first" r:id="rId9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p w14:paraId="3FF4BEC9" w14:textId="734BAC05" w:rsidR="00495EC1" w:rsidRDefault="00495EC1" w:rsidP="00D5504A">
      <w:pPr>
        <w:spacing w:line="14" w:lineRule="exact"/>
        <w:rPr>
          <w:rFonts w:eastAsia="標楷體"/>
          <w:sz w:val="22"/>
        </w:rPr>
      </w:pPr>
    </w:p>
    <w:p w14:paraId="139C75F0" w14:textId="1ADFF245" w:rsidR="00495EC1" w:rsidRPr="003922B2" w:rsidRDefault="00495EC1" w:rsidP="00FB0D7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495EC1" w14:paraId="67BEF0A3" w14:textId="77777777" w:rsidTr="00FB0D71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52810" w14:textId="77777777" w:rsidR="00495EC1" w:rsidRDefault="00495EC1" w:rsidP="00FB0D71">
            <w:pPr>
              <w:pStyle w:val="ac"/>
              <w:ind w:rightChars="0" w:right="0"/>
            </w:pPr>
            <w:r>
              <w:rPr>
                <w:rFonts w:hint="eastAsia"/>
              </w:rPr>
              <w:t xml:space="preserve">　　單位：新臺幣元</w:t>
            </w:r>
          </w:p>
        </w:tc>
      </w:tr>
      <w:tr w:rsidR="00495EC1" w14:paraId="5DE0F30A" w14:textId="77777777" w:rsidTr="00FB0D71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227CC0" w14:textId="77777777" w:rsidR="00495EC1" w:rsidRDefault="00495EC1" w:rsidP="00FB0D71">
            <w:pPr>
              <w:pStyle w:val="a9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9BED" w14:textId="77777777" w:rsidR="00495EC1" w:rsidRDefault="00495EC1" w:rsidP="00FB0D71">
            <w:pPr>
              <w:pStyle w:val="a9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CC8F" w14:textId="77777777" w:rsidR="00495EC1" w:rsidRDefault="00495EC1" w:rsidP="00FB0D71">
            <w:pPr>
              <w:pStyle w:val="a9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0E4E5C" w14:textId="77777777" w:rsidR="00495EC1" w:rsidRPr="00C00697" w:rsidRDefault="00495EC1" w:rsidP="00FB0D71">
            <w:pPr>
              <w:pStyle w:val="a9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決算審定數與預算數比較增減</w:t>
            </w:r>
          </w:p>
        </w:tc>
      </w:tr>
      <w:tr w:rsidR="00495EC1" w14:paraId="2A0A4E16" w14:textId="77777777" w:rsidTr="00FB0D71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D8BBC0" w14:textId="77777777" w:rsidR="00495EC1" w:rsidRDefault="00495EC1" w:rsidP="00FB0D71">
            <w:pPr>
              <w:pStyle w:val="a9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648E" w14:textId="77777777" w:rsidR="00495EC1" w:rsidRDefault="00495EC1" w:rsidP="00FB0D71">
            <w:pPr>
              <w:pStyle w:val="a9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7114" w14:textId="77777777" w:rsidR="00495EC1" w:rsidRPr="00C947B3" w:rsidRDefault="00495EC1" w:rsidP="00FB0D71">
            <w:pPr>
              <w:pStyle w:val="a9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EFC5" w14:textId="77777777" w:rsidR="00495EC1" w:rsidRDefault="00495EC1" w:rsidP="00FB0D71">
            <w:pPr>
              <w:pStyle w:val="a9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3ACB" w14:textId="77777777" w:rsidR="00495EC1" w:rsidRDefault="00495EC1" w:rsidP="00FB0D71">
            <w:pPr>
              <w:pStyle w:val="a9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82F9" w14:textId="77777777" w:rsidR="00495EC1" w:rsidRDefault="00495EC1" w:rsidP="00FB0D71">
            <w:pPr>
              <w:pStyle w:val="a9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B3C70" w14:textId="77777777" w:rsidR="00495EC1" w:rsidRDefault="00495EC1" w:rsidP="00FB0D71">
            <w:pPr>
              <w:pStyle w:val="a9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495EC1" w:rsidRPr="00762880" w14:paraId="6568971F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8625AB6" w14:textId="77777777" w:rsidR="00495EC1" w:rsidRPr="00762880" w:rsidRDefault="00495EC1" w:rsidP="00FB0D71">
            <w:pPr>
              <w:pStyle w:val="a9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03EF0B7" w14:textId="77777777" w:rsidR="00495EC1" w:rsidRPr="008A404D" w:rsidRDefault="00495EC1" w:rsidP="00FB0D71">
            <w:pPr>
              <w:pStyle w:val="a9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9A5708D" w14:textId="77777777" w:rsidR="00495EC1" w:rsidRPr="008A404D" w:rsidRDefault="00495EC1" w:rsidP="00FB0D71">
            <w:pPr>
              <w:pStyle w:val="a9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ADBA36B" w14:textId="77777777" w:rsidR="00495EC1" w:rsidRPr="008A404D" w:rsidRDefault="00495EC1" w:rsidP="00FB0D71">
            <w:pPr>
              <w:pStyle w:val="a9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71923AC" w14:textId="77777777" w:rsidR="00495EC1" w:rsidRPr="008A404D" w:rsidRDefault="00495EC1" w:rsidP="00FB0D71">
            <w:pPr>
              <w:pStyle w:val="a9"/>
              <w:ind w:leftChars="0" w:left="0" w:rightChars="0" w:right="0"/>
              <w:jc w:val="right"/>
              <w:rPr>
                <w:rFonts w:ascii="新細明體" w:eastAsia="新細明體" w:hAnsi="新細明體"/>
                <w:b/>
                <w:noProof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4A7A7B97" w14:textId="77777777" w:rsidR="00495EC1" w:rsidRPr="008A404D" w:rsidRDefault="00495EC1" w:rsidP="00FB0D71">
            <w:pPr>
              <w:pStyle w:val="a9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E41E3B" w14:textId="77777777" w:rsidR="00495EC1" w:rsidRPr="008A404D" w:rsidRDefault="00495EC1" w:rsidP="00FB0D71">
            <w:pPr>
              <w:pStyle w:val="a9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495EC1" w:rsidRPr="00762880" w14:paraId="2410262B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87A6A5B" w14:textId="77777777" w:rsidR="00495EC1" w:rsidRPr="00762880" w:rsidRDefault="00495EC1" w:rsidP="00FB0D71">
            <w:pPr>
              <w:pStyle w:val="a9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B4F2D0F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208,075,745,000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803FA2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E1629FB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209,506,319,235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554D0A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A793DB7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b/>
                <w:bCs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1,430,574,235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418175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b/>
                <w:bCs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0.69</w:t>
            </w:r>
          </w:p>
        </w:tc>
      </w:tr>
      <w:tr w:rsidR="00495EC1" w:rsidRPr="00E26874" w14:paraId="055F3EB4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A951019" w14:textId="77777777" w:rsidR="00495EC1" w:rsidRPr="005A1810" w:rsidRDefault="00495EC1" w:rsidP="00FB0D71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20D21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39745B4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81,170,686,665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59F431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39.01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F9C18F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80,826,903,117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8368EA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38.58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25C83F1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color w:val="000000"/>
                <w:sz w:val="20"/>
              </w:rPr>
              <w:t>343,783,548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3E9177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color w:val="000000"/>
                <w:sz w:val="20"/>
              </w:rPr>
              <w:t>0.42</w:t>
            </w:r>
          </w:p>
        </w:tc>
      </w:tr>
      <w:tr w:rsidR="00495EC1" w:rsidRPr="00E26874" w14:paraId="0341CEC8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1F522E8" w14:textId="77777777" w:rsidR="00495EC1" w:rsidRPr="005A1810" w:rsidRDefault="00495EC1" w:rsidP="00FB0D71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20D21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448FBDE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43,514,238,135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F34878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20.91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62FEEBE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45,893,099,020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E6F659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21.91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285699B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2,378,860,885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313EC5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5.47</w:t>
            </w:r>
          </w:p>
        </w:tc>
      </w:tr>
      <w:tr w:rsidR="00495EC1" w:rsidRPr="00E26874" w14:paraId="0244AFE9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EA67F83" w14:textId="77777777" w:rsidR="00495EC1" w:rsidRPr="005A1810" w:rsidRDefault="00495EC1" w:rsidP="00FB0D71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20D21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476888E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83,390,820,200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617065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40.08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F21D777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82,786,317,098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53C4F9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39.51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8B86F01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color w:val="000000"/>
                <w:sz w:val="20"/>
              </w:rPr>
              <w:t>604,503,102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875E98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color w:val="000000"/>
                <w:sz w:val="20"/>
              </w:rPr>
              <w:t>0.72</w:t>
            </w:r>
          </w:p>
        </w:tc>
      </w:tr>
      <w:tr w:rsidR="00495EC1" w:rsidRPr="00762880" w14:paraId="52FB597A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01D2416" w14:textId="77777777" w:rsidR="00495EC1" w:rsidRPr="00762880" w:rsidRDefault="00495EC1" w:rsidP="00FB0D71">
            <w:pPr>
              <w:pStyle w:val="a9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8FE1A71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181,453,141,375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491F3D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B405E38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175,479,373,554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6B7C3B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989E73C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b/>
                <w:bCs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5,973,767,821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8AFC2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b/>
                <w:bCs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3.29</w:t>
            </w:r>
          </w:p>
        </w:tc>
      </w:tr>
      <w:tr w:rsidR="00495EC1" w14:paraId="5489DE77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FA47969" w14:textId="77777777" w:rsidR="00495EC1" w:rsidRPr="005A1810" w:rsidRDefault="00495EC1" w:rsidP="00FB0D71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20D21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3D26DB0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179,326,309,758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C6C9C9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98.83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737FD7C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173,626,488,872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04533E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98.9</w:t>
            </w:r>
            <w:r>
              <w:rPr>
                <w:rFonts w:ascii="新細明體" w:hAnsi="新細明體" w:cs="Arial"/>
                <w:sz w:val="20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2FA3929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color w:val="000000"/>
                <w:sz w:val="20"/>
              </w:rPr>
              <w:t>5,699,820,886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6F7FE2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color w:val="000000"/>
                <w:sz w:val="20"/>
              </w:rPr>
              <w:t>3.18</w:t>
            </w:r>
          </w:p>
        </w:tc>
      </w:tr>
      <w:tr w:rsidR="00495EC1" w:rsidRPr="00DC21A5" w14:paraId="331C5DE2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8285226" w14:textId="77777777" w:rsidR="00495EC1" w:rsidRPr="005A1810" w:rsidRDefault="00495EC1" w:rsidP="00FB0D71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20D21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DE44A41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1,820,900,000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018045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1.00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6A2BD0B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1,761,568,451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3B3101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1.00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5D3BD52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color w:val="000000"/>
                <w:sz w:val="20"/>
              </w:rPr>
              <w:t>59,331,549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12B0FB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- 3.26</w:t>
            </w:r>
          </w:p>
        </w:tc>
      </w:tr>
      <w:tr w:rsidR="00495EC1" w14:paraId="78A51BDC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24A72A1" w14:textId="77777777" w:rsidR="00495EC1" w:rsidRPr="00D20D21" w:rsidRDefault="00495EC1" w:rsidP="00FB0D71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  <w:noProof/>
              </w:rPr>
            </w:pPr>
            <w:r>
              <w:rPr>
                <w:rFonts w:ascii="標楷體" w:hAnsi="標楷體" w:hint="eastAsia"/>
                <w:noProof/>
              </w:rPr>
              <w:t>3.預備金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D1C67EC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305,931,617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CBB5FB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0.17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3113195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91,316,231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A7DAFA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0.05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38864FC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color w:val="000000"/>
                <w:sz w:val="20"/>
              </w:rPr>
              <w:t>214,615,386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971249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color w:val="000000"/>
                <w:sz w:val="20"/>
              </w:rPr>
              <w:t>70.15</w:t>
            </w:r>
          </w:p>
        </w:tc>
      </w:tr>
      <w:tr w:rsidR="00495EC1" w:rsidRPr="00762880" w14:paraId="6787B19A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12AC09B" w14:textId="77777777" w:rsidR="00495EC1" w:rsidRPr="00762880" w:rsidRDefault="00495EC1" w:rsidP="00FB0D71">
            <w:pPr>
              <w:pStyle w:val="a9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(三)經常門</w:t>
            </w:r>
            <w:r>
              <w:rPr>
                <w:rFonts w:ascii="標楷體" w:hAnsi="標楷體" w:hint="eastAsia"/>
                <w:b/>
                <w:noProof/>
              </w:rPr>
              <w:t>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02BEAA1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26,622,603,625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D4E0C0" w14:textId="77777777" w:rsidR="00495EC1" w:rsidRPr="008A404D" w:rsidRDefault="00495EC1" w:rsidP="00FB0D71">
            <w:pPr>
              <w:pStyle w:val="a9"/>
              <w:ind w:leftChars="0" w:left="0" w:rightChars="0" w:right="0"/>
              <w:jc w:val="right"/>
              <w:rPr>
                <w:rFonts w:ascii="新細明體" w:eastAsia="新細明體" w:hAnsi="新細明體"/>
                <w:b/>
                <w:noProof/>
              </w:rPr>
            </w:pPr>
            <w:r w:rsidRPr="008A404D">
              <w:rPr>
                <w:rFonts w:ascii="新細明體" w:eastAsia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4BF23C8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5D6CE4">
              <w:rPr>
                <w:rFonts w:ascii="新細明體" w:hAnsi="新細明體" w:cs="Arial"/>
                <w:b/>
                <w:bCs/>
                <w:sz w:val="20"/>
              </w:rPr>
              <w:t>34,026,945,681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CC7736" w14:textId="77777777" w:rsidR="00495EC1" w:rsidRPr="008A404D" w:rsidRDefault="00495EC1" w:rsidP="00FB0D71">
            <w:pPr>
              <w:pStyle w:val="a9"/>
              <w:ind w:leftChars="0" w:left="0" w:rightChars="0" w:right="0"/>
              <w:jc w:val="right"/>
              <w:rPr>
                <w:rFonts w:ascii="新細明體" w:eastAsia="新細明體" w:hAnsi="新細明體"/>
                <w:b/>
                <w:noProof/>
              </w:rPr>
            </w:pPr>
            <w:r w:rsidRPr="008A404D">
              <w:rPr>
                <w:rFonts w:ascii="新細明體" w:eastAsia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6063E5D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b/>
                <w:bCs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7,404,342,056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935745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b/>
                <w:bCs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27.81</w:t>
            </w:r>
          </w:p>
        </w:tc>
      </w:tr>
      <w:tr w:rsidR="00495EC1" w:rsidRPr="00762880" w14:paraId="32C6AE4B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5BB56258" w14:textId="77777777" w:rsidR="00495EC1" w:rsidRPr="00762880" w:rsidRDefault="00495EC1" w:rsidP="00FB0D71">
            <w:pPr>
              <w:pStyle w:val="a9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88ABE68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b/>
                <w:bCs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B77FF5" w14:textId="77777777" w:rsidR="00495EC1" w:rsidRPr="008A404D" w:rsidRDefault="00495EC1" w:rsidP="00FB0D71">
            <w:pPr>
              <w:pStyle w:val="a9"/>
              <w:ind w:leftChars="0" w:left="0" w:rightChars="0" w:right="0"/>
              <w:jc w:val="right"/>
              <w:rPr>
                <w:rFonts w:ascii="新細明體" w:eastAsia="新細明體" w:hAnsi="新細明體"/>
                <w:b/>
                <w:noProof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3B4D496" w14:textId="77777777" w:rsidR="00495EC1" w:rsidRPr="008A404D" w:rsidRDefault="00495EC1" w:rsidP="00FB0D71">
            <w:pPr>
              <w:pStyle w:val="a9"/>
              <w:ind w:left="72" w:rightChars="22" w:right="53"/>
              <w:jc w:val="right"/>
              <w:rPr>
                <w:rFonts w:ascii="新細明體" w:eastAsia="新細明體" w:hAnsi="新細明體"/>
                <w:b/>
                <w:noProof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B4C5EA0" w14:textId="77777777" w:rsidR="00495EC1" w:rsidRPr="008A404D" w:rsidRDefault="00495EC1" w:rsidP="00FB0D71">
            <w:pPr>
              <w:pStyle w:val="a9"/>
              <w:ind w:leftChars="0" w:left="0" w:rightChars="0" w:right="0"/>
              <w:jc w:val="right"/>
              <w:rPr>
                <w:rFonts w:ascii="新細明體" w:eastAsia="新細明體" w:hAnsi="新細明體"/>
                <w:b/>
                <w:noProof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BD6FBB0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82676D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b/>
                <w:bCs/>
                <w:color w:val="000000"/>
                <w:sz w:val="20"/>
              </w:rPr>
            </w:pPr>
          </w:p>
        </w:tc>
      </w:tr>
      <w:tr w:rsidR="00495EC1" w:rsidRPr="00762880" w14:paraId="685A4549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B194A17" w14:textId="77777777" w:rsidR="00495EC1" w:rsidRPr="00762880" w:rsidRDefault="00495EC1" w:rsidP="00FB0D71">
            <w:pPr>
              <w:pStyle w:val="a9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43C1BD6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890,000,000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04C585" w14:textId="77777777" w:rsidR="00495EC1" w:rsidRPr="008A404D" w:rsidRDefault="00495EC1" w:rsidP="00FB0D71">
            <w:pPr>
              <w:pStyle w:val="a9"/>
              <w:ind w:leftChars="0" w:left="0" w:rightChars="0" w:right="0"/>
              <w:jc w:val="right"/>
              <w:rPr>
                <w:rFonts w:ascii="新細明體" w:eastAsia="新細明體" w:hAnsi="新細明體"/>
                <w:b/>
                <w:noProof/>
              </w:rPr>
            </w:pPr>
            <w:r w:rsidRPr="008A404D">
              <w:rPr>
                <w:rFonts w:ascii="新細明體" w:eastAsia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F1A64EB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1,047,951,024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9E70E7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35E061D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b/>
                <w:bCs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157,951,024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1D6938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b/>
                <w:bCs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17.75</w:t>
            </w:r>
          </w:p>
        </w:tc>
      </w:tr>
      <w:tr w:rsidR="00495EC1" w14:paraId="061FA3BA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A20E758" w14:textId="77777777" w:rsidR="00495EC1" w:rsidRPr="005A1810" w:rsidRDefault="00495EC1" w:rsidP="00FB0D71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</w:rPr>
            </w:pPr>
            <w:r>
              <w:rPr>
                <w:rFonts w:ascii="標楷體" w:hAnsi="標楷體" w:hint="eastAsia"/>
                <w:noProof/>
              </w:rPr>
              <w:t>1.</w:t>
            </w:r>
            <w:r w:rsidRPr="00D20D21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B581568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890,000,000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39E29D" w14:textId="77777777" w:rsidR="00495EC1" w:rsidRPr="008A404D" w:rsidRDefault="00495EC1" w:rsidP="00FB0D71">
            <w:pPr>
              <w:pStyle w:val="a9"/>
              <w:ind w:leftChars="0" w:left="0" w:rightChars="0" w:right="0"/>
              <w:jc w:val="right"/>
              <w:rPr>
                <w:rFonts w:ascii="新細明體" w:eastAsia="新細明體" w:hAnsi="新細明體"/>
                <w:noProof/>
              </w:rPr>
            </w:pPr>
            <w:r w:rsidRPr="008A404D">
              <w:rPr>
                <w:rFonts w:ascii="新細明體" w:eastAsia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0B784D7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976,217,079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7003D8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93.15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3506A34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86,217,079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074CF1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9.69</w:t>
            </w:r>
          </w:p>
        </w:tc>
      </w:tr>
      <w:tr w:rsidR="00495EC1" w:rsidRPr="00762880" w14:paraId="3E7B7CED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6D8D8E3" w14:textId="77777777" w:rsidR="00495EC1" w:rsidRPr="008A404D" w:rsidRDefault="00495EC1" w:rsidP="00FB0D71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  <w:noProof/>
              </w:rPr>
            </w:pPr>
            <w:r>
              <w:rPr>
                <w:rFonts w:ascii="標楷體" w:hAnsi="標楷體" w:hint="eastAsia"/>
                <w:noProof/>
              </w:rPr>
              <w:t>2.收回</w:t>
            </w:r>
            <w:r w:rsidRPr="008A404D">
              <w:rPr>
                <w:rFonts w:ascii="標楷體" w:hAnsi="標楷體" w:hint="eastAsia"/>
                <w:noProof/>
              </w:rPr>
              <w:t>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805266D" w14:textId="77777777" w:rsidR="00495EC1" w:rsidRPr="00F066C0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F066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9FF2A7" w14:textId="77777777" w:rsidR="00495EC1" w:rsidRPr="00F066C0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F066C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B2C95FB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71,733,945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82A98D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6.85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7AF91AA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71,733,945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7401F2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--</w:t>
            </w:r>
          </w:p>
        </w:tc>
      </w:tr>
      <w:tr w:rsidR="00495EC1" w:rsidRPr="00762880" w14:paraId="37E4D7F1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2746C09" w14:textId="77777777" w:rsidR="00495EC1" w:rsidRPr="00762880" w:rsidRDefault="00495EC1" w:rsidP="00FB0D71">
            <w:pPr>
              <w:pStyle w:val="a9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7616A3C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41,012,603,625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357F41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25F92F7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40,015,011,585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5E9F9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D3D9993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b/>
                <w:bCs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997,592,040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396502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b/>
                <w:bCs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2.43</w:t>
            </w:r>
          </w:p>
        </w:tc>
      </w:tr>
      <w:tr w:rsidR="00495EC1" w:rsidRPr="00762880" w14:paraId="2BB30320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13D06B3" w14:textId="77777777" w:rsidR="00495EC1" w:rsidRPr="005A1810" w:rsidRDefault="00495EC1" w:rsidP="00FB0D71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20D21">
              <w:rPr>
                <w:rFonts w:ascii="標楷體" w:hAnsi="標楷體" w:hint="eastAsia"/>
                <w:noProof/>
              </w:rPr>
              <w:t>1.</w:t>
            </w:r>
            <w:r>
              <w:rPr>
                <w:rFonts w:ascii="標楷體" w:hAnsi="標楷體" w:hint="eastAsia"/>
                <w:noProof/>
              </w:rPr>
              <w:t>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D36EC2C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28,151,004,853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0F4A72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68.64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8A7D7FF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27,288,580,432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1630A5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68.20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0551011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color w:val="000000"/>
                <w:sz w:val="20"/>
              </w:rPr>
              <w:t>862,424,421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564C1F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color w:val="000000"/>
                <w:sz w:val="20"/>
              </w:rPr>
              <w:t>3.06</w:t>
            </w:r>
          </w:p>
        </w:tc>
      </w:tr>
      <w:tr w:rsidR="00495EC1" w:rsidRPr="00762880" w14:paraId="03045442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D8BAF81" w14:textId="77777777" w:rsidR="00495EC1" w:rsidRPr="005A1810" w:rsidRDefault="00495EC1" w:rsidP="00FB0D71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D20D21">
              <w:rPr>
                <w:rFonts w:ascii="標楷體" w:hAnsi="標楷體" w:hint="eastAsia"/>
                <w:noProof/>
              </w:rPr>
              <w:t>2.</w:t>
            </w:r>
            <w:r>
              <w:rPr>
                <w:rFonts w:ascii="標楷體" w:hAnsi="標楷體" w:hint="eastAsia"/>
                <w:noProof/>
              </w:rPr>
              <w:t>增加投資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2D8A947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10,519,221,000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E2D23A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25.65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4A7AED8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10,395,983,489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EB8203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25.98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8E79C82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color w:val="000000"/>
                <w:sz w:val="20"/>
              </w:rPr>
              <w:t>123,237,511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6C04E4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color w:val="000000"/>
                <w:sz w:val="20"/>
              </w:rPr>
              <w:t>1.17</w:t>
            </w:r>
          </w:p>
        </w:tc>
      </w:tr>
      <w:tr w:rsidR="00495EC1" w:rsidRPr="00762880" w14:paraId="5463EA80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582108A5" w14:textId="77777777" w:rsidR="00495EC1" w:rsidRPr="00D20D21" w:rsidRDefault="00495EC1" w:rsidP="00FB0D71">
            <w:pPr>
              <w:pStyle w:val="a9"/>
              <w:ind w:leftChars="200" w:left="480" w:rightChars="0" w:right="72"/>
              <w:jc w:val="left"/>
              <w:rPr>
                <w:rFonts w:ascii="標楷體" w:hAnsi="標楷體"/>
                <w:noProof/>
              </w:rPr>
            </w:pPr>
            <w:r>
              <w:rPr>
                <w:rFonts w:ascii="標楷體" w:hAnsi="標楷體" w:hint="eastAsia"/>
                <w:noProof/>
              </w:rPr>
              <w:t>3.預備金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6558348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2,342,377,772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9A0367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5.71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4813A45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2,330,447,664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A53738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sz w:val="20"/>
              </w:rPr>
            </w:pPr>
            <w:r w:rsidRPr="008A404D">
              <w:rPr>
                <w:rFonts w:ascii="新細明體" w:hAnsi="新細明體" w:cs="Arial"/>
                <w:sz w:val="20"/>
              </w:rPr>
              <w:t>5.82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9442420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color w:val="000000"/>
                <w:sz w:val="20"/>
              </w:rPr>
              <w:t>11,930,108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2AD617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color w:val="000000"/>
                <w:sz w:val="20"/>
              </w:rPr>
              <w:t>0.51</w:t>
            </w:r>
          </w:p>
        </w:tc>
      </w:tr>
      <w:tr w:rsidR="00495EC1" w:rsidRPr="00762880" w14:paraId="41776934" w14:textId="77777777" w:rsidTr="00FB0D71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828088B" w14:textId="77777777" w:rsidR="00495EC1" w:rsidRPr="00762880" w:rsidRDefault="00495EC1" w:rsidP="00FB0D71">
            <w:pPr>
              <w:pStyle w:val="a9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(三)資本門</w:t>
            </w:r>
            <w:r>
              <w:rPr>
                <w:rFonts w:ascii="標楷體" w:hAnsi="標楷體" w:hint="eastAsia"/>
                <w:b/>
                <w:noProof/>
              </w:rPr>
              <w:t>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2DC8061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cs="Arial"/>
                <w:b/>
                <w:bCs/>
                <w:sz w:val="20"/>
              </w:rPr>
              <w:t>40,122,603,625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35F8CE" w14:textId="77777777" w:rsidR="00495EC1" w:rsidRPr="008A404D" w:rsidRDefault="00495EC1" w:rsidP="00FB0D71">
            <w:pPr>
              <w:pStyle w:val="a9"/>
              <w:ind w:leftChars="0" w:left="0" w:rightChars="0" w:right="0"/>
              <w:jc w:val="right"/>
              <w:rPr>
                <w:rFonts w:ascii="新細明體" w:eastAsia="新細明體" w:hAnsi="新細明體"/>
                <w:b/>
                <w:noProof/>
              </w:rPr>
            </w:pPr>
            <w:r w:rsidRPr="008A404D">
              <w:rPr>
                <w:rFonts w:ascii="新細明體" w:eastAsia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196E26E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-</w:t>
            </w:r>
            <w:r>
              <w:rPr>
                <w:rFonts w:ascii="新細明體" w:hAnsi="新細明體" w:cs="Arial"/>
                <w:b/>
                <w:bCs/>
                <w:sz w:val="20"/>
              </w:rPr>
              <w:t xml:space="preserve"> </w:t>
            </w:r>
            <w:r w:rsidRPr="008A404D">
              <w:rPr>
                <w:rFonts w:ascii="新細明體" w:hAnsi="新細明體" w:cs="Arial"/>
                <w:b/>
                <w:bCs/>
                <w:sz w:val="20"/>
              </w:rPr>
              <w:t>38,967,060,561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798FDE" w14:textId="77777777" w:rsidR="00495EC1" w:rsidRPr="008A404D" w:rsidRDefault="00495EC1" w:rsidP="00FB0D71">
            <w:pPr>
              <w:pStyle w:val="a9"/>
              <w:ind w:leftChars="0" w:left="0" w:rightChars="0" w:right="0"/>
              <w:jc w:val="right"/>
              <w:rPr>
                <w:rFonts w:ascii="新細明體" w:eastAsia="新細明體" w:hAnsi="新細明體"/>
                <w:b/>
                <w:noProof/>
              </w:rPr>
            </w:pPr>
            <w:r w:rsidRPr="008A404D">
              <w:rPr>
                <w:rFonts w:ascii="新細明體" w:eastAsia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69125CA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b/>
                <w:bCs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1,155,543,064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63B72F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b/>
                <w:bCs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2.88</w:t>
            </w:r>
          </w:p>
        </w:tc>
      </w:tr>
      <w:tr w:rsidR="00495EC1" w:rsidRPr="00762880" w14:paraId="51B125CC" w14:textId="77777777" w:rsidTr="00FB0D71">
        <w:tblPrEx>
          <w:tblBorders>
            <w:insideH w:val="none" w:sz="0" w:space="0" w:color="auto"/>
          </w:tblBorders>
        </w:tblPrEx>
        <w:trPr>
          <w:trHeight w:val="448"/>
        </w:trPr>
        <w:tc>
          <w:tcPr>
            <w:tcW w:w="3969" w:type="dxa"/>
            <w:shd w:val="clear" w:color="auto" w:fill="auto"/>
            <w:vAlign w:val="center"/>
          </w:tcPr>
          <w:p w14:paraId="1D0BD5A5" w14:textId="77777777" w:rsidR="00495EC1" w:rsidRPr="00762880" w:rsidRDefault="00495EC1" w:rsidP="00FB0D71">
            <w:pPr>
              <w:pStyle w:val="a9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762880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A0FE80A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 xml:space="preserve"> </w:t>
            </w:r>
            <w:r w:rsidRPr="008A404D">
              <w:rPr>
                <w:rFonts w:ascii="新細明體" w:hAnsi="新細明體" w:cs="Arial"/>
                <w:b/>
                <w:bCs/>
                <w:sz w:val="20"/>
              </w:rPr>
              <w:t>13,500,000,000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45C44F" w14:textId="77777777" w:rsidR="00495EC1" w:rsidRPr="008A404D" w:rsidRDefault="00495EC1" w:rsidP="00FB0D71">
            <w:pPr>
              <w:pStyle w:val="a9"/>
              <w:ind w:leftChars="0" w:left="0" w:rightChars="0" w:right="0"/>
              <w:jc w:val="right"/>
              <w:rPr>
                <w:rFonts w:ascii="新細明體" w:eastAsia="新細明體" w:hAnsi="新細明體"/>
                <w:b/>
                <w:noProof/>
              </w:rPr>
            </w:pPr>
            <w:r w:rsidRPr="008A404D">
              <w:rPr>
                <w:rFonts w:ascii="新細明體" w:eastAsia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289147E" w14:textId="77777777" w:rsidR="00495EC1" w:rsidRPr="008A404D" w:rsidRDefault="00495EC1" w:rsidP="00FB0D71">
            <w:pPr>
              <w:jc w:val="right"/>
              <w:rPr>
                <w:rFonts w:ascii="新細明體" w:hAnsi="新細明體" w:cs="Arial"/>
                <w:b/>
                <w:bCs/>
                <w:sz w:val="20"/>
              </w:rPr>
            </w:pPr>
            <w:r w:rsidRPr="008A404D">
              <w:rPr>
                <w:rFonts w:ascii="新細明體" w:hAnsi="新細明體" w:cs="Arial"/>
                <w:b/>
                <w:bCs/>
                <w:sz w:val="20"/>
              </w:rPr>
              <w:t>-</w:t>
            </w:r>
            <w:r>
              <w:rPr>
                <w:rFonts w:ascii="新細明體" w:hAnsi="新細明體" w:cs="Arial"/>
                <w:b/>
                <w:bCs/>
                <w:sz w:val="20"/>
              </w:rPr>
              <w:t xml:space="preserve"> </w:t>
            </w:r>
            <w:r w:rsidRPr="008A404D">
              <w:rPr>
                <w:rFonts w:ascii="新細明體" w:hAnsi="新細明體" w:cs="Arial"/>
                <w:b/>
                <w:bCs/>
                <w:sz w:val="20"/>
              </w:rPr>
              <w:t>4,940,114,880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E4011C" w14:textId="77777777" w:rsidR="00495EC1" w:rsidRPr="008A404D" w:rsidRDefault="00495EC1" w:rsidP="00FB0D71">
            <w:pPr>
              <w:pStyle w:val="a9"/>
              <w:ind w:leftChars="0" w:left="0" w:rightChars="0" w:right="0"/>
              <w:jc w:val="right"/>
              <w:rPr>
                <w:rFonts w:ascii="新細明體" w:eastAsia="新細明體" w:hAnsi="新細明體"/>
                <w:b/>
                <w:noProof/>
              </w:rPr>
            </w:pPr>
            <w:r w:rsidRPr="008A404D">
              <w:rPr>
                <w:rFonts w:ascii="新細明體" w:eastAsia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90B791E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b/>
                <w:bCs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8,559,885,120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326DF5" w14:textId="77777777" w:rsidR="00495EC1" w:rsidRPr="008A404D" w:rsidRDefault="00495EC1" w:rsidP="00FB0D71">
            <w:pPr>
              <w:jc w:val="right"/>
              <w:rPr>
                <w:rFonts w:ascii="新細明體" w:hAnsi="新細明體" w:cs="新細明體"/>
                <w:b/>
                <w:bCs/>
                <w:color w:val="000000"/>
                <w:sz w:val="20"/>
              </w:rPr>
            </w:pPr>
            <w:r w:rsidRPr="008A404D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 xml:space="preserve"> 63.41</w:t>
            </w:r>
          </w:p>
        </w:tc>
      </w:tr>
    </w:tbl>
    <w:p w14:paraId="1403DC21" w14:textId="77777777" w:rsidR="00495EC1" w:rsidRPr="004175A0" w:rsidRDefault="00495EC1" w:rsidP="00FB0D71">
      <w:pPr>
        <w:pStyle w:val="ad"/>
        <w:spacing w:line="240" w:lineRule="exact"/>
        <w:ind w:left="320" w:hangingChars="178" w:hanging="320"/>
        <w:rPr>
          <w:sz w:val="18"/>
          <w:szCs w:val="18"/>
        </w:rPr>
      </w:pPr>
    </w:p>
    <w:p w14:paraId="20160E1E" w14:textId="77777777" w:rsidR="00495EC1" w:rsidRDefault="00495EC1" w:rsidP="00495EC1">
      <w:pPr>
        <w:rPr>
          <w:rFonts w:eastAsia="標楷體"/>
          <w:sz w:val="22"/>
        </w:rPr>
        <w:sectPr w:rsidR="00495EC1" w:rsidSect="00EA0ABF">
          <w:headerReference w:type="first" r:id="rId10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p w14:paraId="1731BACA" w14:textId="77777777" w:rsidR="00495EC1" w:rsidRPr="00372D84" w:rsidRDefault="00495EC1" w:rsidP="00FB0D71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lastRenderedPageBreak/>
        <w:t>中華民國</w:t>
      </w:r>
      <w:r>
        <w:rPr>
          <w:rFonts w:ascii="標楷體" w:eastAsia="標楷體" w:hAnsi="標楷體"/>
          <w:kern w:val="0"/>
          <w:szCs w:val="24"/>
        </w:rPr>
        <w:t>114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9D7871C" w14:textId="77777777" w:rsidR="00495EC1" w:rsidRDefault="00495EC1" w:rsidP="00EE6885">
      <w:pPr>
        <w:ind w:rightChars="99" w:right="238"/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69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22"/>
        <w:gridCol w:w="6322"/>
      </w:tblGrid>
      <w:tr w:rsidR="00495EC1" w:rsidRPr="000D6DE1" w14:paraId="6A4B27C2" w14:textId="77777777" w:rsidTr="00FB0D71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3210" w14:textId="77777777" w:rsidR="00495EC1" w:rsidRPr="00372D84" w:rsidRDefault="00495EC1" w:rsidP="00FB0D71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5113" w14:textId="77777777" w:rsidR="00495EC1" w:rsidRPr="00372D84" w:rsidRDefault="00495EC1" w:rsidP="00FB0D71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495EC1" w:rsidRPr="000D6DE1" w14:paraId="14014FB5" w14:textId="77777777" w:rsidTr="00FB0D71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2001" w14:textId="77777777" w:rsidR="00495EC1" w:rsidRPr="00372D84" w:rsidRDefault="00495EC1" w:rsidP="00FB0D71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C119" w14:textId="77777777" w:rsidR="00495EC1" w:rsidRPr="00372D84" w:rsidRDefault="00495EC1" w:rsidP="00FB0D71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63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A3C9" w14:textId="77777777" w:rsidR="00495EC1" w:rsidRPr="00372D84" w:rsidRDefault="00495EC1" w:rsidP="00FB0D71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495EC1" w:rsidRPr="002841ED" w14:paraId="7A137134" w14:textId="77777777" w:rsidTr="00FB0D71">
        <w:trPr>
          <w:trHeight w:val="395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85A2" w14:textId="77777777" w:rsidR="00495EC1" w:rsidRDefault="00495EC1" w:rsidP="00FB0D71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原列累計餘絀</w:t>
            </w:r>
          </w:p>
        </w:tc>
        <w:tc>
          <w:tcPr>
            <w:tcW w:w="63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25823" w14:textId="77777777" w:rsidR="00495EC1" w:rsidRPr="00D33761" w:rsidRDefault="00495EC1" w:rsidP="00FB0D71">
            <w:pPr>
              <w:pStyle w:val="3"/>
              <w:rPr>
                <w:rFonts w:cs="新細明體"/>
                <w:b w:val="0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3112" w14:textId="77777777" w:rsidR="00495EC1" w:rsidRPr="002841ED" w:rsidRDefault="00495EC1" w:rsidP="00FB0D71">
            <w:pPr>
              <w:pStyle w:val="3"/>
              <w:spacing w:line="240" w:lineRule="exact"/>
              <w:rPr>
                <w:b w:val="0"/>
                <w:bCs/>
                <w:noProof/>
                <w:w w:val="100"/>
                <w:sz w:val="20"/>
              </w:rPr>
            </w:pPr>
            <w:r w:rsidRPr="002841ED">
              <w:rPr>
                <w:noProof/>
                <w:w w:val="100"/>
                <w:sz w:val="20"/>
              </w:rPr>
              <w:t>-</w:t>
            </w:r>
            <w:r w:rsidRPr="002841ED">
              <w:rPr>
                <w:rFonts w:hint="eastAsia"/>
                <w:noProof/>
                <w:w w:val="100"/>
                <w:sz w:val="20"/>
              </w:rPr>
              <w:t xml:space="preserve"> </w:t>
            </w:r>
            <w:r>
              <w:rPr>
                <w:rFonts w:hint="eastAsia"/>
                <w:noProof/>
                <w:w w:val="100"/>
                <w:sz w:val="20"/>
              </w:rPr>
              <w:t>93</w:t>
            </w:r>
            <w:r w:rsidRPr="002841ED">
              <w:rPr>
                <w:noProof/>
                <w:w w:val="100"/>
                <w:sz w:val="20"/>
              </w:rPr>
              <w:t>,</w:t>
            </w:r>
            <w:r>
              <w:rPr>
                <w:noProof/>
                <w:w w:val="100"/>
                <w:sz w:val="20"/>
              </w:rPr>
              <w:t>209</w:t>
            </w:r>
            <w:r w:rsidRPr="002841ED">
              <w:rPr>
                <w:noProof/>
                <w:w w:val="100"/>
                <w:sz w:val="20"/>
              </w:rPr>
              <w:t>,</w:t>
            </w:r>
            <w:r>
              <w:rPr>
                <w:noProof/>
                <w:w w:val="100"/>
                <w:sz w:val="20"/>
              </w:rPr>
              <w:t>089</w:t>
            </w:r>
            <w:r w:rsidRPr="002841ED">
              <w:rPr>
                <w:noProof/>
                <w:w w:val="100"/>
                <w:sz w:val="20"/>
              </w:rPr>
              <w:t>,</w:t>
            </w:r>
            <w:r>
              <w:rPr>
                <w:noProof/>
                <w:w w:val="100"/>
                <w:sz w:val="20"/>
              </w:rPr>
              <w:t>778</w:t>
            </w:r>
          </w:p>
        </w:tc>
      </w:tr>
      <w:tr w:rsidR="00495EC1" w:rsidRPr="00611B9C" w14:paraId="4381D53B" w14:textId="77777777" w:rsidTr="00FB0D71">
        <w:trPr>
          <w:trHeight w:val="416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C6C9" w14:textId="77777777" w:rsidR="00495EC1" w:rsidRDefault="00495EC1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本處審核修正總決算應調整數</w:t>
            </w:r>
          </w:p>
        </w:tc>
        <w:tc>
          <w:tcPr>
            <w:tcW w:w="632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8E045" w14:textId="77777777" w:rsidR="00495EC1" w:rsidRPr="00D33761" w:rsidRDefault="00495EC1" w:rsidP="00FB0D71">
            <w:pPr>
              <w:pStyle w:val="3"/>
              <w:rPr>
                <w:rFonts w:cs="新細明體"/>
                <w:b w:val="0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32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2062FA" w14:textId="77777777" w:rsidR="00495EC1" w:rsidRPr="00D33761" w:rsidRDefault="00495EC1" w:rsidP="00FB0D71">
            <w:pPr>
              <w:pStyle w:val="3"/>
              <w:spacing w:line="240" w:lineRule="exact"/>
              <w:rPr>
                <w:rFonts w:hAnsi="細明體" w:cs="新細明體"/>
                <w:b w:val="0"/>
                <w:w w:val="100"/>
                <w:sz w:val="20"/>
              </w:rPr>
            </w:pPr>
            <w:r w:rsidRPr="002841ED">
              <w:rPr>
                <w:noProof/>
                <w:w w:val="100"/>
                <w:sz w:val="20"/>
              </w:rPr>
              <w:t>-</w:t>
            </w:r>
            <w:r w:rsidRPr="002841ED">
              <w:rPr>
                <w:rFonts w:hint="eastAsia"/>
                <w:noProof/>
                <w:w w:val="100"/>
                <w:sz w:val="20"/>
              </w:rPr>
              <w:t xml:space="preserve"> </w:t>
            </w:r>
            <w:r>
              <w:rPr>
                <w:rFonts w:hint="eastAsia"/>
                <w:noProof/>
                <w:w w:val="100"/>
                <w:sz w:val="20"/>
              </w:rPr>
              <w:t>3</w:t>
            </w:r>
            <w:r>
              <w:rPr>
                <w:noProof/>
                <w:w w:val="100"/>
                <w:sz w:val="20"/>
              </w:rPr>
              <w:t>9</w:t>
            </w:r>
            <w:r w:rsidRPr="002841ED">
              <w:rPr>
                <w:noProof/>
                <w:w w:val="100"/>
                <w:sz w:val="20"/>
              </w:rPr>
              <w:t>,</w:t>
            </w:r>
            <w:r>
              <w:rPr>
                <w:noProof/>
                <w:w w:val="100"/>
                <w:sz w:val="20"/>
              </w:rPr>
              <w:t>330</w:t>
            </w:r>
          </w:p>
        </w:tc>
      </w:tr>
      <w:tr w:rsidR="00495EC1" w:rsidRPr="000D6DE1" w14:paraId="1CBE464A" w14:textId="77777777" w:rsidTr="00FB0D71">
        <w:trPr>
          <w:trHeight w:val="53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0C0D" w14:textId="77777777" w:rsidR="00495EC1" w:rsidRDefault="00495EC1" w:rsidP="00FB0D71">
            <w:pPr>
              <w:ind w:firstLineChars="184" w:firstLine="368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減項：</w:t>
            </w:r>
          </w:p>
        </w:tc>
        <w:tc>
          <w:tcPr>
            <w:tcW w:w="632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143D5" w14:textId="77777777" w:rsidR="00495EC1" w:rsidRPr="00D33761" w:rsidRDefault="00495EC1" w:rsidP="00FB0D71">
            <w:pPr>
              <w:pStyle w:val="3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32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D143EE9" w14:textId="77777777" w:rsidR="00495EC1" w:rsidRPr="00D33761" w:rsidRDefault="00495EC1" w:rsidP="00FB0D71">
            <w:pPr>
              <w:pStyle w:val="3"/>
              <w:rPr>
                <w:noProof/>
                <w:sz w:val="20"/>
              </w:rPr>
            </w:pPr>
          </w:p>
        </w:tc>
      </w:tr>
      <w:tr w:rsidR="00495EC1" w:rsidRPr="001F2033" w14:paraId="61F7E544" w14:textId="77777777" w:rsidTr="00FB0D71">
        <w:trPr>
          <w:trHeight w:val="53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A9B4FF6" w14:textId="77777777" w:rsidR="00495EC1" w:rsidRPr="002841ED" w:rsidRDefault="00495EC1" w:rsidP="00FB0D71">
            <w:pPr>
              <w:spacing w:line="240" w:lineRule="exact"/>
              <w:ind w:firstLineChars="254" w:firstLine="508"/>
              <w:jc w:val="both"/>
              <w:rPr>
                <w:rFonts w:ascii="標楷體" w:eastAsia="標楷體" w:hAnsi="標楷體"/>
                <w:sz w:val="20"/>
              </w:rPr>
            </w:pPr>
            <w:r w:rsidRPr="002841ED">
              <w:rPr>
                <w:rFonts w:ascii="標楷體" w:eastAsia="標楷體" w:hAnsi="標楷體" w:hint="eastAsia"/>
                <w:sz w:val="20"/>
              </w:rPr>
              <w:t>減列以前年度歲入未結清應收數</w:t>
            </w:r>
          </w:p>
        </w:tc>
        <w:tc>
          <w:tcPr>
            <w:tcW w:w="6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76A5B" w14:textId="77777777" w:rsidR="00495EC1" w:rsidRPr="002841ED" w:rsidRDefault="00495EC1" w:rsidP="00FB0D71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/>
                <w:sz w:val="20"/>
              </w:rPr>
              <w:t>39</w:t>
            </w:r>
            <w:r w:rsidRPr="002841ED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/>
                <w:sz w:val="20"/>
              </w:rPr>
              <w:t>330</w:t>
            </w:r>
          </w:p>
        </w:tc>
        <w:tc>
          <w:tcPr>
            <w:tcW w:w="632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B9804AC" w14:textId="77777777" w:rsidR="00495EC1" w:rsidRPr="00D33761" w:rsidRDefault="00495EC1" w:rsidP="00FB0D71">
            <w:pPr>
              <w:pStyle w:val="3"/>
              <w:rPr>
                <w:noProof/>
                <w:sz w:val="20"/>
              </w:rPr>
            </w:pPr>
          </w:p>
        </w:tc>
      </w:tr>
      <w:tr w:rsidR="00495EC1" w:rsidRPr="003D5475" w14:paraId="255CD79A" w14:textId="77777777" w:rsidTr="00FB0D71">
        <w:trPr>
          <w:trHeight w:val="639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570A" w14:textId="77777777" w:rsidR="00495EC1" w:rsidRDefault="00495EC1" w:rsidP="00FB0D71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調整後累計餘絀</w:t>
            </w:r>
          </w:p>
        </w:tc>
        <w:tc>
          <w:tcPr>
            <w:tcW w:w="63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F05B5" w14:textId="77777777" w:rsidR="00495EC1" w:rsidRPr="00D33761" w:rsidRDefault="00495EC1" w:rsidP="00FB0D71">
            <w:pPr>
              <w:pStyle w:val="3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3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D1AB9F6" w14:textId="77777777" w:rsidR="00495EC1" w:rsidRPr="00D33761" w:rsidRDefault="00495EC1" w:rsidP="00FB0D71">
            <w:pPr>
              <w:pStyle w:val="3"/>
              <w:rPr>
                <w:rFonts w:hAnsi="細明體" w:cs="新細明體"/>
                <w:b w:val="0"/>
                <w:w w:val="100"/>
                <w:sz w:val="20"/>
              </w:rPr>
            </w:pPr>
            <w:r w:rsidRPr="00CB65B4">
              <w:rPr>
                <w:rFonts w:hAnsi="細明體" w:cs="新細明體"/>
                <w:w w:val="100"/>
                <w:sz w:val="20"/>
              </w:rPr>
              <w:t>-</w:t>
            </w:r>
            <w:r>
              <w:rPr>
                <w:rFonts w:hAnsi="細明體" w:cs="新細明體" w:hint="eastAsia"/>
                <w:w w:val="100"/>
                <w:sz w:val="20"/>
              </w:rPr>
              <w:t xml:space="preserve"> 93</w:t>
            </w:r>
            <w:r w:rsidRPr="00CB65B4">
              <w:rPr>
                <w:rFonts w:hAnsi="細明體" w:cs="新細明體"/>
                <w:w w:val="100"/>
                <w:sz w:val="20"/>
              </w:rPr>
              <w:t>,</w:t>
            </w:r>
            <w:r>
              <w:rPr>
                <w:rFonts w:hAnsi="細明體" w:cs="新細明體"/>
                <w:w w:val="100"/>
                <w:sz w:val="20"/>
              </w:rPr>
              <w:t>209</w:t>
            </w:r>
            <w:r w:rsidRPr="00CB65B4">
              <w:rPr>
                <w:rFonts w:hAnsi="細明體" w:cs="新細明體"/>
                <w:w w:val="100"/>
                <w:sz w:val="20"/>
              </w:rPr>
              <w:t>,</w:t>
            </w:r>
            <w:r>
              <w:rPr>
                <w:rFonts w:hAnsi="細明體" w:cs="新細明體"/>
                <w:w w:val="100"/>
                <w:sz w:val="20"/>
              </w:rPr>
              <w:t>129</w:t>
            </w:r>
            <w:r w:rsidRPr="00CB65B4">
              <w:rPr>
                <w:rFonts w:hAnsi="細明體" w:cs="新細明體"/>
                <w:w w:val="100"/>
                <w:sz w:val="20"/>
              </w:rPr>
              <w:t>,</w:t>
            </w:r>
            <w:r>
              <w:rPr>
                <w:rFonts w:hAnsi="細明體" w:cs="新細明體"/>
                <w:w w:val="100"/>
                <w:sz w:val="20"/>
              </w:rPr>
              <w:t>108</w:t>
            </w:r>
          </w:p>
        </w:tc>
      </w:tr>
    </w:tbl>
    <w:p w14:paraId="75C8027D" w14:textId="77777777" w:rsidR="00495EC1" w:rsidRDefault="00495EC1" w:rsidP="00FB0D71">
      <w:pPr>
        <w:pStyle w:val="ad"/>
        <w:spacing w:line="240" w:lineRule="exact"/>
        <w:rPr>
          <w:sz w:val="18"/>
          <w:szCs w:val="18"/>
        </w:rPr>
      </w:pPr>
    </w:p>
    <w:p w14:paraId="4E1E6389" w14:textId="77777777" w:rsidR="00495EC1" w:rsidRDefault="00495EC1" w:rsidP="00495EC1">
      <w:pPr>
        <w:rPr>
          <w:rFonts w:eastAsia="標楷體"/>
          <w:sz w:val="22"/>
        </w:rPr>
        <w:sectPr w:rsidR="00495EC1" w:rsidSect="00FB0D71">
          <w:headerReference w:type="even" r:id="rId11"/>
          <w:footerReference w:type="default" r:id="rId12"/>
          <w:headerReference w:type="first" r:id="rId13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p w14:paraId="3C678C20" w14:textId="77777777" w:rsidR="00495EC1" w:rsidRPr="00495EC1" w:rsidRDefault="00495EC1" w:rsidP="00FB0D71">
      <w:pPr>
        <w:snapToGrid w:val="0"/>
        <w:spacing w:beforeLines="20" w:before="72" w:line="240" w:lineRule="exact"/>
        <w:jc w:val="center"/>
        <w:rPr>
          <w:rFonts w:ascii="標楷體" w:eastAsia="標楷體" w:hAnsi="標楷體"/>
          <w:sz w:val="20"/>
        </w:rPr>
      </w:pPr>
      <w:r w:rsidRPr="00495EC1">
        <w:rPr>
          <w:rFonts w:ascii="標楷體" w:eastAsia="標楷體" w:hAnsi="標楷體" w:hint="eastAsia"/>
          <w:sz w:val="20"/>
        </w:rPr>
        <w:t>中華民國114年12月31日</w:t>
      </w:r>
    </w:p>
    <w:p w14:paraId="6B776C7B" w14:textId="77777777" w:rsidR="00495EC1" w:rsidRPr="00495EC1" w:rsidRDefault="00495EC1" w:rsidP="00FB0D71">
      <w:pPr>
        <w:spacing w:line="240" w:lineRule="exact"/>
        <w:ind w:rightChars="10" w:right="24" w:firstLine="400"/>
        <w:jc w:val="right"/>
        <w:rPr>
          <w:rFonts w:ascii="標楷體" w:eastAsia="標楷體" w:hAnsi="標楷體"/>
          <w:kern w:val="0"/>
          <w:sz w:val="20"/>
          <w:szCs w:val="24"/>
        </w:rPr>
      </w:pPr>
      <w:r w:rsidRPr="00495EC1">
        <w:rPr>
          <w:rFonts w:ascii="標楷體" w:eastAsia="標楷體" w:hAnsi="標楷體" w:hint="eastAsia"/>
          <w:kern w:val="0"/>
          <w:sz w:val="20"/>
          <w:szCs w:val="24"/>
        </w:rPr>
        <w:t>單位：新臺幣元</w:t>
      </w:r>
    </w:p>
    <w:tbl>
      <w:tblPr>
        <w:tblW w:w="4986" w:type="pct"/>
        <w:tblInd w:w="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14"/>
        <w:gridCol w:w="2497"/>
        <w:gridCol w:w="2497"/>
        <w:gridCol w:w="2509"/>
        <w:gridCol w:w="3110"/>
        <w:gridCol w:w="2472"/>
        <w:gridCol w:w="2459"/>
        <w:gridCol w:w="2317"/>
      </w:tblGrid>
      <w:tr w:rsidR="00495EC1" w:rsidRPr="00495EC1" w14:paraId="2AB3A6DA" w14:textId="77777777" w:rsidTr="00FB0D71">
        <w:trPr>
          <w:cantSplit/>
          <w:trHeight w:val="340"/>
        </w:trPr>
        <w:tc>
          <w:tcPr>
            <w:tcW w:w="722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89A81D" w14:textId="77777777" w:rsidR="00495EC1" w:rsidRPr="00495EC1" w:rsidRDefault="00495EC1" w:rsidP="00FB0D71">
            <w:pPr>
              <w:snapToGrid w:val="0"/>
              <w:spacing w:line="220" w:lineRule="exact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95EC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借方科目</w:t>
            </w:r>
          </w:p>
        </w:tc>
        <w:tc>
          <w:tcPr>
            <w:tcW w:w="17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3D12" w14:textId="77777777" w:rsidR="00495EC1" w:rsidRPr="00495EC1" w:rsidRDefault="00495EC1" w:rsidP="00FB0D71">
            <w:pPr>
              <w:snapToGrid w:val="0"/>
              <w:spacing w:line="220" w:lineRule="exact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95EC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金額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AC1E3" w14:textId="77777777" w:rsidR="00495EC1" w:rsidRPr="00495EC1" w:rsidRDefault="00495EC1" w:rsidP="00FB0D71">
            <w:pPr>
              <w:snapToGrid w:val="0"/>
              <w:spacing w:line="220" w:lineRule="exact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95EC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貸方科目</w:t>
            </w:r>
          </w:p>
        </w:tc>
        <w:tc>
          <w:tcPr>
            <w:tcW w:w="17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FD2651" w14:textId="77777777" w:rsidR="00495EC1" w:rsidRPr="00495EC1" w:rsidRDefault="00495EC1" w:rsidP="00FB0D71">
            <w:pPr>
              <w:snapToGrid w:val="0"/>
              <w:spacing w:line="220" w:lineRule="exact"/>
              <w:jc w:val="distribute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  <w:r w:rsidRPr="00495EC1">
              <w:rPr>
                <w:rFonts w:ascii="標楷體" w:eastAsia="標楷體" w:hAnsi="標楷體" w:cs="Arial" w:hint="eastAsia"/>
                <w:color w:val="000000" w:themeColor="text1"/>
                <w:sz w:val="20"/>
              </w:rPr>
              <w:t>金額</w:t>
            </w:r>
          </w:p>
        </w:tc>
      </w:tr>
      <w:tr w:rsidR="00495EC1" w:rsidRPr="00495EC1" w14:paraId="083EC5D5" w14:textId="77777777" w:rsidTr="00FB0D71">
        <w:trPr>
          <w:cantSplit/>
          <w:trHeight w:val="340"/>
        </w:trPr>
        <w:tc>
          <w:tcPr>
            <w:tcW w:w="72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C03A" w14:textId="77777777" w:rsidR="00495EC1" w:rsidRPr="00495EC1" w:rsidRDefault="00495EC1" w:rsidP="00FB0D71">
            <w:pPr>
              <w:spacing w:line="22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5267" w14:textId="77777777" w:rsidR="00495EC1" w:rsidRPr="00495EC1" w:rsidRDefault="00495EC1" w:rsidP="00FB0D71">
            <w:pPr>
              <w:autoSpaceDE w:val="0"/>
              <w:autoSpaceDN w:val="0"/>
              <w:adjustRightInd w:val="0"/>
              <w:snapToGrid w:val="0"/>
              <w:spacing w:line="220" w:lineRule="exact"/>
              <w:ind w:leftChars="10" w:left="24" w:rightChars="15" w:right="36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0"/>
              </w:rPr>
            </w:pPr>
            <w:r w:rsidRPr="00495EC1">
              <w:rPr>
                <w:rFonts w:ascii="標楷體" w:eastAsia="標楷體" w:hAnsi="標楷體" w:hint="eastAsia"/>
                <w:color w:val="000000" w:themeColor="text1"/>
                <w:spacing w:val="-20"/>
                <w:sz w:val="20"/>
              </w:rPr>
              <w:t>小計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8A91163" w14:textId="77777777" w:rsidR="00495EC1" w:rsidRPr="00495EC1" w:rsidRDefault="00495EC1" w:rsidP="00FB0D71">
            <w:pPr>
              <w:autoSpaceDE w:val="0"/>
              <w:autoSpaceDN w:val="0"/>
              <w:adjustRightInd w:val="0"/>
              <w:snapToGrid w:val="0"/>
              <w:spacing w:line="220" w:lineRule="exact"/>
              <w:ind w:leftChars="10" w:left="24" w:rightChars="15" w:right="36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0"/>
              </w:rPr>
            </w:pPr>
            <w:r w:rsidRPr="00495EC1">
              <w:rPr>
                <w:rFonts w:ascii="標楷體" w:eastAsia="標楷體" w:hAnsi="標楷體" w:hint="eastAsia"/>
                <w:color w:val="000000" w:themeColor="text1"/>
                <w:spacing w:val="-20"/>
                <w:sz w:val="20"/>
              </w:rPr>
              <w:t>合計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BFE2" w14:textId="77777777" w:rsidR="00495EC1" w:rsidRPr="00495EC1" w:rsidRDefault="00495EC1" w:rsidP="00FB0D71">
            <w:pPr>
              <w:autoSpaceDE w:val="0"/>
              <w:autoSpaceDN w:val="0"/>
              <w:adjustRightInd w:val="0"/>
              <w:snapToGrid w:val="0"/>
              <w:spacing w:line="220" w:lineRule="exact"/>
              <w:ind w:leftChars="10" w:left="24" w:rightChars="15" w:right="36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0"/>
              </w:rPr>
            </w:pPr>
            <w:r w:rsidRPr="00495EC1">
              <w:rPr>
                <w:rFonts w:ascii="標楷體" w:eastAsia="標楷體" w:hAnsi="標楷體" w:hint="eastAsia"/>
                <w:color w:val="000000" w:themeColor="text1"/>
                <w:spacing w:val="-20"/>
                <w:sz w:val="20"/>
              </w:rPr>
              <w:t>總計</w:t>
            </w: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0E6D" w14:textId="77777777" w:rsidR="00495EC1" w:rsidRPr="00495EC1" w:rsidRDefault="00495EC1" w:rsidP="00FB0D71">
            <w:pPr>
              <w:spacing w:line="220" w:lineRule="exact"/>
              <w:rPr>
                <w:rFonts w:ascii="標楷體" w:eastAsia="標楷體" w:hAnsi="標楷體"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56D3" w14:textId="77777777" w:rsidR="00495EC1" w:rsidRPr="00495EC1" w:rsidRDefault="00495EC1" w:rsidP="00FB0D71">
            <w:pPr>
              <w:autoSpaceDE w:val="0"/>
              <w:autoSpaceDN w:val="0"/>
              <w:adjustRightInd w:val="0"/>
              <w:snapToGrid w:val="0"/>
              <w:spacing w:line="220" w:lineRule="exact"/>
              <w:ind w:leftChars="10" w:left="24" w:rightChars="15" w:right="36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0"/>
              </w:rPr>
            </w:pPr>
            <w:r w:rsidRPr="00495EC1">
              <w:rPr>
                <w:rFonts w:ascii="標楷體" w:eastAsia="標楷體" w:hAnsi="標楷體" w:hint="eastAsia"/>
                <w:color w:val="000000" w:themeColor="text1"/>
                <w:spacing w:val="-20"/>
                <w:sz w:val="20"/>
              </w:rPr>
              <w:t>小計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A78D5B" w14:textId="77777777" w:rsidR="00495EC1" w:rsidRPr="00495EC1" w:rsidRDefault="00495EC1" w:rsidP="00FB0D71">
            <w:pPr>
              <w:autoSpaceDE w:val="0"/>
              <w:autoSpaceDN w:val="0"/>
              <w:adjustRightInd w:val="0"/>
              <w:snapToGrid w:val="0"/>
              <w:spacing w:line="220" w:lineRule="exact"/>
              <w:ind w:leftChars="10" w:left="24" w:rightChars="15" w:right="36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0"/>
              </w:rPr>
            </w:pPr>
            <w:r w:rsidRPr="00495EC1">
              <w:rPr>
                <w:rFonts w:ascii="標楷體" w:eastAsia="標楷體" w:hAnsi="標楷體" w:hint="eastAsia"/>
                <w:color w:val="000000" w:themeColor="text1"/>
                <w:spacing w:val="-20"/>
                <w:sz w:val="20"/>
              </w:rPr>
              <w:t>合計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E6B873" w14:textId="77777777" w:rsidR="00495EC1" w:rsidRPr="00495EC1" w:rsidRDefault="00495EC1" w:rsidP="00FB0D71">
            <w:pPr>
              <w:autoSpaceDE w:val="0"/>
              <w:autoSpaceDN w:val="0"/>
              <w:adjustRightInd w:val="0"/>
              <w:snapToGrid w:val="0"/>
              <w:spacing w:line="220" w:lineRule="exact"/>
              <w:ind w:leftChars="10" w:left="24" w:rightChars="15" w:right="36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sz w:val="20"/>
              </w:rPr>
            </w:pPr>
            <w:r w:rsidRPr="00495EC1">
              <w:rPr>
                <w:rFonts w:ascii="標楷體" w:eastAsia="標楷體" w:hAnsi="標楷體" w:hint="eastAsia"/>
                <w:color w:val="000000" w:themeColor="text1"/>
                <w:spacing w:val="-20"/>
                <w:sz w:val="20"/>
              </w:rPr>
              <w:t>總計</w:t>
            </w:r>
          </w:p>
        </w:tc>
      </w:tr>
      <w:tr w:rsidR="00495EC1" w:rsidRPr="00495EC1" w14:paraId="41788AD7" w14:textId="77777777" w:rsidTr="00FB0D71">
        <w:trPr>
          <w:cantSplit/>
          <w:trHeight w:val="340"/>
        </w:trPr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14:paraId="6B383CBD" w14:textId="77777777" w:rsidR="00495EC1" w:rsidRPr="00495EC1" w:rsidRDefault="00495EC1" w:rsidP="00FB0D71">
            <w:pPr>
              <w:snapToGrid w:val="0"/>
              <w:spacing w:line="230" w:lineRule="exact"/>
              <w:jc w:val="distribute"/>
              <w:rPr>
                <w:rFonts w:ascii="標楷體" w:eastAsia="標楷體" w:hAnsi="標楷體" w:cs="新細明體"/>
                <w:b/>
                <w:sz w:val="20"/>
              </w:rPr>
            </w:pPr>
            <w:r w:rsidRPr="00495EC1">
              <w:rPr>
                <w:rFonts w:ascii="標楷體" w:eastAsia="標楷體" w:hAnsi="標楷體" w:cs="新細明體" w:hint="eastAsia"/>
                <w:b/>
                <w:sz w:val="20"/>
              </w:rPr>
              <w:t>資產部分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F1FFC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FAF42C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5E57F" w14:textId="77777777" w:rsidR="00495EC1" w:rsidRPr="00495EC1" w:rsidRDefault="00495EC1" w:rsidP="00FB0D71">
            <w:pPr>
              <w:snapToGrid w:val="0"/>
              <w:spacing w:line="230" w:lineRule="exact"/>
              <w:jc w:val="right"/>
              <w:rPr>
                <w:rFonts w:ascii="標楷體" w:eastAsia="標楷體" w:hAnsi="標楷體" w:cs="新細明體"/>
                <w:b/>
                <w:sz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  <w:hideMark/>
          </w:tcPr>
          <w:p w14:paraId="05F204BE" w14:textId="77777777" w:rsidR="00495EC1" w:rsidRPr="00495EC1" w:rsidRDefault="00495EC1" w:rsidP="00FB0D71">
            <w:pPr>
              <w:snapToGrid w:val="0"/>
              <w:spacing w:line="230" w:lineRule="exact"/>
              <w:jc w:val="distribute"/>
              <w:rPr>
                <w:rFonts w:ascii="標楷體" w:eastAsia="標楷體" w:hAnsi="標楷體" w:cs="新細明體"/>
                <w:b/>
                <w:color w:val="FF0000"/>
                <w:sz w:val="20"/>
              </w:rPr>
            </w:pPr>
            <w:r w:rsidRPr="00495EC1">
              <w:rPr>
                <w:rFonts w:ascii="標楷體" w:eastAsia="標楷體" w:hAnsi="標楷體" w:cs="新細明體" w:hint="eastAsia"/>
                <w:b/>
                <w:sz w:val="20"/>
              </w:rPr>
              <w:t>負債部分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0ACAB11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B2B6DEF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2563F4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495EC1" w:rsidRPr="00495EC1" w14:paraId="3B558E2C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873360B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流動資產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6ED18F8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0E394D2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25,530,066,657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11501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11FA39B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流動負債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5D4156D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446BF35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24,028,446,966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221391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495EC1" w:rsidRPr="00495EC1" w14:paraId="103D807A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3C086C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現金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61BFA4B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15,622,032,558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A5DC7AA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1BC57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56351E9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短期債務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E4A3EAB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7,500,000,000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1531D09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8D9FEF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356B88E1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2766F83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應收款項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4A0A7FE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6,215,493,842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25985FB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5A556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F547BBB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應付款項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71B8435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12,502,365,776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5ABC5D6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D181C1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74349086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96EE951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應收其他政府款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EF9B081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1,079,991,835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BF503E1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29F5D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6C87759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應付其他基金款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3974C87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8,983,769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E5F9D8C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2C0124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6A590702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F996BB4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預付款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BC59827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2,612,548,422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66B001C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01A40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32BC831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預收款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1ABC976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15,778,957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65C562F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632A43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44B6A364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46EBA2E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長期投資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6E96A79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3A69639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259,142,278,768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DE29F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34BC667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預收其他政府款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D0732AF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4,001,318,464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830588A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C16E71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3FC90A6F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DA711F7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採權益法之投資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D68F403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257,454,596,953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E661BA3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F227D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71B134B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長期負債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4BFDDB8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FA99B88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95,900,000,000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C09961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004EDAB4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EA22941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其他長期投資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E156FCA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1,687,681,815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76E75AC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5006E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C0E5798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長期借款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D43680A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95,900,000,000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DFB315C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A15537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136D2D4D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C28D5F3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固定資產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5A4ABB5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95C44A7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4,799,088,432,068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284EB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8722BCD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其他負債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F0717D7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E2A47B4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92,438,473,012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0DB1DC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0B95C382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E6F976C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土地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A10E9C4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4,662,405,786,046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5E4F4BE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E16A1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5071733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遞延收入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C11CAFB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2,416,994,541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1A4D5A7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A532AB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4E9FA2B9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B7A0F99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土地改良物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4B50AFD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7,572,356,890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07384C6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952E2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2AD6F5B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存入保證金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295EC4D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9,040,157,131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C96EB5D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D01AC4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3074FB2F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D328506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房屋建築及設備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6260DA5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43,395,464,316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CE6644F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2FDCC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0EF3F72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應付保管款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561C511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80,981,040,664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2D1F00C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F2D227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0A02C86D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2D50BD3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機械及設備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23357A6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10,519,199,501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6B64568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19946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1B1DAE2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暫收款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F2702BE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280,676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6A1096B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F311E7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1CABE36E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7CFBAAB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交通及運輸設備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738E705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5,208,259,528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D038DCD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3A2ED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56E3370" w14:textId="77777777" w:rsidR="00495EC1" w:rsidRPr="00495EC1" w:rsidRDefault="00495EC1" w:rsidP="00FB0D71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FB84B9F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C39D705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FAC6DD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50DFBD66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940AFF5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雜項設備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1AAF7F0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1,680,017,170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6F672EC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3C58B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0DE1800" w14:textId="77777777" w:rsidR="00495EC1" w:rsidRPr="00495EC1" w:rsidRDefault="00495EC1" w:rsidP="00FB0D71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34B7BCF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1D99CCC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61394A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48A537D1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271D317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6"/>
                <w:sz w:val="20"/>
              </w:rPr>
              <w:t>收藏品及傳承資產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3BBD572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47,066,595,654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7F86A2D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E328A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BB5AB13" w14:textId="77777777" w:rsidR="00495EC1" w:rsidRPr="00495EC1" w:rsidRDefault="00495EC1" w:rsidP="00FB0D71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 w:cs="Arial"/>
                <w:b/>
                <w:bCs/>
                <w:spacing w:val="4"/>
                <w:sz w:val="2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370FB08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05B1097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982A8C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70A4BC35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55B298B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購建中固定資產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5555A18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21,240,752,963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66DFEB9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1B4EE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 w:cs="Arial"/>
                <w:b/>
                <w:bCs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C16F15E" w14:textId="77777777" w:rsidR="00495EC1" w:rsidRPr="00495EC1" w:rsidRDefault="00495EC1" w:rsidP="00FB0D71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 w:cs="Arial"/>
                <w:b/>
                <w:bCs/>
                <w:sz w:val="2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73673FF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F0CD719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A4D5A4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4780FC79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AD52FF7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 w:cs="新細明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無形資產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F9E1A87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F6C9A5D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508,255,735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ABC27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DC0D9E4" w14:textId="77777777" w:rsidR="00495EC1" w:rsidRPr="00495EC1" w:rsidRDefault="00495EC1" w:rsidP="00FB0D71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A73E2BC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ACE1725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5ABFE8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5CEC4926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A629BF4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無形資產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405ABFD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508,255,735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8A40CA3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58947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5F04E3E" w14:textId="77777777" w:rsidR="00495EC1" w:rsidRPr="00495EC1" w:rsidRDefault="00495EC1" w:rsidP="00FB0D71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EF69E7A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62A951F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A7A832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0776302B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FBF1F7A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其他資產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2278203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0B355C7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1,373,992,334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E7EF8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A89DB77" w14:textId="77777777" w:rsidR="00495EC1" w:rsidRPr="00495EC1" w:rsidRDefault="00495EC1" w:rsidP="00FB0D71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5B5493C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6C756F1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5F34B7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39EFFBCC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22935F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暫付款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57C94BB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1,335,472,454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7628F05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5786C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1B9BD9F" w14:textId="77777777" w:rsidR="00495EC1" w:rsidRPr="00495EC1" w:rsidRDefault="00495EC1" w:rsidP="00FB0D71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DAC564D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777A423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E09639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495EC1" w:rsidRPr="00495EC1" w14:paraId="625C7BA3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69B9AF3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存出保證金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A942DF3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38,519,880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1B39CAC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E1A58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0959417" w14:textId="77777777" w:rsidR="00495EC1" w:rsidRPr="00495EC1" w:rsidRDefault="00495EC1" w:rsidP="00FB0D71">
            <w:pPr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55EF2FA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69C1247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75E845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495EC1" w:rsidRPr="00495EC1" w14:paraId="75AF6969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1001933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b/>
                <w:spacing w:val="-30"/>
                <w:sz w:val="20"/>
              </w:rPr>
              <w:t>原列資產總額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BD36C1B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8E71297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0E8F9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832CB3">
              <w:rPr>
                <w:rFonts w:ascii="新細明體" w:hAnsi="新細明體"/>
                <w:b/>
                <w:sz w:val="20"/>
              </w:rPr>
              <w:t>5,085,643,025,562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AB66230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  <w:r w:rsidRPr="00495EC1">
              <w:rPr>
                <w:rFonts w:ascii="標楷體" w:eastAsia="標楷體" w:hAnsi="標楷體" w:hint="eastAsia"/>
                <w:b/>
                <w:spacing w:val="-30"/>
                <w:sz w:val="20"/>
              </w:rPr>
              <w:t>原列負債總額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1E19B17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707780E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957B7F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832CB3">
              <w:rPr>
                <w:rFonts w:ascii="新細明體" w:hAnsi="新細明體"/>
                <w:b/>
                <w:sz w:val="20"/>
              </w:rPr>
              <w:t>212,366,919,978</w:t>
            </w:r>
          </w:p>
        </w:tc>
      </w:tr>
      <w:tr w:rsidR="00495EC1" w:rsidRPr="00495EC1" w14:paraId="55DDC821" w14:textId="77777777" w:rsidTr="00FB0D71">
        <w:trPr>
          <w:cantSplit/>
          <w:trHeight w:val="51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56BDCC6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b/>
                <w:spacing w:val="-30"/>
                <w:sz w:val="20"/>
              </w:rPr>
              <w:t>本處審核修正</w:t>
            </w:r>
          </w:p>
          <w:p w14:paraId="76018D0A" w14:textId="77777777" w:rsidR="00495EC1" w:rsidRPr="00495EC1" w:rsidRDefault="00495EC1" w:rsidP="00FB0D71">
            <w:pPr>
              <w:snapToGrid w:val="0"/>
              <w:spacing w:line="23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b/>
                <w:color w:val="FF0000"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b/>
                <w:spacing w:val="-30"/>
                <w:sz w:val="20"/>
              </w:rPr>
              <w:t>決算應調整數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48CB52A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Cs/>
                <w:color w:val="FF0000"/>
                <w:kern w:val="0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50EE1E7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color w:val="FF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D25FE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color w:val="FF0000"/>
                <w:sz w:val="20"/>
              </w:rPr>
            </w:pPr>
            <w:r w:rsidRPr="00832CB3">
              <w:rPr>
                <w:rFonts w:ascii="新細明體" w:hAnsi="新細明體" w:hint="eastAsia"/>
                <w:b/>
                <w:sz w:val="20"/>
              </w:rPr>
              <w:t>- 39,330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8A781A0" w14:textId="77777777" w:rsidR="00495EC1" w:rsidRPr="00495EC1" w:rsidRDefault="00495EC1" w:rsidP="00FB0D71">
            <w:pPr>
              <w:snapToGrid w:val="0"/>
              <w:spacing w:line="22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b/>
                <w:spacing w:val="-30"/>
                <w:sz w:val="20"/>
              </w:rPr>
              <w:t>本處審核修正</w:t>
            </w:r>
          </w:p>
          <w:p w14:paraId="7D24B6CE" w14:textId="77777777" w:rsidR="00495EC1" w:rsidRPr="00495EC1" w:rsidRDefault="00495EC1" w:rsidP="00FB0D71">
            <w:pPr>
              <w:snapToGrid w:val="0"/>
              <w:spacing w:line="22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  <w:r w:rsidRPr="00495EC1">
              <w:rPr>
                <w:rFonts w:ascii="標楷體" w:eastAsia="標楷體" w:hAnsi="標楷體" w:hint="eastAsia"/>
                <w:b/>
                <w:spacing w:val="-30"/>
                <w:sz w:val="20"/>
              </w:rPr>
              <w:t>決算應調整數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485FB52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3071D48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FB183D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832CB3">
              <w:rPr>
                <w:rFonts w:ascii="新細明體" w:hAnsi="新細明體"/>
                <w:b/>
                <w:sz w:val="20"/>
              </w:rPr>
              <w:t>－</w:t>
            </w:r>
          </w:p>
        </w:tc>
      </w:tr>
      <w:tr w:rsidR="00495EC1" w:rsidRPr="00495EC1" w14:paraId="0EA263B0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8539060" w14:textId="77777777" w:rsidR="00495EC1" w:rsidRPr="00495EC1" w:rsidRDefault="00495EC1" w:rsidP="00FB0D71">
            <w:pPr>
              <w:snapToGrid w:val="0"/>
              <w:spacing w:line="230" w:lineRule="exact"/>
              <w:ind w:leftChars="118" w:left="283" w:rightChars="20" w:right="48"/>
              <w:jc w:val="distribute"/>
              <w:rPr>
                <w:rFonts w:ascii="標楷體" w:eastAsia="標楷體" w:hAnsi="標楷體"/>
                <w:color w:val="FF0000"/>
                <w:spacing w:val="-40"/>
                <w:sz w:val="20"/>
              </w:rPr>
            </w:pPr>
            <w:r w:rsidRPr="00495EC1">
              <w:rPr>
                <w:rFonts w:ascii="標楷體" w:eastAsia="標楷體" w:hAnsi="標楷體" w:hint="eastAsia"/>
                <w:spacing w:val="-30"/>
                <w:sz w:val="20"/>
              </w:rPr>
              <w:t>歲入事項應調整數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8D68C69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Cs/>
                <w:color w:val="FF0000"/>
                <w:kern w:val="0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9D59AAB" w14:textId="77777777" w:rsidR="00495EC1" w:rsidRPr="00832CB3" w:rsidRDefault="00495EC1" w:rsidP="00FB0D71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 w:hint="eastAsia"/>
                <w:sz w:val="20"/>
              </w:rPr>
              <w:t>- 39,330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B7C24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color w:val="FF000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1F6721B" w14:textId="77777777" w:rsidR="00495EC1" w:rsidRPr="00495EC1" w:rsidRDefault="00495EC1" w:rsidP="00FB0D71">
            <w:pPr>
              <w:snapToGrid w:val="0"/>
              <w:spacing w:line="220" w:lineRule="exact"/>
              <w:ind w:rightChars="20" w:right="48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  <w:r w:rsidRPr="00495EC1">
              <w:rPr>
                <w:rFonts w:ascii="標楷體" w:eastAsia="標楷體" w:hAnsi="標楷體" w:cs="Arial" w:hint="eastAsia"/>
                <w:b/>
                <w:bCs/>
                <w:spacing w:val="-30"/>
                <w:sz w:val="20"/>
              </w:rPr>
              <w:t>調整後負債總額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684478D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BB9F2F1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A9F82B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832CB3">
              <w:rPr>
                <w:rFonts w:ascii="新細明體" w:hAnsi="新細明體"/>
                <w:b/>
                <w:sz w:val="20"/>
              </w:rPr>
              <w:t>212,366,919,978</w:t>
            </w:r>
          </w:p>
        </w:tc>
      </w:tr>
      <w:tr w:rsidR="00495EC1" w:rsidRPr="00495EC1" w14:paraId="5F512340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6D71728" w14:textId="77777777" w:rsidR="00495EC1" w:rsidRPr="00495EC1" w:rsidRDefault="00495EC1" w:rsidP="00FB0D71">
            <w:pPr>
              <w:snapToGrid w:val="0"/>
              <w:spacing w:line="230" w:lineRule="exact"/>
              <w:ind w:leftChars="177" w:left="425" w:rightChars="13" w:right="31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/>
                <w:spacing w:val="-30"/>
                <w:sz w:val="20"/>
              </w:rPr>
              <w:t>減列以前年度歲入</w:t>
            </w:r>
          </w:p>
          <w:p w14:paraId="04A00033" w14:textId="77777777" w:rsidR="00495EC1" w:rsidRPr="00495EC1" w:rsidRDefault="00495EC1" w:rsidP="00FB0D71">
            <w:pPr>
              <w:snapToGrid w:val="0"/>
              <w:spacing w:line="230" w:lineRule="exact"/>
              <w:ind w:leftChars="177" w:left="425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/>
                <w:spacing w:val="-30"/>
                <w:sz w:val="20"/>
              </w:rPr>
              <w:t>未結清應收數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9344D84" w14:textId="77777777" w:rsidR="00495EC1" w:rsidRPr="00832CB3" w:rsidRDefault="00495EC1" w:rsidP="00FB0D71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 w:hint="eastAsia"/>
                <w:sz w:val="20"/>
              </w:rPr>
              <w:t>- 39,330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68E8224" w14:textId="77777777" w:rsidR="00495EC1" w:rsidRPr="00832CB3" w:rsidRDefault="00495EC1" w:rsidP="00FB0D71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379F8" w14:textId="77777777" w:rsidR="00495EC1" w:rsidRPr="00832CB3" w:rsidRDefault="00495EC1" w:rsidP="00FB0D71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00ADF3C" w14:textId="77777777" w:rsidR="00495EC1" w:rsidRPr="00495EC1" w:rsidRDefault="00495EC1" w:rsidP="00FB0D71">
            <w:pPr>
              <w:snapToGrid w:val="0"/>
              <w:spacing w:line="240" w:lineRule="exact"/>
              <w:ind w:leftChars="10" w:left="24" w:rightChars="20" w:right="48"/>
              <w:jc w:val="distribute"/>
              <w:rPr>
                <w:rFonts w:ascii="標楷體" w:eastAsia="標楷體" w:hAnsi="標楷體" w:cs="Arial"/>
                <w:spacing w:val="-26"/>
                <w:sz w:val="20"/>
                <w:szCs w:val="18"/>
              </w:rPr>
            </w:pPr>
            <w:r w:rsidRPr="00495EC1">
              <w:rPr>
                <w:rFonts w:ascii="標楷體" w:eastAsia="標楷體" w:hAnsi="標楷體" w:cs="Arial" w:hint="eastAsia"/>
                <w:b/>
                <w:bCs/>
                <w:spacing w:val="-20"/>
                <w:sz w:val="20"/>
              </w:rPr>
              <w:t>淨資產部分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C22C6DB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D339307" w14:textId="77777777" w:rsidR="00495EC1" w:rsidRPr="00832CB3" w:rsidRDefault="00495EC1" w:rsidP="00FB0D71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9C5AB8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495EC1" w:rsidRPr="00495EC1" w14:paraId="3A16F120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6C2495B" w14:textId="77777777" w:rsidR="00495EC1" w:rsidRPr="00495EC1" w:rsidRDefault="00495EC1" w:rsidP="00FB0D71">
            <w:pPr>
              <w:snapToGrid w:val="0"/>
              <w:spacing w:line="230" w:lineRule="exact"/>
              <w:ind w:leftChars="177" w:left="425" w:rightChars="13" w:right="31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685129C" w14:textId="77777777" w:rsidR="00495EC1" w:rsidRPr="00832CB3" w:rsidRDefault="00495EC1" w:rsidP="00FB0D71">
            <w:pPr>
              <w:wordWrap w:val="0"/>
              <w:snapToGrid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A27A963" w14:textId="77777777" w:rsidR="00495EC1" w:rsidRPr="00832CB3" w:rsidRDefault="00495EC1" w:rsidP="00FB0D71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A1614" w14:textId="77777777" w:rsidR="00495EC1" w:rsidRPr="00832CB3" w:rsidRDefault="00495EC1" w:rsidP="00FB0D71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84DD24F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 w:cs="Arial"/>
                <w:spacing w:val="-32"/>
                <w:sz w:val="20"/>
                <w:szCs w:val="18"/>
              </w:rPr>
            </w:pPr>
            <w:r w:rsidRPr="00495EC1">
              <w:rPr>
                <w:rFonts w:ascii="標楷體" w:eastAsia="標楷體" w:hAnsi="標楷體" w:cs="Arial" w:hint="eastAsia"/>
                <w:spacing w:val="-20"/>
                <w:sz w:val="20"/>
              </w:rPr>
              <w:t>淨資產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C8A00C3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/>
                <w:sz w:val="20"/>
              </w:rPr>
              <w:t>4,873,276,105,584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54BE711" w14:textId="77777777" w:rsidR="00495EC1" w:rsidRPr="00832CB3" w:rsidRDefault="00495EC1" w:rsidP="00FB0D71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EC7A26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495EC1" w:rsidRPr="00495EC1" w14:paraId="249E67DA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1D2D3311" w14:textId="77777777" w:rsidR="00495EC1" w:rsidRPr="00495EC1" w:rsidRDefault="00495EC1" w:rsidP="00FB0D71">
            <w:pPr>
              <w:snapToGrid w:val="0"/>
              <w:spacing w:line="230" w:lineRule="exact"/>
              <w:ind w:leftChars="118" w:left="283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A0CCFDE" w14:textId="77777777" w:rsidR="00495EC1" w:rsidRPr="00495EC1" w:rsidRDefault="00495EC1" w:rsidP="00FB0D71">
            <w:pPr>
              <w:snapToGrid w:val="0"/>
              <w:spacing w:line="24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88F5670" w14:textId="77777777" w:rsidR="00495EC1" w:rsidRPr="00495EC1" w:rsidRDefault="00495EC1" w:rsidP="00FB0D71">
            <w:pPr>
              <w:snapToGrid w:val="0"/>
              <w:spacing w:line="24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3B18B" w14:textId="77777777" w:rsidR="00495EC1" w:rsidRPr="00832CB3" w:rsidRDefault="00495EC1" w:rsidP="00FB0D71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8EF1DCE" w14:textId="77777777" w:rsidR="00495EC1" w:rsidRPr="00495EC1" w:rsidRDefault="00495EC1" w:rsidP="00FB0D71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b/>
                <w:spacing w:val="-30"/>
                <w:sz w:val="20"/>
              </w:rPr>
              <w:t>原列淨資產總額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857287F" w14:textId="77777777" w:rsidR="00495EC1" w:rsidRPr="00832CB3" w:rsidRDefault="00495EC1" w:rsidP="00FB0D71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2B986FA" w14:textId="77777777" w:rsidR="00495EC1" w:rsidRPr="00832CB3" w:rsidRDefault="00495EC1" w:rsidP="00FB0D71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7BDB71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832CB3">
              <w:rPr>
                <w:rFonts w:ascii="新細明體" w:hAnsi="新細明體"/>
                <w:b/>
                <w:sz w:val="20"/>
              </w:rPr>
              <w:t>4,873,276,105,584</w:t>
            </w:r>
          </w:p>
        </w:tc>
      </w:tr>
      <w:tr w:rsidR="00495EC1" w:rsidRPr="00495EC1" w14:paraId="0E3B2B83" w14:textId="77777777" w:rsidTr="00FB0D71">
        <w:trPr>
          <w:cantSplit/>
          <w:trHeight w:val="51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</w:tcPr>
          <w:p w14:paraId="6C02DBF4" w14:textId="77777777" w:rsidR="00495EC1" w:rsidRPr="00495EC1" w:rsidRDefault="00495EC1" w:rsidP="00FB0D71">
            <w:pPr>
              <w:snapToGrid w:val="0"/>
              <w:spacing w:line="230" w:lineRule="exact"/>
              <w:ind w:leftChars="177" w:left="425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14:paraId="44BCFD9A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159CE65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FBD2E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71941F0" w14:textId="77777777" w:rsidR="00495EC1" w:rsidRPr="00495EC1" w:rsidRDefault="00495EC1" w:rsidP="00FB0D71">
            <w:pPr>
              <w:snapToGrid w:val="0"/>
              <w:spacing w:line="22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b/>
                <w:spacing w:val="-30"/>
                <w:sz w:val="20"/>
              </w:rPr>
              <w:t>本處審核修正</w:t>
            </w:r>
          </w:p>
          <w:p w14:paraId="2F035ED1" w14:textId="77777777" w:rsidR="00495EC1" w:rsidRPr="00495EC1" w:rsidRDefault="00495EC1" w:rsidP="00FB0D71">
            <w:pPr>
              <w:snapToGrid w:val="0"/>
              <w:spacing w:line="220" w:lineRule="exact"/>
              <w:ind w:leftChars="50" w:left="120" w:rightChars="20" w:right="48"/>
              <w:jc w:val="distribute"/>
              <w:rPr>
                <w:rFonts w:ascii="標楷體" w:eastAsia="標楷體" w:hAnsi="標楷體"/>
                <w:b/>
                <w:spacing w:val="-30"/>
                <w:sz w:val="20"/>
              </w:rPr>
            </w:pPr>
            <w:r w:rsidRPr="00495EC1">
              <w:rPr>
                <w:rFonts w:ascii="標楷體" w:eastAsia="標楷體" w:hAnsi="標楷體" w:hint="eastAsia"/>
                <w:b/>
                <w:spacing w:val="-30"/>
                <w:sz w:val="20"/>
              </w:rPr>
              <w:t>決算應調整數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F594E78" w14:textId="77777777" w:rsidR="00495EC1" w:rsidRPr="00832CB3" w:rsidRDefault="00495EC1" w:rsidP="00FB0D71">
            <w:pPr>
              <w:snapToGrid w:val="0"/>
              <w:spacing w:beforeLines="20" w:before="72" w:line="22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0242392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754093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832CB3">
              <w:rPr>
                <w:rFonts w:ascii="新細明體" w:hAnsi="新細明體" w:hint="eastAsia"/>
                <w:b/>
                <w:sz w:val="20"/>
              </w:rPr>
              <w:t>- 39,330</w:t>
            </w:r>
          </w:p>
        </w:tc>
      </w:tr>
      <w:tr w:rsidR="00495EC1" w:rsidRPr="00495EC1" w14:paraId="1784CD15" w14:textId="77777777" w:rsidTr="00FB0D71">
        <w:trPr>
          <w:cantSplit/>
          <w:trHeight w:val="312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0F00E77B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0BD1793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13E3D97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CDA5DE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B611197" w14:textId="77777777" w:rsidR="00495EC1" w:rsidRPr="00495EC1" w:rsidRDefault="00495EC1" w:rsidP="00FB0D71">
            <w:pPr>
              <w:snapToGrid w:val="0"/>
              <w:spacing w:line="23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495EC1">
              <w:rPr>
                <w:rFonts w:ascii="標楷體" w:eastAsia="標楷體" w:hAnsi="標楷體"/>
                <w:spacing w:val="-30"/>
                <w:sz w:val="20"/>
              </w:rPr>
              <w:t>修正以前年度歲入應調整數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5EC7C76" w14:textId="77777777" w:rsidR="00495EC1" w:rsidRPr="00832CB3" w:rsidRDefault="00495EC1" w:rsidP="00FB0D71">
            <w:pPr>
              <w:snapToGrid w:val="0"/>
              <w:spacing w:beforeLines="20" w:before="72" w:line="22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832CB3">
              <w:rPr>
                <w:rFonts w:ascii="新細明體" w:hAnsi="新細明體" w:hint="eastAsia"/>
                <w:sz w:val="20"/>
              </w:rPr>
              <w:t>- 39,330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C6F93F4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8BF6B8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495EC1" w:rsidRPr="00495EC1" w14:paraId="2D8BC358" w14:textId="77777777" w:rsidTr="00FB0D71">
        <w:trPr>
          <w:cantSplit/>
          <w:trHeight w:val="340"/>
        </w:trPr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BC691B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3191FC7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5E4EF82" w14:textId="77777777" w:rsidR="00495EC1" w:rsidRPr="00495EC1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C51C61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6DE7A05" w14:textId="77777777" w:rsidR="00495EC1" w:rsidRPr="00495EC1" w:rsidRDefault="00495EC1" w:rsidP="00FB0D71">
            <w:pPr>
              <w:autoSpaceDE w:val="0"/>
              <w:autoSpaceDN w:val="0"/>
              <w:adjustRightInd w:val="0"/>
              <w:snapToGrid w:val="0"/>
              <w:spacing w:line="230" w:lineRule="exact"/>
              <w:ind w:rightChars="20" w:right="48"/>
              <w:jc w:val="distribute"/>
              <w:rPr>
                <w:rFonts w:ascii="標楷體" w:eastAsia="標楷體" w:hAnsi="標楷體" w:cs="Arial"/>
                <w:b/>
                <w:bCs/>
                <w:spacing w:val="-20"/>
                <w:sz w:val="20"/>
              </w:rPr>
            </w:pPr>
            <w:r w:rsidRPr="00495EC1">
              <w:rPr>
                <w:rFonts w:ascii="標楷體" w:eastAsia="標楷體" w:hAnsi="標楷體" w:cs="Arial" w:hint="eastAsia"/>
                <w:b/>
                <w:bCs/>
                <w:spacing w:val="-20"/>
                <w:sz w:val="20"/>
              </w:rPr>
              <w:t>調整後淨資產總額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FFC0846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2D66C4E" w14:textId="77777777" w:rsidR="00495EC1" w:rsidRPr="00832CB3" w:rsidRDefault="00495EC1" w:rsidP="00FB0D71">
            <w:pPr>
              <w:snapToGrid w:val="0"/>
              <w:spacing w:line="23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059E03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832CB3">
              <w:rPr>
                <w:rFonts w:ascii="新細明體" w:hAnsi="新細明體" w:hint="eastAsia"/>
                <w:b/>
                <w:sz w:val="20"/>
              </w:rPr>
              <w:t>4,873,276,066,254</w:t>
            </w:r>
          </w:p>
        </w:tc>
      </w:tr>
      <w:tr w:rsidR="00495EC1" w:rsidRPr="00495EC1" w14:paraId="4343450A" w14:textId="77777777" w:rsidTr="00FB0D71">
        <w:trPr>
          <w:cantSplit/>
          <w:trHeight w:val="567"/>
        </w:trPr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5D1C0E3" w14:textId="77777777" w:rsidR="00495EC1" w:rsidRPr="00495EC1" w:rsidRDefault="00495EC1" w:rsidP="00FB0D71">
            <w:pPr>
              <w:snapToGrid w:val="0"/>
              <w:spacing w:line="220" w:lineRule="exact"/>
              <w:ind w:rightChars="20" w:right="48"/>
              <w:jc w:val="distribute"/>
              <w:rPr>
                <w:rFonts w:ascii="標楷體" w:eastAsia="標楷體" w:hAnsi="標楷體"/>
                <w:bCs/>
                <w:color w:val="FF0000"/>
                <w:spacing w:val="-20"/>
                <w:kern w:val="0"/>
                <w:sz w:val="20"/>
                <w:szCs w:val="16"/>
              </w:rPr>
            </w:pPr>
            <w:r w:rsidRPr="00495EC1">
              <w:rPr>
                <w:rFonts w:ascii="標楷體" w:eastAsia="標楷體" w:hAnsi="標楷體" w:cs="Arial" w:hint="eastAsia"/>
                <w:b/>
                <w:bCs/>
                <w:spacing w:val="-30"/>
                <w:sz w:val="20"/>
              </w:rPr>
              <w:t>調整後資產總額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AE1ADF7" w14:textId="77777777" w:rsidR="00495EC1" w:rsidRPr="00495EC1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標楷體" w:eastAsia="標楷體" w:hAnsi="標楷體"/>
                <w:b/>
                <w:color w:val="FF0000"/>
                <w:kern w:val="0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EDBACFA" w14:textId="77777777" w:rsidR="00495EC1" w:rsidRPr="00495EC1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標楷體" w:eastAsia="標楷體" w:hAnsi="標楷體"/>
                <w:b/>
                <w:noProof/>
                <w:color w:val="FF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E144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832CB3">
              <w:rPr>
                <w:rFonts w:ascii="新細明體" w:hAnsi="新細明體" w:hint="eastAsia"/>
                <w:b/>
                <w:sz w:val="20"/>
              </w:rPr>
              <w:t>5,085,642,986,232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3D9BDA8" w14:textId="77777777" w:rsidR="00495EC1" w:rsidRPr="00495EC1" w:rsidRDefault="00495EC1" w:rsidP="00FB0D71">
            <w:pPr>
              <w:autoSpaceDE w:val="0"/>
              <w:autoSpaceDN w:val="0"/>
              <w:adjustRightInd w:val="0"/>
              <w:snapToGrid w:val="0"/>
              <w:spacing w:line="220" w:lineRule="exact"/>
              <w:ind w:rightChars="20" w:right="48"/>
              <w:jc w:val="distribute"/>
              <w:rPr>
                <w:rFonts w:ascii="標楷體" w:eastAsia="標楷體" w:hAnsi="標楷體" w:cs="Arial"/>
                <w:b/>
                <w:bCs/>
                <w:spacing w:val="-20"/>
                <w:sz w:val="20"/>
              </w:rPr>
            </w:pPr>
            <w:r w:rsidRPr="00495EC1">
              <w:rPr>
                <w:rFonts w:ascii="標楷體" w:eastAsia="標楷體" w:hAnsi="標楷體" w:cs="Arial" w:hint="eastAsia"/>
                <w:b/>
                <w:bCs/>
                <w:spacing w:val="-20"/>
                <w:sz w:val="20"/>
              </w:rPr>
              <w:t>調整後負債</w:t>
            </w:r>
          </w:p>
          <w:p w14:paraId="234D823E" w14:textId="77777777" w:rsidR="00495EC1" w:rsidRPr="00495EC1" w:rsidRDefault="00495EC1" w:rsidP="00FB0D71">
            <w:pPr>
              <w:autoSpaceDE w:val="0"/>
              <w:autoSpaceDN w:val="0"/>
              <w:adjustRightInd w:val="0"/>
              <w:snapToGrid w:val="0"/>
              <w:spacing w:line="220" w:lineRule="exact"/>
              <w:ind w:rightChars="20" w:right="48"/>
              <w:jc w:val="distribute"/>
              <w:rPr>
                <w:rFonts w:ascii="標楷體" w:eastAsia="標楷體" w:hAnsi="標楷體" w:cs="Arial"/>
                <w:b/>
                <w:bCs/>
                <w:spacing w:val="-20"/>
                <w:sz w:val="20"/>
              </w:rPr>
            </w:pPr>
            <w:r w:rsidRPr="00495EC1">
              <w:rPr>
                <w:rFonts w:ascii="標楷體" w:eastAsia="標楷體" w:hAnsi="標楷體" w:cs="Arial" w:hint="eastAsia"/>
                <w:b/>
                <w:bCs/>
                <w:spacing w:val="-20"/>
                <w:sz w:val="20"/>
              </w:rPr>
              <w:t>及淨資產總額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F8A3E71" w14:textId="77777777" w:rsidR="00495EC1" w:rsidRPr="00495EC1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58A5E8D" w14:textId="77777777" w:rsidR="00495EC1" w:rsidRPr="00495EC1" w:rsidRDefault="00495EC1" w:rsidP="00FB0D71">
            <w:pPr>
              <w:spacing w:line="220" w:lineRule="exact"/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5A1778" w14:textId="77777777" w:rsidR="00495EC1" w:rsidRPr="00832CB3" w:rsidRDefault="00495EC1" w:rsidP="00FB0D71">
            <w:pPr>
              <w:snapToGrid w:val="0"/>
              <w:spacing w:line="22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832CB3">
              <w:rPr>
                <w:rFonts w:ascii="新細明體" w:hAnsi="新細明體" w:hint="eastAsia"/>
                <w:b/>
                <w:sz w:val="20"/>
              </w:rPr>
              <w:t>5,085,642,986,232</w:t>
            </w:r>
          </w:p>
        </w:tc>
      </w:tr>
    </w:tbl>
    <w:p w14:paraId="06BC606F" w14:textId="77777777" w:rsidR="00495EC1" w:rsidRPr="00495EC1" w:rsidRDefault="00495EC1" w:rsidP="00FB0D71">
      <w:pPr>
        <w:rPr>
          <w:rFonts w:ascii="標楷體" w:eastAsia="標楷體" w:hAnsi="標楷體"/>
        </w:rPr>
      </w:pPr>
    </w:p>
    <w:p w14:paraId="44BD16DC" w14:textId="77777777" w:rsidR="00495EC1" w:rsidRDefault="00495EC1" w:rsidP="00495EC1">
      <w:pPr>
        <w:rPr>
          <w:rFonts w:eastAsia="標楷體"/>
          <w:sz w:val="22"/>
        </w:rPr>
        <w:sectPr w:rsidR="00495EC1" w:rsidSect="00FB0D7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p w14:paraId="6F7299F0" w14:textId="77777777" w:rsidR="00495EC1" w:rsidRPr="00900A34" w:rsidRDefault="00495EC1" w:rsidP="00EE6885">
      <w:pPr>
        <w:snapToGrid w:val="0"/>
        <w:spacing w:line="200" w:lineRule="atLeast"/>
        <w:ind w:rightChars="99" w:right="238" w:firstLineChars="100" w:firstLine="190"/>
        <w:jc w:val="right"/>
        <w:rPr>
          <w:rFonts w:ascii="標楷體" w:eastAsia="標楷體" w:hAnsi="標楷體"/>
          <w:w w:val="95"/>
          <w:kern w:val="0"/>
          <w:sz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202"/>
        <w:gridCol w:w="5164"/>
        <w:gridCol w:w="5165"/>
        <w:gridCol w:w="5165"/>
      </w:tblGrid>
      <w:tr w:rsidR="00495EC1" w:rsidRPr="00A30B60" w14:paraId="3B87C046" w14:textId="77777777" w:rsidTr="00FB0D71">
        <w:trPr>
          <w:trHeight w:val="363"/>
        </w:trPr>
        <w:tc>
          <w:tcPr>
            <w:tcW w:w="5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7D55" w14:textId="77777777" w:rsidR="00495EC1" w:rsidRPr="00075C14" w:rsidRDefault="00495EC1" w:rsidP="00FB0D71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CE426" w14:textId="77777777" w:rsidR="00495EC1" w:rsidRPr="00075C14" w:rsidRDefault="00495EC1" w:rsidP="00FB0D71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sz w:val="20"/>
              </w:rPr>
              <w:t>原列金額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9371C" w14:textId="77777777" w:rsidR="00495EC1" w:rsidRPr="00075C14" w:rsidRDefault="00495EC1" w:rsidP="00FB0D71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sz w:val="20"/>
              </w:rPr>
              <w:t>本處審核修正總決算、</w:t>
            </w:r>
          </w:p>
          <w:p w14:paraId="3493F495" w14:textId="77777777" w:rsidR="00495EC1" w:rsidRPr="00075C14" w:rsidRDefault="00495EC1" w:rsidP="00FB0D71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sz w:val="20"/>
              </w:rPr>
              <w:t>附屬單位決算應調整數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ABB14" w14:textId="77777777" w:rsidR="00495EC1" w:rsidRPr="00075C14" w:rsidRDefault="00495EC1" w:rsidP="00FB0D71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sz w:val="20"/>
              </w:rPr>
              <w:t>調整後金額</w:t>
            </w:r>
          </w:p>
        </w:tc>
      </w:tr>
      <w:tr w:rsidR="00495EC1" w:rsidRPr="00AF3EB3" w14:paraId="3EF9922D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61E822FE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75C14">
              <w:rPr>
                <w:rFonts w:ascii="標楷體" w:eastAsia="標楷體" w:hAnsi="標楷體" w:hint="eastAsia"/>
                <w:b/>
                <w:noProof/>
                <w:sz w:val="20"/>
              </w:rPr>
              <w:t>收入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21935F77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FC7">
              <w:rPr>
                <w:rFonts w:ascii="新細明體" w:hAnsi="新細明體"/>
                <w:b/>
                <w:noProof/>
                <w:sz w:val="20"/>
              </w:rPr>
              <w:t>219,184,778,185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2DC20F01" w14:textId="77777777" w:rsidR="00495EC1" w:rsidRPr="00007600" w:rsidRDefault="00495EC1" w:rsidP="00FB0D71">
            <w:pPr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00760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08C66ABD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F3EB3">
              <w:rPr>
                <w:rFonts w:ascii="新細明體" w:hAnsi="新細明體"/>
                <w:b/>
                <w:noProof/>
                <w:sz w:val="20"/>
              </w:rPr>
              <w:t>219,184,778,185</w:t>
            </w:r>
          </w:p>
        </w:tc>
      </w:tr>
      <w:tr w:rsidR="00495EC1" w:rsidRPr="00AF3EB3" w14:paraId="3AAF769D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0769A710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7B3AB4B3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007A0F">
              <w:rPr>
                <w:rFonts w:ascii="新細明體" w:hAnsi="新細明體"/>
                <w:noProof/>
                <w:sz w:val="20"/>
              </w:rPr>
              <w:t>126,720,026,697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16333775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45E343DE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AF3EB3">
              <w:rPr>
                <w:rFonts w:ascii="新細明體" w:hAnsi="新細明體"/>
                <w:noProof/>
                <w:sz w:val="20"/>
              </w:rPr>
              <w:t>126,720,026,697</w:t>
            </w:r>
          </w:p>
        </w:tc>
      </w:tr>
      <w:tr w:rsidR="00495EC1" w:rsidRPr="00AF3EB3" w14:paraId="62078866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78662C24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工程受益費收入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02B84962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007A0F">
              <w:rPr>
                <w:rFonts w:ascii="新細明體" w:hAnsi="新細明體"/>
                <w:noProof/>
                <w:sz w:val="20"/>
              </w:rPr>
              <w:t>6,083,807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72E3E215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2B65234A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AF3EB3">
              <w:rPr>
                <w:rFonts w:ascii="新細明體" w:hAnsi="新細明體"/>
                <w:noProof/>
                <w:sz w:val="20"/>
              </w:rPr>
              <w:t>6,083,807</w:t>
            </w:r>
          </w:p>
        </w:tc>
      </w:tr>
      <w:tr w:rsidR="00495EC1" w:rsidRPr="00AF3EB3" w14:paraId="7F62D861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5608ABF0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25B8EBD5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007A0F">
              <w:rPr>
                <w:rFonts w:ascii="新細明體" w:hAnsi="新細明體"/>
                <w:noProof/>
                <w:sz w:val="20"/>
              </w:rPr>
              <w:t>5,544,159,300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423C1575" w14:textId="77777777" w:rsidR="00495EC1" w:rsidRPr="00075C14" w:rsidRDefault="00495EC1" w:rsidP="00FB0D71">
            <w:pPr>
              <w:wordWrap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1610037F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AF3EB3">
              <w:rPr>
                <w:rFonts w:ascii="新細明體" w:hAnsi="新細明體"/>
                <w:noProof/>
                <w:sz w:val="20"/>
              </w:rPr>
              <w:t>5,544,159,300</w:t>
            </w:r>
          </w:p>
        </w:tc>
      </w:tr>
      <w:tr w:rsidR="00495EC1" w:rsidRPr="00AF3EB3" w14:paraId="2C48AC6D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0E13F8C1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2F3AACCD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007A0F">
              <w:rPr>
                <w:rFonts w:ascii="新細明體" w:hAnsi="新細明體"/>
                <w:noProof/>
                <w:sz w:val="20"/>
              </w:rPr>
              <w:t>7,198,221,865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79040026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29869D2E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AF3EB3">
              <w:rPr>
                <w:rFonts w:ascii="新細明體" w:hAnsi="新細明體"/>
                <w:noProof/>
                <w:sz w:val="20"/>
              </w:rPr>
              <w:t>7,198,221,865</w:t>
            </w:r>
          </w:p>
        </w:tc>
      </w:tr>
      <w:tr w:rsidR="00495EC1" w:rsidRPr="00AF3EB3" w14:paraId="4BCA0C73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7B0BACB5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財產收益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09ED972A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007A0F">
              <w:rPr>
                <w:rFonts w:ascii="新細明體" w:hAnsi="新細明體"/>
                <w:noProof/>
                <w:sz w:val="20"/>
              </w:rPr>
              <w:t>1,084,926,290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7ACCE006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20BB481C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AF3EB3">
              <w:rPr>
                <w:rFonts w:ascii="新細明體" w:hAnsi="新細明體"/>
                <w:noProof/>
                <w:sz w:val="20"/>
              </w:rPr>
              <w:t>1,084,926,290</w:t>
            </w:r>
          </w:p>
        </w:tc>
      </w:tr>
      <w:tr w:rsidR="00495EC1" w:rsidRPr="00AF3EB3" w14:paraId="4FE05141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214C6D0C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投資收益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0C0033F6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007A0F">
              <w:rPr>
                <w:rFonts w:ascii="新細明體" w:hAnsi="新細明體"/>
                <w:noProof/>
                <w:sz w:val="20"/>
              </w:rPr>
              <w:t>12,334,492,310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7ED62C98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7979C750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AF3EB3">
              <w:rPr>
                <w:rFonts w:ascii="新細明體" w:hAnsi="新細明體"/>
                <w:noProof/>
                <w:sz w:val="20"/>
              </w:rPr>
              <w:t>12,334,492,310</w:t>
            </w:r>
          </w:p>
        </w:tc>
      </w:tr>
      <w:tr w:rsidR="00495EC1" w:rsidRPr="00AF3EB3" w14:paraId="3A65D3E2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6B9A1AEE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12080105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007A0F">
              <w:rPr>
                <w:rFonts w:ascii="新細明體" w:hAnsi="新細明體"/>
                <w:noProof/>
                <w:sz w:val="20"/>
              </w:rPr>
              <w:t>57,931,992,880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581BC74D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3CB9AE70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AF3EB3">
              <w:rPr>
                <w:rFonts w:ascii="新細明體" w:hAnsi="新細明體"/>
                <w:noProof/>
                <w:sz w:val="20"/>
              </w:rPr>
              <w:t>57,931,992,880</w:t>
            </w:r>
          </w:p>
        </w:tc>
      </w:tr>
      <w:tr w:rsidR="00495EC1" w:rsidRPr="00AF3EB3" w14:paraId="10ECC3AE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6F7E4CBB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5B5294A6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007A0F">
              <w:rPr>
                <w:rFonts w:ascii="新細明體" w:hAnsi="新細明體"/>
                <w:noProof/>
                <w:sz w:val="20"/>
              </w:rPr>
              <w:t>1,311,372,449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0A1D81BE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29071CE8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AF3EB3">
              <w:rPr>
                <w:rFonts w:ascii="新細明體" w:hAnsi="新細明體"/>
                <w:noProof/>
                <w:sz w:val="20"/>
              </w:rPr>
              <w:t>1,311,372,449</w:t>
            </w:r>
          </w:p>
        </w:tc>
      </w:tr>
      <w:tr w:rsidR="00495EC1" w:rsidRPr="00AF3EB3" w14:paraId="5AB95DC0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661BA40E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4D718F9E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007A0F">
              <w:rPr>
                <w:rFonts w:ascii="新細明體" w:hAnsi="新細明體"/>
                <w:noProof/>
                <w:sz w:val="20"/>
              </w:rPr>
              <w:t>7,053,502,587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189F74C5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384F7146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AF3EB3">
              <w:rPr>
                <w:rFonts w:ascii="新細明體" w:hAnsi="新細明體"/>
                <w:noProof/>
                <w:sz w:val="20"/>
              </w:rPr>
              <w:t>7,053,502,587</w:t>
            </w:r>
          </w:p>
        </w:tc>
      </w:tr>
      <w:tr w:rsidR="00495EC1" w:rsidRPr="00AF3EB3" w14:paraId="11C5B807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144E67FE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75C14">
              <w:rPr>
                <w:rFonts w:ascii="標楷體" w:eastAsia="標楷體" w:hAnsi="標楷體" w:hint="eastAsia"/>
                <w:b/>
                <w:noProof/>
                <w:sz w:val="20"/>
              </w:rPr>
              <w:t>支出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1EF83B90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FC7">
              <w:rPr>
                <w:rFonts w:ascii="新細明體" w:hAnsi="新細明體"/>
                <w:b/>
                <w:noProof/>
                <w:sz w:val="20"/>
              </w:rPr>
              <w:t>203,179,191,173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3411D74F" w14:textId="77777777" w:rsidR="00495EC1" w:rsidRPr="00007600" w:rsidRDefault="00495EC1" w:rsidP="00FB0D71">
            <w:pPr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007600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2B7DBCEE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F3EB3">
              <w:rPr>
                <w:rFonts w:ascii="新細明體" w:hAnsi="新細明體"/>
                <w:b/>
                <w:noProof/>
                <w:sz w:val="20"/>
              </w:rPr>
              <w:t>203,179,191,173</w:t>
            </w:r>
          </w:p>
        </w:tc>
      </w:tr>
      <w:tr w:rsidR="00495EC1" w:rsidRPr="00AF3EB3" w14:paraId="165FAA9B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6931958B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人事支出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2E42EDC2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007A0F">
              <w:rPr>
                <w:rFonts w:ascii="新細明體" w:hAnsi="新細明體"/>
                <w:noProof/>
                <w:sz w:val="20"/>
              </w:rPr>
              <w:t>34,057,860,953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58A7F368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8B1ABE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3E31C502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AF3EB3">
              <w:rPr>
                <w:rFonts w:ascii="新細明體" w:hAnsi="新細明體"/>
                <w:noProof/>
                <w:sz w:val="20"/>
              </w:rPr>
              <w:t>34,057,860,953</w:t>
            </w:r>
          </w:p>
        </w:tc>
      </w:tr>
      <w:tr w:rsidR="00495EC1" w:rsidRPr="00AF3EB3" w14:paraId="073A2B95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6F20BDB8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業務支出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561B2BA3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007A0F">
              <w:rPr>
                <w:rFonts w:ascii="新細明體" w:hAnsi="新細明體"/>
                <w:noProof/>
                <w:sz w:val="20"/>
              </w:rPr>
              <w:t>33,808,892,993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6B65E65A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8B1ABE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3F42F83E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AF3EB3">
              <w:rPr>
                <w:rFonts w:ascii="新細明體" w:hAnsi="新細明體"/>
                <w:noProof/>
                <w:sz w:val="20"/>
              </w:rPr>
              <w:t>33,808,892,993</w:t>
            </w:r>
          </w:p>
        </w:tc>
      </w:tr>
      <w:tr w:rsidR="00495EC1" w:rsidRPr="00AF3EB3" w14:paraId="1D559810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5DA6AA6D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獎補助支出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5DE4F362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007A0F">
              <w:rPr>
                <w:rFonts w:ascii="新細明體" w:hAnsi="新細明體"/>
                <w:noProof/>
                <w:sz w:val="20"/>
              </w:rPr>
              <w:t>127,347,293,780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3359E3FF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8B1ABE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1A8C8EF9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AF3EB3">
              <w:rPr>
                <w:rFonts w:ascii="新細明體" w:hAnsi="新細明體"/>
                <w:noProof/>
                <w:sz w:val="20"/>
              </w:rPr>
              <w:t>127,347,293,780</w:t>
            </w:r>
          </w:p>
        </w:tc>
      </w:tr>
      <w:tr w:rsidR="00495EC1" w:rsidRPr="00AF3EB3" w14:paraId="201C729C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77B75ABA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財產損失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50208542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007A0F">
              <w:rPr>
                <w:rFonts w:ascii="新細明體" w:hAnsi="新細明體"/>
                <w:noProof/>
                <w:sz w:val="20"/>
              </w:rPr>
              <w:t>144,011,768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0AA52034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8B1ABE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7BD11B97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AF3EB3">
              <w:rPr>
                <w:rFonts w:ascii="新細明體" w:hAnsi="新細明體"/>
                <w:noProof/>
                <w:sz w:val="20"/>
              </w:rPr>
              <w:t>144,011,768</w:t>
            </w:r>
          </w:p>
        </w:tc>
      </w:tr>
      <w:tr w:rsidR="00495EC1" w:rsidRPr="00AF3EB3" w14:paraId="17627115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7E657CCC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投資損失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16718BCF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007A0F">
              <w:rPr>
                <w:rFonts w:ascii="新細明體" w:hAnsi="新細明體"/>
                <w:noProof/>
                <w:sz w:val="20"/>
              </w:rPr>
              <w:t>325,243,009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1D0D34AE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8B1ABE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1EAABEB2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AF3EB3">
              <w:rPr>
                <w:rFonts w:ascii="新細明體" w:hAnsi="新細明體"/>
                <w:noProof/>
                <w:sz w:val="20"/>
              </w:rPr>
              <w:t>325,243,009</w:t>
            </w:r>
          </w:p>
        </w:tc>
      </w:tr>
      <w:tr w:rsidR="00495EC1" w:rsidRPr="00AF3EB3" w14:paraId="21411CC0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3698F1DF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利息費用及手續費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2483B72E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007A0F">
              <w:rPr>
                <w:rFonts w:ascii="新細明體" w:hAnsi="新細明體"/>
                <w:noProof/>
                <w:sz w:val="20"/>
              </w:rPr>
              <w:t>1,761,568,451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6C1717E8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8B1ABE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4CFD01F6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AF3EB3">
              <w:rPr>
                <w:rFonts w:ascii="新細明體" w:hAnsi="新細明體"/>
                <w:noProof/>
                <w:sz w:val="20"/>
              </w:rPr>
              <w:t>1,761,568,451</w:t>
            </w:r>
          </w:p>
        </w:tc>
      </w:tr>
      <w:tr w:rsidR="00495EC1" w:rsidRPr="00AF3EB3" w14:paraId="6002617B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shd w:val="clear" w:color="auto" w:fill="auto"/>
            <w:vAlign w:val="center"/>
          </w:tcPr>
          <w:p w14:paraId="59F8B82E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75C14">
              <w:rPr>
                <w:rFonts w:ascii="標楷體" w:eastAsia="標楷體" w:hAnsi="標楷體" w:hint="eastAsia"/>
                <w:noProof/>
                <w:sz w:val="20"/>
              </w:rPr>
              <w:t>折舊、折耗及攤銷</w:t>
            </w:r>
          </w:p>
        </w:tc>
        <w:tc>
          <w:tcPr>
            <w:tcW w:w="5164" w:type="dxa"/>
            <w:shd w:val="clear" w:color="auto" w:fill="auto"/>
            <w:vAlign w:val="center"/>
          </w:tcPr>
          <w:p w14:paraId="35BEB306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007A0F">
              <w:rPr>
                <w:rFonts w:ascii="新細明體" w:hAnsi="新細明體"/>
                <w:noProof/>
                <w:sz w:val="20"/>
              </w:rPr>
              <w:t>5,734,320,219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6FE6BFC0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8B1ABE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5165" w:type="dxa"/>
            <w:shd w:val="clear" w:color="auto" w:fill="auto"/>
            <w:vAlign w:val="center"/>
          </w:tcPr>
          <w:p w14:paraId="02570909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sz w:val="20"/>
              </w:rPr>
            </w:pPr>
            <w:r w:rsidRPr="00AF3EB3">
              <w:rPr>
                <w:rFonts w:ascii="新細明體" w:hAnsi="新細明體"/>
                <w:noProof/>
                <w:sz w:val="20"/>
              </w:rPr>
              <w:t>5,734,320,219</w:t>
            </w:r>
          </w:p>
        </w:tc>
      </w:tr>
      <w:tr w:rsidR="00495EC1" w:rsidRPr="00AF3EB3" w14:paraId="5AC2F76E" w14:textId="77777777" w:rsidTr="00FB0D7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282E7" w14:textId="77777777" w:rsidR="00495EC1" w:rsidRPr="00075C14" w:rsidRDefault="00495EC1" w:rsidP="00FB0D71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75C14">
              <w:rPr>
                <w:rFonts w:ascii="標楷體" w:eastAsia="標楷體" w:hAnsi="標楷體" w:hint="eastAsia"/>
                <w:b/>
                <w:noProof/>
                <w:sz w:val="20"/>
              </w:rPr>
              <w:t>收支餘絀</w:t>
            </w:r>
          </w:p>
        </w:tc>
        <w:tc>
          <w:tcPr>
            <w:tcW w:w="5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4B2E2" w14:textId="77777777" w:rsidR="00495EC1" w:rsidRPr="00075C14" w:rsidRDefault="00495EC1" w:rsidP="00FB0D7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83FC7">
              <w:rPr>
                <w:rFonts w:ascii="新細明體" w:hAnsi="新細明體"/>
                <w:b/>
                <w:noProof/>
                <w:sz w:val="20"/>
              </w:rPr>
              <w:t>16,005,587,012</w:t>
            </w:r>
          </w:p>
        </w:tc>
        <w:tc>
          <w:tcPr>
            <w:tcW w:w="51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F4F36" w14:textId="77777777" w:rsidR="00495EC1" w:rsidRPr="00007600" w:rsidRDefault="00495EC1" w:rsidP="00FB0D71">
            <w:pPr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007600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51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E8C8E" w14:textId="77777777" w:rsidR="00495EC1" w:rsidRPr="00AF3EB3" w:rsidRDefault="00495EC1" w:rsidP="00FB0D71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F3EB3">
              <w:rPr>
                <w:rFonts w:ascii="新細明體" w:hAnsi="新細明體"/>
                <w:b/>
                <w:noProof/>
                <w:sz w:val="20"/>
              </w:rPr>
              <w:t>16,005,587,012</w:t>
            </w:r>
          </w:p>
        </w:tc>
      </w:tr>
    </w:tbl>
    <w:p w14:paraId="19611607" w14:textId="77777777" w:rsidR="00495EC1" w:rsidRDefault="00495EC1" w:rsidP="00FB0D71">
      <w:pPr>
        <w:spacing w:line="20" w:lineRule="exact"/>
        <w:rPr>
          <w:rFonts w:ascii="標楷體" w:eastAsia="標楷體" w:hAnsi="標楷體"/>
          <w:sz w:val="18"/>
          <w:szCs w:val="18"/>
        </w:rPr>
        <w:sectPr w:rsidR="00495EC1" w:rsidSect="00FB0D71">
          <w:footerReference w:type="even" r:id="rId20"/>
          <w:footerReference w:type="default" r:id="rId21"/>
          <w:headerReference w:type="first" r:id="rId22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p w14:paraId="049B1A9F" w14:textId="2CE647E6" w:rsidR="00495EC1" w:rsidRPr="0048745A" w:rsidRDefault="00495EC1" w:rsidP="00FB0D71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tbl>
      <w:tblPr>
        <w:tblW w:w="2097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920"/>
        <w:gridCol w:w="709"/>
        <w:gridCol w:w="1354"/>
        <w:gridCol w:w="2063"/>
        <w:gridCol w:w="2063"/>
        <w:gridCol w:w="2063"/>
        <w:gridCol w:w="2064"/>
        <w:gridCol w:w="2063"/>
        <w:gridCol w:w="2063"/>
        <w:gridCol w:w="2063"/>
        <w:gridCol w:w="2064"/>
      </w:tblGrid>
      <w:tr w:rsidR="00FB0D71" w14:paraId="1B97D51A" w14:textId="77777777" w:rsidTr="00FB0D71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501C6EF" w14:textId="77777777" w:rsidR="00FB0D71" w:rsidRPr="001D79E3" w:rsidRDefault="00FB0D71" w:rsidP="003C406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503992AB" w14:textId="77777777" w:rsidR="00FB0D71" w:rsidRPr="001D79E3" w:rsidRDefault="00FB0D71" w:rsidP="00FB0D7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860" w:type="dxa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4BBC8DC6" w14:textId="77777777" w:rsidR="00FB0D71" w:rsidRPr="005C62A3" w:rsidRDefault="00FB0D71" w:rsidP="00FB0D71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FB0D71" w14:paraId="1F53047E" w14:textId="77777777" w:rsidTr="00FB0D71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AD6F6B3" w14:textId="77777777" w:rsidR="00FB0D71" w:rsidRPr="001D79E3" w:rsidRDefault="00FB0D71" w:rsidP="003C4065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3C309F8" w14:textId="77777777" w:rsidR="00FB0D71" w:rsidRPr="001D79E3" w:rsidRDefault="00FB0D71" w:rsidP="00FB0D71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860" w:type="dxa"/>
            <w:gridSpan w:val="9"/>
            <w:vMerge/>
            <w:tcBorders>
              <w:left w:val="nil"/>
            </w:tcBorders>
            <w:shd w:val="clear" w:color="auto" w:fill="auto"/>
            <w:vAlign w:val="center"/>
          </w:tcPr>
          <w:p w14:paraId="3C6239DF" w14:textId="77777777" w:rsidR="00FB0D71" w:rsidRPr="00CC0D84" w:rsidRDefault="00FB0D71" w:rsidP="00FB0D71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FB0D71" w14:paraId="55D1BC00" w14:textId="77777777" w:rsidTr="00FB0D71">
        <w:trPr>
          <w:cantSplit/>
          <w:tblHeader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4EE01F81" w14:textId="77777777" w:rsidR="00FB0D71" w:rsidRDefault="00FB0D71" w:rsidP="00FB0D71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07256784" w14:textId="77777777" w:rsidR="00FB0D71" w:rsidRDefault="00FB0D71" w:rsidP="00FB0D71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0E9A7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新北市議會</w:t>
            </w:r>
          </w:p>
          <w:p w14:paraId="5B107612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主管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E788B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71B32477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主管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ADD60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6A5B4DF7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民政局主管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CAEF5F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434DF15E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地政局主管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318588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26DC78D7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4A00D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794D0BA7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財政局主管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50C77" w14:textId="77777777" w:rsidR="00FB0D71" w:rsidRDefault="00FB0D71" w:rsidP="00FB0D7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717C0260" w14:textId="77777777" w:rsidR="00FB0D71" w:rsidRDefault="00FB0D71" w:rsidP="00FB0D7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教育局主管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741237" w14:textId="77777777" w:rsidR="00FB0D71" w:rsidRDefault="00FB0D71" w:rsidP="00FB0D7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28EB8CD7" w14:textId="77777777" w:rsidR="00FB0D71" w:rsidRDefault="00FB0D71" w:rsidP="00FB0D7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文化局主管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6EB2B" w14:textId="77777777" w:rsidR="00FB0D71" w:rsidRDefault="00FB0D71" w:rsidP="00FB0D7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25F8D35F" w14:textId="77777777" w:rsidR="00FB0D71" w:rsidRDefault="00FB0D71" w:rsidP="00FB0D7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農業局主管</w:t>
            </w:r>
          </w:p>
        </w:tc>
      </w:tr>
      <w:tr w:rsidR="00FB0D71" w:rsidRPr="00F604A1" w14:paraId="5417C7CD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A2639B1" w14:textId="77777777" w:rsidR="00FB0D71" w:rsidRPr="00F604A1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604A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5780388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1,092,755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D049AB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331,003,844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4AFF68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1,148,429,632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D91A51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3,806,465,888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6777031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355,069,932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BBFBD1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142,893,047,944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5C4F1D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17,476,502,078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F7FB06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246,103,563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70A0638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481,181,332</w:t>
            </w:r>
          </w:p>
        </w:tc>
      </w:tr>
      <w:tr w:rsidR="00FB0D71" w:rsidRPr="00F604A1" w14:paraId="6B78E7EB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F58EA80" w14:textId="77777777" w:rsidR="00FB0D71" w:rsidRPr="00F604A1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604A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稅課收入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012900F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D172D7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D3731D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11,703,088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980497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798ED3B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147,611,350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75E3E6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125,694,999,272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58D8EC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343,159,744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2AB1E2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26,492,628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09B1222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51,249,403</w:t>
            </w:r>
          </w:p>
        </w:tc>
      </w:tr>
      <w:tr w:rsidR="00FB0D71" w14:paraId="69756C4C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18661ED4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遺產及贈與稅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20B9799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67B6AA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7B6803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F61ED7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2ADFB12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29B93C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4,264,727,159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5815A7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E7855E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7984747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0D71" w14:paraId="604F40A3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8C882BD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菸酒稅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1F4C726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2CE199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7B94BF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AA50C5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18D740D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4E067A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1,203,430,581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FF4634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D927CA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57C5F4D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0D71" w14:paraId="17D77F60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B6F8734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印花稅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60A2B57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D19C0A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0006F4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BB9E1D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551ACAC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FE218E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1,971,244,760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FE2ED6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FBA4FF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099AEF3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0D71" w14:paraId="3A5438BD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13E456A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使用牌照稅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0CF9CE8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6759EE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95F1B0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09BC99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5391394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54E9AE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9,475,265,944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399686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F474B7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0D275E2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0D71" w14:paraId="6CB0513E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C118F70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土地稅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58B8A14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E10796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90E8FB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EABCF1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0033C7D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D868F4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31,270,074,763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E342AA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25635C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405A8BC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0D71" w14:paraId="13CC4803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329981B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房屋稅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2DBD22E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BF071E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24F568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8B86E0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7662310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0009B2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16,257,137,193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24C584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5E31EA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551B4FA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0D71" w14:paraId="0A8CD06D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1EF35C5B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契稅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792ACA8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9A9659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2ABB1D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FD175E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61A58DD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7403AC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2,798,667,912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61C399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3DB1AE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67A39B6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0D71" w14:paraId="5337F804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724A68F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娛樂稅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3416A84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443381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1CC757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BC35AA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3078AAC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03B9DE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362,067,412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A25A76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194A16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3E014EC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0D71" w14:paraId="195C8244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532A0F3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統籌分配稅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2255488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CCCD42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8F416A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11,703,088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716559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5EDD856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147,611,350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3537F3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58,092,383,548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543F65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343,159,744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B4E123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26,492,628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7D1E958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51,249,403</w:t>
            </w:r>
          </w:p>
        </w:tc>
      </w:tr>
      <w:tr w:rsidR="00FB0D71" w:rsidRPr="00F604A1" w14:paraId="14FCAF6D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CFE332A" w14:textId="77777777" w:rsidR="00FB0D71" w:rsidRPr="00F604A1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604A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工程受益費收入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0EFD782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CF8066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2197B4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69B039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63E4DB6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DC185F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6,083,807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43DFBA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8EBE6B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4D00064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B0D71" w:rsidRPr="00F604A1" w14:paraId="6127AD35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CE2AAD6" w14:textId="77777777" w:rsidR="00FB0D71" w:rsidRPr="00F604A1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604A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5EC09D1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800,000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E579B4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13,015,225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1EBD7E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9,599,530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FC71AE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52,580,472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445FE32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27,133,590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D9A949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194,111,690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E43C9B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4,681,228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99D347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3,899,959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0EF17BD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54,506,438</w:t>
            </w:r>
          </w:p>
        </w:tc>
      </w:tr>
      <w:tr w:rsidR="00FB0D71" w:rsidRPr="00F604A1" w14:paraId="27DC9CC8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A2CB181" w14:textId="77777777" w:rsidR="00FB0D71" w:rsidRPr="00F604A1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604A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規費收入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2FA2873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16,526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92B262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141,288,930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763445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953,829,209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642855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1,883,944,960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1102477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802,169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F7CEA3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2,425,138,313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632F49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BDEE55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67,738,008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7110AD7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26,412,884</w:t>
            </w:r>
          </w:p>
        </w:tc>
      </w:tr>
      <w:tr w:rsidR="00FB0D71" w:rsidRPr="00F604A1" w14:paraId="114DAFCD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5776E9C" w14:textId="77777777" w:rsidR="00FB0D71" w:rsidRPr="00F604A1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604A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61DB3B3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276,229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27BF0C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148,011,440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7D0811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28,460,945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4F5532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4,065,424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0283EC6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16,389,007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A11720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872,740,764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A514AD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11,436,241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BB217F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32,231,934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4A4D449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11,307,462</w:t>
            </w:r>
          </w:p>
        </w:tc>
      </w:tr>
      <w:tr w:rsidR="00FB0D71" w:rsidRPr="00F604A1" w14:paraId="65ADB08A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C5DF581" w14:textId="77777777" w:rsidR="00FB0D71" w:rsidRPr="00F604A1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604A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營業盈餘及事業收入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6BA0523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080027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9EA94D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75E177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1,700,000,000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7FB6F71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932E6E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0D218B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70C1A8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666256E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B0D71" w:rsidRPr="00F604A1" w14:paraId="0949474A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35A944B" w14:textId="77777777" w:rsidR="00FB0D71" w:rsidRPr="00F604A1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604A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54F7EC3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62EEF0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1,100,000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195881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129,876,714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093717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30,840,000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2374AD2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162,404,685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E23C9F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13,607,317,501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E0730C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17,116,154,954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4E69F9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98,262,304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1E85ACF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335,749,729</w:t>
            </w:r>
          </w:p>
        </w:tc>
      </w:tr>
      <w:tr w:rsidR="00FB0D71" w:rsidRPr="00F604A1" w14:paraId="2376FA0A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B40A744" w14:textId="77777777" w:rsidR="00FB0D71" w:rsidRPr="00F604A1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604A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捐獻及贈與收入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5A5DBD2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92F99F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1,020,000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232E6D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13,077,662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5CF53F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3DD641D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FA7C32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1F6429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760,000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F64DCF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140,229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7B7DC83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B0D71" w:rsidRPr="00F604A1" w14:paraId="6C68F217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663287A" w14:textId="77777777" w:rsidR="00FB0D71" w:rsidRPr="00F604A1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604A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451497C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210784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26,568,249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CE214D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1,882,484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846D4B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135,035,032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305B9BC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729,131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57390E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92,656,597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D8A106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309,911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4A44B9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17,338,501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1DF573D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1,955,416</w:t>
            </w:r>
          </w:p>
        </w:tc>
      </w:tr>
    </w:tbl>
    <w:p w14:paraId="111C3C0B" w14:textId="77777777" w:rsidR="00FB0D71" w:rsidRDefault="00FB0D71" w:rsidP="00FB0D71"/>
    <w:p w14:paraId="7A1030D8" w14:textId="77777777" w:rsidR="006A112D" w:rsidRDefault="006A112D" w:rsidP="00FB0D71">
      <w:pPr>
        <w:sectPr w:rsidR="006A112D" w:rsidSect="00FB0D71">
          <w:headerReference w:type="first" r:id="rId23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p w14:paraId="033823D4" w14:textId="23511E9D" w:rsidR="00FB0D71" w:rsidRPr="00704DCC" w:rsidRDefault="00FB0D71" w:rsidP="00FB0D71"/>
    <w:tbl>
      <w:tblPr>
        <w:tblW w:w="2097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920"/>
        <w:gridCol w:w="709"/>
        <w:gridCol w:w="1354"/>
        <w:gridCol w:w="2063"/>
        <w:gridCol w:w="2063"/>
        <w:gridCol w:w="2063"/>
        <w:gridCol w:w="2064"/>
        <w:gridCol w:w="2063"/>
        <w:gridCol w:w="2063"/>
        <w:gridCol w:w="2063"/>
        <w:gridCol w:w="2064"/>
      </w:tblGrid>
      <w:tr w:rsidR="00FB0D71" w14:paraId="0D7E8BAA" w14:textId="77777777" w:rsidTr="00FB0D71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BC3277A" w14:textId="77777777" w:rsidR="00FB0D71" w:rsidRPr="001D79E3" w:rsidRDefault="00FB0D71" w:rsidP="00FB0D7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28CE344A" w14:textId="77777777" w:rsidR="00FB0D71" w:rsidRPr="001D79E3" w:rsidRDefault="00FB0D71" w:rsidP="00FB0D7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860" w:type="dxa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09B8B182" w14:textId="77777777" w:rsidR="00FB0D71" w:rsidRPr="005C62A3" w:rsidRDefault="00FB0D71" w:rsidP="00FB0D71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FB0D71" w14:paraId="3CAFEA3F" w14:textId="77777777" w:rsidTr="00FB0D71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AC0BE84" w14:textId="77777777" w:rsidR="00FB0D71" w:rsidRPr="001D79E3" w:rsidRDefault="00FB0D71" w:rsidP="00FB0D7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F59ABE9" w14:textId="77777777" w:rsidR="00FB0D71" w:rsidRPr="001D79E3" w:rsidRDefault="00FB0D71" w:rsidP="00FB0D71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860" w:type="dxa"/>
            <w:gridSpan w:val="9"/>
            <w:vMerge/>
            <w:tcBorders>
              <w:left w:val="nil"/>
            </w:tcBorders>
            <w:shd w:val="clear" w:color="auto" w:fill="auto"/>
            <w:vAlign w:val="center"/>
          </w:tcPr>
          <w:p w14:paraId="0E25014F" w14:textId="77777777" w:rsidR="00FB0D71" w:rsidRPr="00CC0D84" w:rsidRDefault="00FB0D71" w:rsidP="00FB0D71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FB0D71" w14:paraId="04C821E3" w14:textId="77777777" w:rsidTr="00FB0D71">
        <w:trPr>
          <w:cantSplit/>
          <w:tblHeader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43BA55B8" w14:textId="77777777" w:rsidR="00FB0D71" w:rsidRDefault="00FB0D71" w:rsidP="00FB0D71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5E773DB9" w14:textId="77777777" w:rsidR="00FB0D71" w:rsidRDefault="00FB0D71" w:rsidP="00FB0D71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7BFCB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35D5A391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經濟發展局主管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0BCD4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3188F1F9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社會局主管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7B8F1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3C3EED70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衛生局主管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7AD24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6E2A148B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環境保護局主管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309DC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757E3661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工務局主管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F911F1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3F31F0D7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13AF9" w14:textId="77777777" w:rsidR="00FB0D71" w:rsidRDefault="00FB0D71" w:rsidP="00FB0D7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36705E9D" w14:textId="77777777" w:rsidR="00FB0D71" w:rsidRDefault="00FB0D71" w:rsidP="00FB0D7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水利局主管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A8621" w14:textId="77777777" w:rsidR="00FB0D71" w:rsidRDefault="00FB0D71" w:rsidP="00FB0D7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33285257" w14:textId="77777777" w:rsidR="00FB0D71" w:rsidRDefault="00FB0D71" w:rsidP="00FB0D7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交通局主管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BAFD8" w14:textId="77777777" w:rsidR="00FB0D71" w:rsidRDefault="00FB0D71" w:rsidP="00FB0D7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68C5BBF2" w14:textId="77777777" w:rsidR="00FB0D71" w:rsidRDefault="00FB0D71" w:rsidP="00FB0D7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勞工局主管</w:t>
            </w:r>
          </w:p>
        </w:tc>
      </w:tr>
      <w:tr w:rsidR="00FB0D71" w:rsidRPr="00B31620" w14:paraId="07156B9C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CC8B552" w14:textId="77777777" w:rsidR="00FB0D71" w:rsidRPr="00B31620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3162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0AE0B29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656,072,894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92F9C8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8,042,600,429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2959D5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10,021,113,544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0C1334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3,685,666,046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2ED9C2A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2,196,770,096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30D448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3,229,078,012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F0BC4C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3,951,136,031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189650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3,348,113,993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6EF6A49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249,965,750</w:t>
            </w:r>
          </w:p>
        </w:tc>
      </w:tr>
      <w:tr w:rsidR="00FB0D71" w:rsidRPr="00B31620" w14:paraId="60E1437F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BCDF40C" w14:textId="77777777" w:rsidR="00FB0D71" w:rsidRPr="00B31620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3162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稅課收入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071848E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10,000,000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9B27A6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F0E6DC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796332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68351A0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211,564,542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835A8C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212,603,110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D99F49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64984E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7,681,000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3D7C33F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2,938,000</w:t>
            </w:r>
          </w:p>
        </w:tc>
      </w:tr>
      <w:tr w:rsidR="00FB0D71" w14:paraId="3DCD186E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CE739A7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遺產及贈與稅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0D9B7F5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170942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6F17A4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8EDFB1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4CC7A69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24F7A0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E0A143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3B69DD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4FD1C70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0D71" w14:paraId="13F39AE2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02F1958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菸酒稅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29EBEF3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B456EF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1BFF63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C55840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47B7F26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6DAAFF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E9E1F3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320D56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2DA7A86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0D71" w14:paraId="1802B1A9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3899D6E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印花稅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516949D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F41D45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B7C837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2CB84D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34B39FB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A0416F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9F2AF0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E3114C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2BF603F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0D71" w14:paraId="4CB24A55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A666A33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使用牌照稅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0604FD2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8704D6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755736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43834B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7B4B409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0F9170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EF62AD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4D70B4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48D9202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0D71" w14:paraId="27C8F3C5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EDA8F7E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土地稅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51BFD53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762EC4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90E549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5CF78D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335CEB5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EBC2FE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486BAE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FBE52F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6382B0E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0D71" w14:paraId="00E76143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33C9758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房屋稅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2686EF7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19CD88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92AC2E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882E87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711BDB1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4B0E95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1F5266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4CEBE7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1A6DC9E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0D71" w14:paraId="502C2505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78AFF9C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契稅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3A7CED5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5A94C7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AE642E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EA04B3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46724D8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A15180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646775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85C248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61F35C6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0D71" w14:paraId="7E6BE7ED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8950F9A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娛樂稅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1984582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5373F9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38E5E4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7C3203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13B7725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FAB1CD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27E7A1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91F76E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3720BFD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B0D71" w14:paraId="280B9B13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CAD6CFB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統籌分配稅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743A92A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10,000,000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618F6B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6BDD9F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C5FD2D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432944F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211,564,542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147D26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212,603,110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B5ECFD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F586DE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7,681,000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5E7E22D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2,938,000</w:t>
            </w:r>
          </w:p>
        </w:tc>
      </w:tr>
      <w:tr w:rsidR="00FB0D71" w:rsidRPr="00B31620" w14:paraId="58369CD6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049033D" w14:textId="77777777" w:rsidR="00FB0D71" w:rsidRPr="00B31620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3162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工程受益費收入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6C0E251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5B276D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A86F87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6F5E02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21A49DC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34650F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B9D9E0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8C43B2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4B1DFB1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B0D71" w:rsidRPr="00B31620" w14:paraId="6570A5A3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22BA4C5" w14:textId="77777777" w:rsidR="00FB0D71" w:rsidRPr="00B31620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3162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1F5CEA0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34,212,071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A8B5E9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13,352,436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FB9BD3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281,590,931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39C134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265,293,494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459CB57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111,214,827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7EB012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2,943,787,367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D9739D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40,728,195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D92A15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1,283,076,762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6D44049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168,598,497</w:t>
            </w:r>
          </w:p>
        </w:tc>
      </w:tr>
      <w:tr w:rsidR="00FB0D71" w:rsidRPr="00B31620" w14:paraId="6D72E7F1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D8F526E" w14:textId="77777777" w:rsidR="00FB0D71" w:rsidRPr="00B31620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3162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規費收入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6E5A153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111,305,300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0ED7F6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9,349,353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23C8B5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14,932,999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7B9B5E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17,811,980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5A838AE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219,446,732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3757F3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19,242,475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D9D2D2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1,252,920,411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1DA0D6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12,670,012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4541194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5,685,934</w:t>
            </w:r>
          </w:p>
        </w:tc>
      </w:tr>
      <w:tr w:rsidR="00FB0D71" w:rsidRPr="00B31620" w14:paraId="694CB7D3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C390920" w14:textId="77777777" w:rsidR="00FB0D71" w:rsidRPr="00B31620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3162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6320052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244,607,248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E71FAF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9,949,226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5B4A04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33,015,138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D74BA0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15,902,609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52106A6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220,547,574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ACF4B3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8,872,713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D8617C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119,611,339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C4A5AF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12,186,371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4B8FDE3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990,220</w:t>
            </w:r>
          </w:p>
        </w:tc>
      </w:tr>
      <w:tr w:rsidR="00FB0D71" w:rsidRPr="00B31620" w14:paraId="473326B1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F34FD4F" w14:textId="77777777" w:rsidR="00FB0D71" w:rsidRPr="00B31620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3162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營業盈餘及事業收入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6EE6898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D35F07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95777A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B94FFE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4E2A256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1E983D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674658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A68381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6,475,000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7B3BFBA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B0D71" w:rsidRPr="00B31620" w14:paraId="3C58DC29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10601E1C" w14:textId="77777777" w:rsidR="00FB0D71" w:rsidRPr="00B31620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3162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526FC86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118,155,212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568D68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5,849,852,208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1FB36E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9,656,567,723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D766D1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201,436,619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23452E5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1,402,806,118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01028B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36,912,542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6F684D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2,246,245,020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A52105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1,860,899,328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69494E9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65,006,428</w:t>
            </w:r>
          </w:p>
        </w:tc>
      </w:tr>
      <w:tr w:rsidR="00FB0D71" w:rsidRPr="00B31620" w14:paraId="4AF5CC91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802DA8D" w14:textId="77777777" w:rsidR="00FB0D71" w:rsidRPr="00B31620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3162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捐獻及贈與收入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60871BE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136,174,000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A464E1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62F057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4F1DE7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336,837,262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0DF0E14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1,400,000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CFE933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D638B6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273,160,194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EE9205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008A0BD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FB0D71" w:rsidRPr="00B31620" w14:paraId="7655F669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2B5A1C1" w14:textId="77777777" w:rsidR="00FB0D71" w:rsidRPr="00B31620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3162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2063" w:type="dxa"/>
            <w:gridSpan w:val="2"/>
            <w:shd w:val="clear" w:color="auto" w:fill="auto"/>
            <w:vAlign w:val="center"/>
          </w:tcPr>
          <w:p w14:paraId="1D0B4E9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1,619,063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5D1E84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2,160,097,206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70C85F8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35,006,753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204B9C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2,848,384,082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1A588A2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29,790,303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1B9834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7,659,805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4ED93E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18,470,872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94FFAB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165,125,520</w:t>
            </w:r>
          </w:p>
        </w:tc>
        <w:tc>
          <w:tcPr>
            <w:tcW w:w="2064" w:type="dxa"/>
            <w:shd w:val="clear" w:color="auto" w:fill="auto"/>
            <w:vAlign w:val="center"/>
          </w:tcPr>
          <w:p w14:paraId="4C51B9E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6,746,671</w:t>
            </w:r>
          </w:p>
        </w:tc>
      </w:tr>
    </w:tbl>
    <w:p w14:paraId="5ADB0105" w14:textId="77777777" w:rsidR="00FB0D71" w:rsidRDefault="00FB0D71" w:rsidP="00FB0D71"/>
    <w:p w14:paraId="1EC305CB" w14:textId="77777777" w:rsidR="00FB0D71" w:rsidRPr="00704DCC" w:rsidRDefault="00FB0D71" w:rsidP="00FB0D71">
      <w:r>
        <w:br w:type="page"/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920"/>
        <w:gridCol w:w="709"/>
        <w:gridCol w:w="1612"/>
        <w:gridCol w:w="2321"/>
        <w:gridCol w:w="2321"/>
        <w:gridCol w:w="2321"/>
        <w:gridCol w:w="2321"/>
        <w:gridCol w:w="2321"/>
        <w:gridCol w:w="2321"/>
        <w:gridCol w:w="2322"/>
      </w:tblGrid>
      <w:tr w:rsidR="00FB0D71" w14:paraId="52A73664" w14:textId="77777777" w:rsidTr="00FB0D71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C20294" w14:textId="77777777" w:rsidR="00FB0D71" w:rsidRPr="001D79E3" w:rsidRDefault="00FB0D71" w:rsidP="00FB0D7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3FE9CCB2" w14:textId="77777777" w:rsidR="00FB0D71" w:rsidRPr="001D79E3" w:rsidRDefault="00FB0D71" w:rsidP="00FB0D7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860" w:type="dxa"/>
            <w:gridSpan w:val="8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075E95D8" w14:textId="77777777" w:rsidR="00FB0D71" w:rsidRPr="005C62A3" w:rsidRDefault="00FB0D71" w:rsidP="00FB0D71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FB0D71" w14:paraId="187DD71E" w14:textId="77777777" w:rsidTr="00FB0D71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3DE79A2" w14:textId="77777777" w:rsidR="00FB0D71" w:rsidRPr="001D79E3" w:rsidRDefault="00FB0D71" w:rsidP="00FB0D7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8ED3DDA" w14:textId="77777777" w:rsidR="00FB0D71" w:rsidRPr="001D79E3" w:rsidRDefault="00FB0D71" w:rsidP="00FB0D71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860" w:type="dxa"/>
            <w:gridSpan w:val="8"/>
            <w:vMerge/>
            <w:tcBorders>
              <w:left w:val="nil"/>
            </w:tcBorders>
            <w:shd w:val="clear" w:color="auto" w:fill="auto"/>
            <w:vAlign w:val="center"/>
          </w:tcPr>
          <w:p w14:paraId="006AB3BC" w14:textId="77777777" w:rsidR="00FB0D71" w:rsidRPr="00CC0D84" w:rsidRDefault="00FB0D71" w:rsidP="00FB0D71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FB0D71" w14:paraId="534A388D" w14:textId="77777777" w:rsidTr="00FB0D71">
        <w:trPr>
          <w:cantSplit/>
          <w:tblHeader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2EB246A2" w14:textId="77777777" w:rsidR="00FB0D71" w:rsidRDefault="00FB0D71" w:rsidP="00FB0D71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084C84B1" w14:textId="77777777" w:rsidR="00FB0D71" w:rsidRDefault="00FB0D71" w:rsidP="00FB0D71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B2F3C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48A00A71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原住民族行政局主管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D7A07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05FF2461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城鄉發展局主管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235BCE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6F85BB02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觀光旅遊局主管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43F5F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新北市政府</w:t>
            </w:r>
          </w:p>
          <w:p w14:paraId="38E02542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客家事務局主管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0237A9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121E0A57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捷運工程局主管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7F6B12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243B659C" w14:textId="77777777" w:rsidR="00FB0D71" w:rsidRDefault="00FB0D71" w:rsidP="00FB0D7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青年局主管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5E3DF" w14:textId="77777777" w:rsidR="00FB0D71" w:rsidRDefault="00FB0D71" w:rsidP="00FB0D7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新北市政府</w:t>
            </w:r>
          </w:p>
          <w:p w14:paraId="7DF39F73" w14:textId="77777777" w:rsidR="00FB0D71" w:rsidRDefault="00FB0D71" w:rsidP="00FB0D7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體育局主管</w:t>
            </w:r>
          </w:p>
        </w:tc>
        <w:tc>
          <w:tcPr>
            <w:tcW w:w="2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8FCE3" w14:textId="77777777" w:rsidR="00FB0D71" w:rsidRDefault="00FB0D71" w:rsidP="00FB0D7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合計</w:t>
            </w:r>
          </w:p>
        </w:tc>
      </w:tr>
      <w:tr w:rsidR="00FB0D71" w:rsidRPr="00D167F6" w14:paraId="5C3212C0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16859E1" w14:textId="77777777" w:rsidR="00FB0D71" w:rsidRPr="00D167F6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67F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7B4CF2B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200,837,397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208387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3,511,901,203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06BDD5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99,853,396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5181D5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36,079,716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92A634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3,719,734,095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1A3072D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3,915,884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FB365B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862,534,805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3052311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210,554,270,259</w:t>
            </w:r>
          </w:p>
        </w:tc>
      </w:tr>
      <w:tr w:rsidR="00FB0D71" w:rsidRPr="00D167F6" w14:paraId="7824AC8E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8062FF6" w14:textId="77777777" w:rsidR="00FB0D71" w:rsidRPr="00D167F6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67F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稅課收入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706AAC8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769D82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295A4E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1E5461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3BE64A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A27358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D3D5FF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16989F5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126,720,002,137</w:t>
            </w:r>
          </w:p>
        </w:tc>
      </w:tr>
      <w:tr w:rsidR="00FB0D71" w14:paraId="79BFFBB0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1FCC464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遺產及贈與稅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4906ED1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9C2977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939CA0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90977C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B447DA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D948B1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6A9BAA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386AF18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4,264,727,159</w:t>
            </w:r>
          </w:p>
        </w:tc>
      </w:tr>
      <w:tr w:rsidR="00FB0D71" w14:paraId="2F9E0EE9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5278B9E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菸酒稅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69240FD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780134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77706DC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F301CB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3CBA0B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15E1FB8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197A47F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0327F99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1,203,430,581</w:t>
            </w:r>
          </w:p>
        </w:tc>
      </w:tr>
      <w:tr w:rsidR="00FB0D71" w14:paraId="15FC8465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DAED550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印花稅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173A58A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467921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45BBE7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EA6B3B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C49878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BE18FF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775D316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4D3C1B9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1,971,244,760</w:t>
            </w:r>
          </w:p>
        </w:tc>
      </w:tr>
      <w:tr w:rsidR="00FB0D71" w14:paraId="09C4BCA5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136FE42C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使用牌照稅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4691186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7628FB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B2F7CC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7D395D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B28635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7782C0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83E6C4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7DCBAD4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9,475,265,944</w:t>
            </w:r>
          </w:p>
        </w:tc>
      </w:tr>
      <w:tr w:rsidR="00FB0D71" w14:paraId="4F649D1A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B85ACAE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土地稅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323E658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1EC9CF7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F29303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A2BB75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A24C2F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1F58797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037934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0F190F1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31,270,074,763</w:t>
            </w:r>
          </w:p>
        </w:tc>
      </w:tr>
      <w:tr w:rsidR="00FB0D71" w14:paraId="25DEFA8D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1EBCDAD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房屋稅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2E3E60E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A177B5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1E2BBA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244C3D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31ACDD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657F27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16FEC4D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46D2F3C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16,257,137,193</w:t>
            </w:r>
          </w:p>
        </w:tc>
      </w:tr>
      <w:tr w:rsidR="00FB0D71" w14:paraId="5F8A8CC2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63EC438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契稅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60FA7FB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5038F5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749EC4F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9F7E33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5D4B5F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C545C7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B6BA4A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4B999F8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2,798,667,912</w:t>
            </w:r>
          </w:p>
        </w:tc>
      </w:tr>
      <w:tr w:rsidR="00FB0D71" w14:paraId="3CA329AB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146D294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娛樂稅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75096B6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5694C7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3A8591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C6F711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A5385F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146DDB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6B4D44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623F977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362,067,412</w:t>
            </w:r>
          </w:p>
        </w:tc>
      </w:tr>
      <w:tr w:rsidR="00FB0D71" w14:paraId="064A712D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A8252BF" w14:textId="77777777" w:rsidR="00FB0D71" w:rsidRDefault="00FB0D71" w:rsidP="00FB0D71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07D1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統籌分配稅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54AD4A1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17014DD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814355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A4FAE6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DE1ECF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F4DD51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17F4C71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2487BC2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F2060">
              <w:rPr>
                <w:rFonts w:ascii="新細明體" w:hAnsi="新細明體"/>
                <w:noProof/>
                <w:sz w:val="20"/>
              </w:rPr>
              <w:t>59,117,386,413</w:t>
            </w:r>
          </w:p>
        </w:tc>
      </w:tr>
      <w:tr w:rsidR="00FB0D71" w:rsidRPr="00D167F6" w14:paraId="4BF785D5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0E47D9F" w14:textId="77777777" w:rsidR="00FB0D71" w:rsidRPr="00D167F6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67F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工程受益費收入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08B4386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4E44972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4E24A3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8461BD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74A6C43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CC3871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42368D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4D79928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6,083,807</w:t>
            </w:r>
          </w:p>
        </w:tc>
      </w:tr>
      <w:tr w:rsidR="00FB0D71" w:rsidRPr="00D167F6" w14:paraId="2C26DEE5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1D62414" w14:textId="77777777" w:rsidR="00FB0D71" w:rsidRPr="00D167F6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67F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3F32FC1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311,509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1FDDCB1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22,312,953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308401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18,028,133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E8F079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42,564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02250B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F8067A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464,603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C1581A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816,826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401CCE6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5,544,159,300</w:t>
            </w:r>
          </w:p>
        </w:tc>
      </w:tr>
      <w:tr w:rsidR="00FB0D71" w:rsidRPr="00D167F6" w14:paraId="4A53DAC9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A41C7BD" w14:textId="77777777" w:rsidR="00FB0D71" w:rsidRPr="00D167F6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67F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規費收入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7898819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26,280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DB149B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16,438,227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565B7B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2,242,046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A44BC5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1,342,900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9FA5AE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45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47E2F1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7E0DFF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15,636,172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68FCEE6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7,198,221,865</w:t>
            </w:r>
          </w:p>
        </w:tc>
      </w:tr>
      <w:tr w:rsidR="00FB0D71" w:rsidRPr="00D167F6" w14:paraId="104B0226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DFD2F48" w14:textId="77777777" w:rsidR="00FB0D71" w:rsidRPr="00D167F6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67F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450BA3F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8,522,531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A9E072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5,944,023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B856DD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46,123,504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8D4731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718,530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94F9E2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72,126,645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E7340D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1,706,846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168B6FE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121,691,813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7E514ED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2,047,435,776</w:t>
            </w:r>
          </w:p>
        </w:tc>
      </w:tr>
      <w:tr w:rsidR="00FB0D71" w:rsidRPr="00D167F6" w14:paraId="2827F636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89E3683" w14:textId="77777777" w:rsidR="00FB0D71" w:rsidRPr="00D167F6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67F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營業盈餘及事業收入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589DF6B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F0F7E8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3,000,000,000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07536D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BC69CD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D7CCFA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59,867,405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8374629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B8B5C7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7C67760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4,766,342,405</w:t>
            </w:r>
          </w:p>
        </w:tc>
      </w:tr>
      <w:tr w:rsidR="00FB0D71" w:rsidRPr="00D167F6" w14:paraId="10EE121F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01D3F46" w14:textId="77777777" w:rsidR="00FB0D71" w:rsidRPr="00D167F6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67F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1D11291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191,312,153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662F85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449,851,391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0DDE851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31,359,990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CA48884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32,005,723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F15FC88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3,587,740,000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985B94F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1,713,098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A22E59D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639,122,011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17CF90A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57,852,691,451</w:t>
            </w:r>
          </w:p>
        </w:tc>
      </w:tr>
      <w:tr w:rsidR="00FB0D71" w:rsidRPr="00D167F6" w14:paraId="3A2C33CE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1839D780" w14:textId="77777777" w:rsidR="00FB0D71" w:rsidRPr="00D167F6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67F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捐獻及贈與收入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7E0D11B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66E10AB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78252F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2,000,000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DB5248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946DFE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5F0875B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62999ED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3A6E7285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764,569,347</w:t>
            </w:r>
          </w:p>
        </w:tc>
      </w:tr>
      <w:tr w:rsidR="00FB0D71" w:rsidRPr="00D167F6" w14:paraId="32EFBE49" w14:textId="77777777" w:rsidTr="00FB0D7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CCC375C" w14:textId="77777777" w:rsidR="00FB0D71" w:rsidRPr="00D167F6" w:rsidRDefault="00FB0D71" w:rsidP="00FB0D7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67F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2321" w:type="dxa"/>
            <w:gridSpan w:val="2"/>
            <w:shd w:val="clear" w:color="auto" w:fill="auto"/>
            <w:vAlign w:val="center"/>
          </w:tcPr>
          <w:p w14:paraId="51748FE0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664,924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7FC05AD7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17,354,609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1169DB7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99,723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515840E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1,969,999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4577D16C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0A9E8E3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31,337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31581F56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85,267,983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1CB6FC0A" w14:textId="77777777" w:rsidR="00FB0D71" w:rsidRPr="000F2060" w:rsidRDefault="00FB0D71" w:rsidP="00FB0D7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060">
              <w:rPr>
                <w:rFonts w:ascii="新細明體" w:hAnsi="新細明體"/>
                <w:b/>
                <w:noProof/>
                <w:sz w:val="20"/>
              </w:rPr>
              <w:t>5,654,764,171</w:t>
            </w:r>
          </w:p>
        </w:tc>
      </w:tr>
    </w:tbl>
    <w:p w14:paraId="3263C844" w14:textId="77777777" w:rsidR="00FB0D71" w:rsidRDefault="00FB0D71" w:rsidP="00FB0D71"/>
    <w:p w14:paraId="5D42CC13" w14:textId="77777777" w:rsidR="003A4C0A" w:rsidRDefault="003A4C0A" w:rsidP="00495EC1">
      <w:pPr>
        <w:rPr>
          <w:rFonts w:eastAsia="標楷體"/>
          <w:sz w:val="22"/>
        </w:rPr>
        <w:sectPr w:rsidR="003A4C0A" w:rsidSect="00FB0D71">
          <w:headerReference w:type="first" r:id="rId24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7"/>
        <w:gridCol w:w="2171"/>
        <w:gridCol w:w="211"/>
        <w:gridCol w:w="2268"/>
        <w:gridCol w:w="2551"/>
        <w:gridCol w:w="2552"/>
        <w:gridCol w:w="2693"/>
        <w:gridCol w:w="2410"/>
        <w:gridCol w:w="2551"/>
        <w:gridCol w:w="2552"/>
      </w:tblGrid>
      <w:tr w:rsidR="003A4C0A" w14:paraId="50E93332" w14:textId="77777777" w:rsidTr="00807858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0976E0" w14:textId="77777777" w:rsidR="003A4C0A" w:rsidRPr="001D79E3" w:rsidRDefault="003A4C0A" w:rsidP="00C66AE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3C2245B1" w14:textId="77777777" w:rsidR="003A4C0A" w:rsidRPr="001D79E3" w:rsidRDefault="003A4C0A" w:rsidP="00C66AE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09D87ABC" w14:textId="77777777" w:rsidR="003A4C0A" w:rsidRPr="005C62A3" w:rsidRDefault="003A4C0A" w:rsidP="00C66AE4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3A4C0A" w14:paraId="2B6C975C" w14:textId="77777777" w:rsidTr="00807858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D5DE826" w14:textId="77777777" w:rsidR="003A4C0A" w:rsidRPr="001D79E3" w:rsidRDefault="003A4C0A" w:rsidP="00C66AE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369FAB42" w14:textId="77777777" w:rsidR="003A4C0A" w:rsidRPr="001D79E3" w:rsidRDefault="003A4C0A" w:rsidP="00C66AE4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7"/>
            <w:vMerge/>
            <w:tcBorders>
              <w:left w:val="nil"/>
            </w:tcBorders>
            <w:vAlign w:val="center"/>
          </w:tcPr>
          <w:p w14:paraId="2679D852" w14:textId="77777777" w:rsidR="003A4C0A" w:rsidRPr="00CC0D84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3A4C0A" w14:paraId="5926F32A" w14:textId="77777777" w:rsidTr="00807858">
        <w:tc>
          <w:tcPr>
            <w:tcW w:w="2908" w:type="dxa"/>
            <w:gridSpan w:val="3"/>
            <w:tcBorders>
              <w:tl2br w:val="single" w:sz="4" w:space="0" w:color="auto"/>
            </w:tcBorders>
            <w:vAlign w:val="center"/>
          </w:tcPr>
          <w:p w14:paraId="7FF76887" w14:textId="77777777" w:rsidR="003A4C0A" w:rsidRDefault="003A4C0A" w:rsidP="00C66AE4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機關別</w:t>
            </w:r>
          </w:p>
          <w:p w14:paraId="51720784" w14:textId="77777777" w:rsidR="003A4C0A" w:rsidRDefault="003A4C0A" w:rsidP="00C66AE4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政事別</w:t>
            </w:r>
          </w:p>
        </w:tc>
        <w:tc>
          <w:tcPr>
            <w:tcW w:w="2479" w:type="dxa"/>
            <w:gridSpan w:val="2"/>
            <w:vAlign w:val="center"/>
          </w:tcPr>
          <w:p w14:paraId="1E973230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新北市議會</w:t>
            </w:r>
          </w:p>
          <w:p w14:paraId="296D301C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551" w:type="dxa"/>
            <w:vAlign w:val="center"/>
          </w:tcPr>
          <w:p w14:paraId="5CDB5F63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66E7422A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552" w:type="dxa"/>
            <w:vAlign w:val="center"/>
          </w:tcPr>
          <w:p w14:paraId="50E21FFF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0DF25235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民政局主管</w:t>
            </w:r>
          </w:p>
        </w:tc>
        <w:tc>
          <w:tcPr>
            <w:tcW w:w="2693" w:type="dxa"/>
            <w:vAlign w:val="center"/>
          </w:tcPr>
          <w:p w14:paraId="24486331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08122186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地政局主管</w:t>
            </w:r>
          </w:p>
        </w:tc>
        <w:tc>
          <w:tcPr>
            <w:tcW w:w="2410" w:type="dxa"/>
            <w:vAlign w:val="center"/>
          </w:tcPr>
          <w:p w14:paraId="3A9CD989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2E523E07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551" w:type="dxa"/>
            <w:vAlign w:val="center"/>
          </w:tcPr>
          <w:p w14:paraId="2422638B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56518C88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財政局主管</w:t>
            </w:r>
          </w:p>
        </w:tc>
        <w:tc>
          <w:tcPr>
            <w:tcW w:w="2552" w:type="dxa"/>
            <w:vAlign w:val="center"/>
          </w:tcPr>
          <w:p w14:paraId="118930B9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571EF196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教育局主管</w:t>
            </w:r>
          </w:p>
        </w:tc>
      </w:tr>
      <w:tr w:rsidR="003A4C0A" w:rsidRPr="00421EFB" w14:paraId="2BEA5638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464B6CC5" w14:textId="77777777" w:rsidR="003A4C0A" w:rsidRPr="00421EFB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1EF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5698AB97" w14:textId="77777777" w:rsidR="003A4C0A" w:rsidRPr="00421EFB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750,606,160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9FB9A85" w14:textId="77777777" w:rsidR="003A4C0A" w:rsidRPr="00421EFB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12,432,784,120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463B1EB" w14:textId="77777777" w:rsidR="003A4C0A" w:rsidRPr="00421EFB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90E57">
              <w:rPr>
                <w:rFonts w:ascii="新細明體" w:hAnsi="新細明體"/>
                <w:b/>
                <w:noProof/>
                <w:sz w:val="20"/>
              </w:rPr>
              <w:t>2,751,685,660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FAD306D" w14:textId="77777777" w:rsidR="003A4C0A" w:rsidRPr="00421EFB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90E57">
              <w:rPr>
                <w:rFonts w:ascii="新細明體" w:hAnsi="新細明體"/>
                <w:b/>
                <w:noProof/>
                <w:sz w:val="20"/>
              </w:rPr>
              <w:t>1,564,851,148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27BE4F" w14:textId="77777777" w:rsidR="003A4C0A" w:rsidRPr="00421EFB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90E57">
              <w:rPr>
                <w:rFonts w:ascii="新細明體" w:hAnsi="新細明體"/>
                <w:b/>
                <w:noProof/>
                <w:sz w:val="20"/>
              </w:rPr>
              <w:t>5,440,802,507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9BCA827" w14:textId="77777777" w:rsidR="003A4C0A" w:rsidRPr="00421EFB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90E57">
              <w:rPr>
                <w:rFonts w:ascii="新細明體" w:hAnsi="新細明體"/>
                <w:b/>
                <w:noProof/>
                <w:sz w:val="20"/>
              </w:rPr>
              <w:t>3,939,469,367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58BB6A3" w14:textId="77777777" w:rsidR="003A4C0A" w:rsidRPr="00421EFB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90E57">
              <w:rPr>
                <w:rFonts w:ascii="新細明體" w:hAnsi="新細明體"/>
                <w:b/>
                <w:noProof/>
                <w:sz w:val="20"/>
              </w:rPr>
              <w:t>73,423,546,642</w:t>
            </w:r>
          </w:p>
        </w:tc>
      </w:tr>
      <w:tr w:rsidR="003A4C0A" w14:paraId="0E4C3EC1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FA755D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755484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行政支出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36381CBA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B2DE12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1,710,737,830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FE0B7D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0BA807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3A0AC9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BC6642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ABD662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1090867A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101ABA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DE1647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立法支出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65099149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750,606,160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178226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FE8C379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9FC05C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EA38D98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7BE9F1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3CAA7B5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47D150B6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83A0E2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3.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BFB82C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民政支出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509410F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11A475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10,629,179,766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2DEE556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2,244,742,158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C10DD00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1,564,851,148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FB0ACA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5,440,802,507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D9AD4B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D9DBC8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7089F38C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1233C7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4.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593515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警政支出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3E562DA9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228DBB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7A3F089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74F9B0C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FC0F0C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DA2A95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7A06D32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5F82D561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75140A3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5.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2993F2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財務支出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6D1D5F96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E8F1F0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59632B7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248EF8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8D7690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D0A7489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2,177,900,916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525A049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58416500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40C14E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6.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44A9BA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教育支出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592FF69F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15187E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4594E5F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207FFB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DAA87B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7E70E4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BDBE7C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73,043,834,642</w:t>
            </w:r>
          </w:p>
        </w:tc>
      </w:tr>
      <w:tr w:rsidR="003A4C0A" w14:paraId="2F18428C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FCC958D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7.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923949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文化支出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72AC710B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79B6CB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92,866,524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667711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67,957,899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F2A18A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2C0738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1DD240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17B219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6141C458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BDCA0D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8.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FD42B8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農業支出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5DF55932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86BB087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65FEAF5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8C59085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461E25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FF7DDB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E8C23AE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043F1DED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1640CE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9.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C0FAB2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工業支出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15E7307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6FB0D4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DF9453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4A0FCA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4C97D8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69FCAE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80F766D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52BD679A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6BB6FD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10.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57A9A1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交通支出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5135549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BBBC85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A3BFC7A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A51BD13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CF32D4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DDE04F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F302C1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48962339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3C4F58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11.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BCB8FC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其他經濟服務支出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36118978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9D3860D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CA892D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FD3EC4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5DC09D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B337F3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5765B37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79566C1A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2D21E2B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12.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DC3702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社會保險支出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83703F8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A01C6F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66F91E8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3D6B58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C4BC9F1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8ED428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C6DBF72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13ACD653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7E0CAC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13.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5B8D344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社會救助支出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6E8D94B1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8E44F5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4F8522F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758D20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B3B301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E717E9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58D2ABA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0D77A504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8A6DCD5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14.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72B76F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福利服務支出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1FF41849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545EC4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9C47286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438,985,603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6A591E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AE9B6F4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1C8D93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9701F8F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44F7D4E2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2024BCA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15.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226D34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國民就業支出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5CC46883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EA56E8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A150302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3213FF6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9FB136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25E2D39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1F9BDEB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44876018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2AECD3F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16.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04E059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醫療保健支出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511F96EA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ED6E04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A27596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859EB6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266DD5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504352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9336A71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7884E456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7E5A0E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17.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517CB0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環境保護支出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B294F38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AD0E4AC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AE15F59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138A0A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FA357A9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866A073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4263324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3E72B445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D38A59D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18.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3640F1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社區發展支出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39662D46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FE3BA76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E750725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A0252D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CBF309A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B84415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118C60D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396F4B62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17A82D9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19.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3FA991E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退休撫卹給付支出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1FD10F62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247E344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AE6782E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9D3355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C72DAE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3031F8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F9D50F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2DE67802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ABCB82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20.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AB436C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債務付息支出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3F465030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7F25FF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E151F9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1288FC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1E08FB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4B726E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1,761,568,451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871B982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383D6B56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96BF03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21.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B2AD193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其他支出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54B6B511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4D1DA7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977464B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D06EAE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3303B8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B3B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228301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08C369" w14:textId="77777777" w:rsidR="003A4C0A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379,712,000</w:t>
            </w:r>
          </w:p>
        </w:tc>
      </w:tr>
    </w:tbl>
    <w:p w14:paraId="274B9411" w14:textId="77777777" w:rsidR="003A4C0A" w:rsidRDefault="003A4C0A" w:rsidP="00C66AE4"/>
    <w:p w14:paraId="197C1124" w14:textId="77777777" w:rsidR="003A4C0A" w:rsidRPr="00584A3A" w:rsidRDefault="003A4C0A" w:rsidP="00C66AE4">
      <w:r>
        <w:br w:type="page"/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7"/>
        <w:gridCol w:w="2171"/>
        <w:gridCol w:w="211"/>
        <w:gridCol w:w="2268"/>
        <w:gridCol w:w="2551"/>
        <w:gridCol w:w="2552"/>
        <w:gridCol w:w="2551"/>
        <w:gridCol w:w="2552"/>
        <w:gridCol w:w="2551"/>
        <w:gridCol w:w="2552"/>
      </w:tblGrid>
      <w:tr w:rsidR="003A4C0A" w14:paraId="6D82E974" w14:textId="77777777" w:rsidTr="00807858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AA5810" w14:textId="77777777" w:rsidR="003A4C0A" w:rsidRPr="001D79E3" w:rsidRDefault="003A4C0A" w:rsidP="00C66AE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6D012A50" w14:textId="77777777" w:rsidR="003A4C0A" w:rsidRPr="001D79E3" w:rsidRDefault="003A4C0A" w:rsidP="00C66AE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60C12A5C" w14:textId="77777777" w:rsidR="003A4C0A" w:rsidRPr="005C62A3" w:rsidRDefault="003A4C0A" w:rsidP="00C66AE4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3A4C0A" w14:paraId="140B5FFF" w14:textId="77777777" w:rsidTr="00807858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24305C5" w14:textId="77777777" w:rsidR="003A4C0A" w:rsidRPr="001D79E3" w:rsidRDefault="003A4C0A" w:rsidP="00C66AE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70412F81" w14:textId="77777777" w:rsidR="003A4C0A" w:rsidRPr="001D79E3" w:rsidRDefault="003A4C0A" w:rsidP="00C66AE4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7"/>
            <w:vMerge/>
            <w:tcBorders>
              <w:left w:val="nil"/>
            </w:tcBorders>
            <w:vAlign w:val="center"/>
          </w:tcPr>
          <w:p w14:paraId="0FC85902" w14:textId="77777777" w:rsidR="003A4C0A" w:rsidRPr="00CC0D84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3A4C0A" w14:paraId="168D9B8D" w14:textId="77777777" w:rsidTr="00807858">
        <w:tc>
          <w:tcPr>
            <w:tcW w:w="2908" w:type="dxa"/>
            <w:gridSpan w:val="3"/>
            <w:tcBorders>
              <w:tl2br w:val="single" w:sz="4" w:space="0" w:color="auto"/>
            </w:tcBorders>
            <w:vAlign w:val="center"/>
          </w:tcPr>
          <w:p w14:paraId="136E6AF1" w14:textId="77777777" w:rsidR="003A4C0A" w:rsidRDefault="003A4C0A" w:rsidP="00C66AE4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機關別</w:t>
            </w:r>
          </w:p>
          <w:p w14:paraId="0E0966F6" w14:textId="77777777" w:rsidR="003A4C0A" w:rsidRDefault="003A4C0A" w:rsidP="00C66AE4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政事別</w:t>
            </w:r>
          </w:p>
        </w:tc>
        <w:tc>
          <w:tcPr>
            <w:tcW w:w="2479" w:type="dxa"/>
            <w:gridSpan w:val="2"/>
            <w:vAlign w:val="center"/>
          </w:tcPr>
          <w:p w14:paraId="19BFA2D1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67D5EF49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文化局主管</w:t>
            </w:r>
          </w:p>
        </w:tc>
        <w:tc>
          <w:tcPr>
            <w:tcW w:w="2551" w:type="dxa"/>
            <w:vAlign w:val="center"/>
          </w:tcPr>
          <w:p w14:paraId="1549A8AD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45D8B091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農業局主管</w:t>
            </w:r>
          </w:p>
        </w:tc>
        <w:tc>
          <w:tcPr>
            <w:tcW w:w="2552" w:type="dxa"/>
            <w:vAlign w:val="center"/>
          </w:tcPr>
          <w:p w14:paraId="24FA7B9A" w14:textId="77777777" w:rsidR="003A4C0A" w:rsidRPr="00D46076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D46076">
              <w:rPr>
                <w:rFonts w:ascii="標楷體" w:eastAsia="標楷體" w:hint="eastAsia"/>
                <w:sz w:val="20"/>
              </w:rPr>
              <w:t>新北市政府</w:t>
            </w:r>
          </w:p>
          <w:p w14:paraId="38647D04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D46076">
              <w:rPr>
                <w:rFonts w:ascii="標楷體" w:eastAsia="標楷體" w:hint="eastAsia"/>
                <w:sz w:val="20"/>
              </w:rPr>
              <w:t>經濟發展局主管</w:t>
            </w:r>
          </w:p>
        </w:tc>
        <w:tc>
          <w:tcPr>
            <w:tcW w:w="2551" w:type="dxa"/>
            <w:vAlign w:val="center"/>
          </w:tcPr>
          <w:p w14:paraId="021CD388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26EBAA0D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社會局主管</w:t>
            </w:r>
          </w:p>
        </w:tc>
        <w:tc>
          <w:tcPr>
            <w:tcW w:w="2552" w:type="dxa"/>
            <w:vAlign w:val="center"/>
          </w:tcPr>
          <w:p w14:paraId="39E77D8E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00C89059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2551" w:type="dxa"/>
            <w:vAlign w:val="center"/>
          </w:tcPr>
          <w:p w14:paraId="29565F0E" w14:textId="77777777" w:rsidR="003A4C0A" w:rsidRPr="00D46076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D46076">
              <w:rPr>
                <w:rFonts w:ascii="標楷體" w:eastAsia="標楷體" w:hint="eastAsia"/>
                <w:sz w:val="20"/>
              </w:rPr>
              <w:t>新北市政府</w:t>
            </w:r>
          </w:p>
          <w:p w14:paraId="718962D1" w14:textId="77777777" w:rsidR="003A4C0A" w:rsidRPr="00355C6F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環境保護</w:t>
            </w:r>
            <w:r w:rsidRPr="00D46076">
              <w:rPr>
                <w:rFonts w:ascii="標楷體" w:eastAsia="標楷體" w:hint="eastAsia"/>
                <w:sz w:val="20"/>
              </w:rPr>
              <w:t>局主管</w:t>
            </w:r>
          </w:p>
        </w:tc>
        <w:tc>
          <w:tcPr>
            <w:tcW w:w="2552" w:type="dxa"/>
            <w:vAlign w:val="center"/>
          </w:tcPr>
          <w:p w14:paraId="3EA0E340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3D3ADF19" w14:textId="77777777" w:rsidR="003A4C0A" w:rsidRPr="00355C6F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>
              <w:rPr>
                <w:rFonts w:ascii="標楷體" w:eastAsia="標楷體"/>
                <w:spacing w:val="-20"/>
                <w:sz w:val="20"/>
              </w:rPr>
              <w:t>工務</w:t>
            </w:r>
            <w:r w:rsidRPr="00355C6F">
              <w:rPr>
                <w:rFonts w:ascii="標楷體" w:eastAsia="標楷體"/>
                <w:spacing w:val="-20"/>
                <w:sz w:val="20"/>
              </w:rPr>
              <w:t>局主管</w:t>
            </w:r>
          </w:p>
        </w:tc>
      </w:tr>
      <w:tr w:rsidR="003A4C0A" w:rsidRPr="003F625B" w14:paraId="533E9779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51951F0D" w14:textId="77777777" w:rsidR="003A4C0A" w:rsidRPr="003F625B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1EF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60D523B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90E57">
              <w:rPr>
                <w:rFonts w:ascii="新細明體" w:hAnsi="新細明體"/>
                <w:b/>
                <w:noProof/>
                <w:sz w:val="20"/>
              </w:rPr>
              <w:t>2,465,219,670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C8163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90E57">
              <w:rPr>
                <w:rFonts w:ascii="新細明體" w:hAnsi="新細明體"/>
                <w:b/>
                <w:noProof/>
                <w:sz w:val="20"/>
              </w:rPr>
              <w:t>2,671,213,175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608598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90E57">
              <w:rPr>
                <w:rFonts w:ascii="新細明體" w:hAnsi="新細明體"/>
                <w:b/>
                <w:noProof/>
                <w:sz w:val="20"/>
              </w:rPr>
              <w:t>710,595,462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95F501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90E57">
              <w:rPr>
                <w:rFonts w:ascii="新細明體" w:hAnsi="新細明體"/>
                <w:b/>
                <w:noProof/>
                <w:sz w:val="20"/>
              </w:rPr>
              <w:t>29,164,550,297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891015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90E57">
              <w:rPr>
                <w:rFonts w:ascii="新細明體" w:hAnsi="新細明體"/>
                <w:b/>
                <w:noProof/>
                <w:sz w:val="20"/>
              </w:rPr>
              <w:t>11,862,197,154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ED1EC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90E57">
              <w:rPr>
                <w:rFonts w:ascii="新細明體" w:hAnsi="新細明體"/>
                <w:b/>
                <w:noProof/>
                <w:sz w:val="20"/>
              </w:rPr>
              <w:t>10,798,400,131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CC3812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90E57">
              <w:rPr>
                <w:rFonts w:ascii="新細明體" w:hAnsi="新細明體"/>
                <w:b/>
                <w:noProof/>
                <w:sz w:val="20"/>
              </w:rPr>
              <w:t>5,832,796,144</w:t>
            </w:r>
          </w:p>
        </w:tc>
      </w:tr>
      <w:tr w:rsidR="003A4C0A" w14:paraId="07E5225B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45E2C9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4B1A0D17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行政支出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174FD8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2FEE0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9CB5A4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95370E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11EDAE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BFD3D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52E9A6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6D9DBA95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C63A97D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166A159A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立法支出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7ECB6BB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F0433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84F790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E22E5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F19DAE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DEF115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779903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1E443A49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0BDFF6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3.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7D9BC7B1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民政支出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5C48BDA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A055F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0E6AE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26E95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6D1AF6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541E5B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C178B3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6FE81A62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7CC7AE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4.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0052AC9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警政支出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147534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852F16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10507F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0F640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E7C229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48362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C533A1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03E2A297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490AE0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5.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2B331528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財務支出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61BF7AF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DC607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6DAB2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4C66B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60D490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6B692F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531D5C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4B5C0D5B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8841AED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6.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F09C60B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教育支出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64FF8CE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ACE66E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B4E304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9E68B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523D6F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F9F10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1A0A80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2AEDC480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57947F5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7.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8CA4B0F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文化支出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3AE5C1C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2,465,219,670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1079F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A23996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C0BF6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77B110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483D9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970796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6DB37F00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982DCD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8.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2F22005E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農業支出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674E96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E2A99F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2,220,970,147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3615D25" w14:textId="6E66F232" w:rsidR="003A4C0A" w:rsidRPr="00640BFD" w:rsidRDefault="00F42AB4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93F01B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130FEC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FAAEE7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B8AFA5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23DAA76A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1C0C34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9.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410CDB44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工業支出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2544984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925D5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14B1D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F87FD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54E48E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4FBD4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91D4B3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699,575,019</w:t>
            </w:r>
          </w:p>
        </w:tc>
      </w:tr>
      <w:tr w:rsidR="003A4C0A" w14:paraId="7DC728F5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5556B7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10.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2EC6FB6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交通支出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2386930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C33B5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8C7B97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121F93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63AD8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0493A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0A1E47C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5,133,221,125</w:t>
            </w:r>
          </w:p>
        </w:tc>
      </w:tr>
      <w:tr w:rsidR="003A4C0A" w14:paraId="101FA347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7B3CE2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7EDB89EE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其他經濟服務支出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7477BE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68298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30CE74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710,595,462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111EC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8D5A00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66975E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DBFA5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170580F8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8C79773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12.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C09DEE6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社會保險支出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71B8DDA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1C4BC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450,243,028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9446D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6EAAB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972,234,233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988EB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A8DB7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6F7AF1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199360ED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315BC5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13.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59A7ED2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社會救助支出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12FFE12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D6C9A9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A73400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6C877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1,240,458,888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896A7A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AB1C1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D62924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129B7F28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5FA2C7A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14.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29892FFE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福利服務支出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0F02FDC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CEF20C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E286AA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90A6F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26,904,267,625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633C3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092B2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C98FB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7E665A30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269D7ED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15.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18D9A5A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國民就業支出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1067674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F10C6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F763C9C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00216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0E92D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023DF7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B412CF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0A2D1DC9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9EE391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16.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58CFC87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醫療保健支出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6CC0B27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8C516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D1AECB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CF76F8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B7EB2D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11,862,197,154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9E997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D7199F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312A918F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FDC5533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17.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42BD73AC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環境保護支出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790B67E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9EABC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331435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F0599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6A99D5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06083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10,798,400,131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77134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7AEB72CB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1EF8D6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18.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443CF412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社區發展支出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716C379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9CBE7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B44DBB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ACC8B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47,589,551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E9C6C1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EBB23C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A214F4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52089292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9FCD55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19.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4E950BD2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退休撫卹給付支出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6F35E3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733A0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C85FFA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AD6CB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73116A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3FD57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8ED48A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0AE8CE5D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EBC075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20.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4843250A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債務付息支出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52F0D6FC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74600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94EE9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9309D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EECC91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CEBE86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13F77E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2BB8BAA8" w14:textId="77777777" w:rsidTr="00807858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184A7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C8ABD5C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其他支出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18F18DC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B990B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EF2237C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A4825D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CDF674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89793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FC00D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68DD7940" w14:textId="77777777" w:rsidR="003A4C0A" w:rsidRDefault="003A4C0A" w:rsidP="00C66AE4"/>
    <w:p w14:paraId="13816B43" w14:textId="77777777" w:rsidR="003A4C0A" w:rsidRDefault="003A4C0A">
      <w:pPr>
        <w:widowControl/>
      </w:pPr>
      <w:r>
        <w:br w:type="page"/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7"/>
        <w:gridCol w:w="2171"/>
        <w:gridCol w:w="211"/>
        <w:gridCol w:w="2268"/>
        <w:gridCol w:w="2551"/>
        <w:gridCol w:w="2552"/>
        <w:gridCol w:w="2551"/>
        <w:gridCol w:w="2552"/>
        <w:gridCol w:w="2551"/>
        <w:gridCol w:w="2552"/>
      </w:tblGrid>
      <w:tr w:rsidR="003A4C0A" w14:paraId="5CC5F4EF" w14:textId="77777777" w:rsidTr="009A7122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FCA91A" w14:textId="77777777" w:rsidR="003A4C0A" w:rsidRPr="001D79E3" w:rsidRDefault="003A4C0A" w:rsidP="00C66AE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05F03A64" w14:textId="77777777" w:rsidR="003A4C0A" w:rsidRPr="001D79E3" w:rsidRDefault="003A4C0A" w:rsidP="00C66AE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6BFCD00A" w14:textId="77777777" w:rsidR="003A4C0A" w:rsidRPr="005C62A3" w:rsidRDefault="003A4C0A" w:rsidP="00C66AE4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3A4C0A" w14:paraId="389850F1" w14:textId="77777777" w:rsidTr="009A7122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15264D8" w14:textId="77777777" w:rsidR="003A4C0A" w:rsidRPr="001D79E3" w:rsidRDefault="003A4C0A" w:rsidP="00C66AE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40F37B26" w14:textId="77777777" w:rsidR="003A4C0A" w:rsidRPr="001D79E3" w:rsidRDefault="003A4C0A" w:rsidP="00C66AE4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7"/>
            <w:vMerge/>
            <w:tcBorders>
              <w:left w:val="nil"/>
            </w:tcBorders>
            <w:vAlign w:val="center"/>
          </w:tcPr>
          <w:p w14:paraId="57C841FC" w14:textId="77777777" w:rsidR="003A4C0A" w:rsidRPr="00CC0D84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3A4C0A" w14:paraId="695B3889" w14:textId="77777777" w:rsidTr="009A7122">
        <w:tc>
          <w:tcPr>
            <w:tcW w:w="2908" w:type="dxa"/>
            <w:gridSpan w:val="3"/>
            <w:tcBorders>
              <w:tl2br w:val="single" w:sz="4" w:space="0" w:color="auto"/>
            </w:tcBorders>
            <w:vAlign w:val="center"/>
          </w:tcPr>
          <w:p w14:paraId="4665F2B6" w14:textId="77777777" w:rsidR="003A4C0A" w:rsidRDefault="003A4C0A" w:rsidP="00C66AE4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機關別</w:t>
            </w:r>
          </w:p>
          <w:p w14:paraId="501CFCB1" w14:textId="77777777" w:rsidR="003A4C0A" w:rsidRDefault="003A4C0A" w:rsidP="00C66AE4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政事別</w:t>
            </w:r>
          </w:p>
        </w:tc>
        <w:tc>
          <w:tcPr>
            <w:tcW w:w="2479" w:type="dxa"/>
            <w:gridSpan w:val="2"/>
            <w:vAlign w:val="center"/>
          </w:tcPr>
          <w:p w14:paraId="03170492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25170897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2551" w:type="dxa"/>
            <w:vAlign w:val="center"/>
          </w:tcPr>
          <w:p w14:paraId="7FB1617F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52F63168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水利局主管</w:t>
            </w:r>
          </w:p>
        </w:tc>
        <w:tc>
          <w:tcPr>
            <w:tcW w:w="2552" w:type="dxa"/>
            <w:vAlign w:val="center"/>
          </w:tcPr>
          <w:p w14:paraId="49D24EC1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24241224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交通局主管</w:t>
            </w:r>
          </w:p>
        </w:tc>
        <w:tc>
          <w:tcPr>
            <w:tcW w:w="2551" w:type="dxa"/>
            <w:vAlign w:val="center"/>
          </w:tcPr>
          <w:p w14:paraId="16D8A242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0FD573C7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勞工局主管</w:t>
            </w:r>
          </w:p>
        </w:tc>
        <w:tc>
          <w:tcPr>
            <w:tcW w:w="2552" w:type="dxa"/>
            <w:vAlign w:val="center"/>
          </w:tcPr>
          <w:p w14:paraId="0AC75CCF" w14:textId="77777777" w:rsidR="003A4C0A" w:rsidRPr="00355C6F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55C6F">
              <w:rPr>
                <w:rFonts w:ascii="標楷體" w:eastAsia="標楷體"/>
                <w:spacing w:val="-20"/>
                <w:sz w:val="20"/>
              </w:rPr>
              <w:t>新北市政府原住</w:t>
            </w:r>
          </w:p>
          <w:p w14:paraId="1D401791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355C6F">
              <w:rPr>
                <w:rFonts w:ascii="標楷體" w:eastAsia="標楷體"/>
                <w:spacing w:val="-20"/>
                <w:sz w:val="20"/>
              </w:rPr>
              <w:t>民族行政局主管</w:t>
            </w:r>
          </w:p>
        </w:tc>
        <w:tc>
          <w:tcPr>
            <w:tcW w:w="2551" w:type="dxa"/>
            <w:vAlign w:val="center"/>
          </w:tcPr>
          <w:p w14:paraId="3ED4C927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0435AED8" w14:textId="77777777" w:rsidR="003A4C0A" w:rsidRPr="00355C6F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55C6F">
              <w:rPr>
                <w:rFonts w:ascii="標楷體" w:eastAsia="標楷體"/>
                <w:spacing w:val="-20"/>
                <w:sz w:val="20"/>
              </w:rPr>
              <w:t>城鄉發展局主管</w:t>
            </w:r>
          </w:p>
        </w:tc>
        <w:tc>
          <w:tcPr>
            <w:tcW w:w="2552" w:type="dxa"/>
            <w:vAlign w:val="center"/>
          </w:tcPr>
          <w:p w14:paraId="1A81477F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6CA0A15C" w14:textId="77777777" w:rsidR="003A4C0A" w:rsidRPr="00355C6F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55C6F">
              <w:rPr>
                <w:rFonts w:ascii="標楷體" w:eastAsia="標楷體"/>
                <w:spacing w:val="-20"/>
                <w:sz w:val="20"/>
              </w:rPr>
              <w:t>觀光旅遊局主管</w:t>
            </w:r>
          </w:p>
        </w:tc>
      </w:tr>
      <w:tr w:rsidR="003A4C0A" w:rsidRPr="003F625B" w14:paraId="38DCBC45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6B94D22F" w14:textId="77777777" w:rsidR="003A4C0A" w:rsidRPr="003F625B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1EF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7503CE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90E57">
              <w:rPr>
                <w:rFonts w:ascii="新細明體" w:hAnsi="新細明體"/>
                <w:b/>
                <w:noProof/>
                <w:sz w:val="20"/>
              </w:rPr>
              <w:t>13,277,860,903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3E20A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90E57">
              <w:rPr>
                <w:rFonts w:ascii="新細明體" w:hAnsi="新細明體"/>
                <w:b/>
                <w:noProof/>
                <w:sz w:val="20"/>
              </w:rPr>
              <w:t>6,597,343,443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773DE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E90E57">
              <w:rPr>
                <w:rFonts w:ascii="新細明體" w:hAnsi="新細明體"/>
                <w:b/>
                <w:noProof/>
                <w:sz w:val="20"/>
              </w:rPr>
              <w:t>7,946,498,448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8E600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F55D8">
              <w:rPr>
                <w:rFonts w:ascii="新細明體" w:hAnsi="新細明體"/>
                <w:b/>
                <w:noProof/>
                <w:sz w:val="20"/>
              </w:rPr>
              <w:t>552,939,710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C0673E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F55D8">
              <w:rPr>
                <w:rFonts w:ascii="新細明體" w:hAnsi="新細明體"/>
                <w:b/>
                <w:noProof/>
                <w:sz w:val="20"/>
              </w:rPr>
              <w:t>371,024,140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989DA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F55D8">
              <w:rPr>
                <w:rFonts w:ascii="新細明體" w:hAnsi="新細明體"/>
                <w:b/>
                <w:noProof/>
                <w:sz w:val="20"/>
              </w:rPr>
              <w:t>777,145,096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E5403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F55D8">
              <w:rPr>
                <w:rFonts w:ascii="新細明體" w:hAnsi="新細明體"/>
                <w:b/>
                <w:noProof/>
                <w:sz w:val="20"/>
              </w:rPr>
              <w:t>538,485,985</w:t>
            </w:r>
          </w:p>
        </w:tc>
      </w:tr>
      <w:tr w:rsidR="003A4C0A" w14:paraId="26E7460D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2F7172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421FD5BD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行政支出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5A579DC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E4BFD1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439E8A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9EFB3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A19A31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925EE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E50A56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0C5166CC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1773984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25E639CC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立法支出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0C440D7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C57D9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86F471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0743A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BA3E2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0EEF64C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A6B957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24EBAAE9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E16A11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3.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47AECC5E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民政支出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17E302D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F10A5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C2748DC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22E6E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800201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F55D8">
              <w:rPr>
                <w:rFonts w:ascii="新細明體" w:hAnsi="新細明體"/>
                <w:noProof/>
                <w:sz w:val="20"/>
              </w:rPr>
              <w:t>371,024,140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DC618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C96815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4FEB3CF5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08861D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4.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20DB55D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警政支出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2F39EC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13,277,860,903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1F38A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3CCF18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85B7F6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9322E7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2E361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8DF0C6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7823C081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8E5AAC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5.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6393FE5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財務支出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5D54EBA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DE0B5F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0B09D5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90F4B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E07D4D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D7DDC5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07B602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08A11249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9D11FF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6.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AC8244D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教育支出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2B256E7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0AE86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B827AD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AFE95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296A67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87CD52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809522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2EC187A1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4740E1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7.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1690C0B9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文化支出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A3E298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CC4CA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A675D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04AA8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0DDD1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EE6DCF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9B70ED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239A5FF0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17CFB70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8.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42C6CA42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農業支出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5F4A264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AAA9B7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3,195,420,141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E1B679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61141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34DB90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C15F7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07780F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07EA5C02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45F517A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9.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7C5A69E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工業支出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495A11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51B0D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7FA1ED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7F00A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04967A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1B439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FFCFFB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71DC19E2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D8745F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10.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EF52A77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交通支出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5E6AFBC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4A1EB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89445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7,946,498,448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10CDF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B9AA2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CC1BA4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14891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2117893D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D9EDD6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7A85F298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其他經濟服務支出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7FB8B8D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97E14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9A949A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E7BCA8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E14CF9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6BCE8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5E0187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F55D8">
              <w:rPr>
                <w:rFonts w:ascii="新細明體" w:hAnsi="新細明體"/>
                <w:noProof/>
                <w:sz w:val="20"/>
              </w:rPr>
              <w:t>538,485,985</w:t>
            </w:r>
          </w:p>
        </w:tc>
      </w:tr>
      <w:tr w:rsidR="003A4C0A" w14:paraId="59404C4B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F8B43E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12.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46276226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社會保險支出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6FED2B6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A752A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61AC61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C2DDF6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DF7E9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07D4A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275B8D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4E00702C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BBCAB1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13.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495B9BED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社會救助支出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5A79B2B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C99AE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485EE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6D3BE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9FD60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E36EF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C25B79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0AA6F4C7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DC25E0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14.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75A5A656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福利服務支出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6EEB38A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0E8BEAC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BE7B74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6E329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423,773,331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597E65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F6C210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3C9ED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06C7EFA4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2093921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15.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76E181B9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國民就業支出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443A952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6782E2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B8FE1E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9DAB3F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F55D8">
              <w:rPr>
                <w:rFonts w:ascii="新細明體" w:hAnsi="新細明體"/>
                <w:noProof/>
                <w:sz w:val="20"/>
              </w:rPr>
              <w:t>129,166,379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37AC8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0E38D8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4B9CBB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03F1778D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F410BBE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16.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D6C5576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醫療保健支出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001756C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67D72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CB586A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FB7E7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D30768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73FC8EC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50BE23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5FCCA163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841877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17.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23AB6892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環境保護支出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01D76CA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6F09D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E90E57">
              <w:rPr>
                <w:rFonts w:ascii="新細明體" w:hAnsi="新細明體"/>
                <w:noProof/>
                <w:sz w:val="20"/>
              </w:rPr>
              <w:t>3,401,923,302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ED8930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8C9CC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E674B3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BE784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518B46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00C8AE4A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583CFD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18.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7C289092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社區發展支出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3B3F290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14B78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2D05C7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77956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CAB456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93672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F55D8">
              <w:rPr>
                <w:rFonts w:ascii="新細明體" w:hAnsi="新細明體"/>
                <w:noProof/>
                <w:sz w:val="20"/>
              </w:rPr>
              <w:t>777,145,096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EE9F77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5EBBB082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D2F69F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19.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114BEBE9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退休撫卹給付支出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28A606D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609F3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9C7BE0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D2F77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E6C604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EB6E71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9CD943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4D089C19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6F63C9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20.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953F9D4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債務付息支出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75A3EB6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C8A501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12E760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72491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16C2A0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D94A9C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4123D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4C0A" w14:paraId="7CBA68F3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95B06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2505DD42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其他支出</w:t>
            </w:r>
          </w:p>
        </w:tc>
        <w:tc>
          <w:tcPr>
            <w:tcW w:w="2479" w:type="dxa"/>
            <w:gridSpan w:val="2"/>
            <w:shd w:val="clear" w:color="auto" w:fill="auto"/>
            <w:vAlign w:val="center"/>
          </w:tcPr>
          <w:p w14:paraId="6D05EBE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38600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8C8B54C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E00CC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C565AC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7E43D5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A12C27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165934CE" w14:textId="77777777" w:rsidR="003A4C0A" w:rsidRDefault="003A4C0A">
      <w:pPr>
        <w:widowControl/>
      </w:pPr>
      <w:r>
        <w:br w:type="page"/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7"/>
        <w:gridCol w:w="2171"/>
        <w:gridCol w:w="211"/>
        <w:gridCol w:w="2693"/>
        <w:gridCol w:w="2977"/>
        <w:gridCol w:w="2977"/>
        <w:gridCol w:w="2976"/>
        <w:gridCol w:w="2977"/>
        <w:gridCol w:w="2977"/>
      </w:tblGrid>
      <w:tr w:rsidR="003A4C0A" w14:paraId="2B6E76B4" w14:textId="77777777" w:rsidTr="009A7122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74B867E" w14:textId="77777777" w:rsidR="003A4C0A" w:rsidRPr="001D79E3" w:rsidRDefault="003A4C0A" w:rsidP="00C66AE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77390CD" w14:textId="77777777" w:rsidR="003A4C0A" w:rsidRPr="001D79E3" w:rsidRDefault="003A4C0A" w:rsidP="00C66AE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6"/>
            <w:vMerge w:val="restart"/>
            <w:tcBorders>
              <w:top w:val="nil"/>
              <w:left w:val="nil"/>
            </w:tcBorders>
            <w:vAlign w:val="bottom"/>
          </w:tcPr>
          <w:p w14:paraId="1786DA39" w14:textId="77777777" w:rsidR="003A4C0A" w:rsidRPr="005C62A3" w:rsidRDefault="003A4C0A" w:rsidP="00C66AE4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3A4C0A" w14:paraId="4AA9FF2C" w14:textId="77777777" w:rsidTr="009A7122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7CCA17F" w14:textId="77777777" w:rsidR="003A4C0A" w:rsidRPr="001D79E3" w:rsidRDefault="003A4C0A" w:rsidP="00C66AE4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105C5144" w14:textId="77777777" w:rsidR="003A4C0A" w:rsidRPr="001D79E3" w:rsidRDefault="003A4C0A" w:rsidP="00C66AE4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6"/>
            <w:vMerge/>
            <w:tcBorders>
              <w:left w:val="nil"/>
            </w:tcBorders>
            <w:vAlign w:val="center"/>
          </w:tcPr>
          <w:p w14:paraId="40A66629" w14:textId="77777777" w:rsidR="003A4C0A" w:rsidRPr="00CC0D84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3A4C0A" w14:paraId="76ADB2EA" w14:textId="77777777" w:rsidTr="009A7122">
        <w:tc>
          <w:tcPr>
            <w:tcW w:w="2908" w:type="dxa"/>
            <w:gridSpan w:val="3"/>
            <w:tcBorders>
              <w:tl2br w:val="single" w:sz="4" w:space="0" w:color="auto"/>
            </w:tcBorders>
            <w:vAlign w:val="center"/>
          </w:tcPr>
          <w:p w14:paraId="76AF1160" w14:textId="77777777" w:rsidR="003A4C0A" w:rsidRDefault="003A4C0A" w:rsidP="00C66AE4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機關別</w:t>
            </w:r>
          </w:p>
          <w:p w14:paraId="353A7A46" w14:textId="77777777" w:rsidR="003A4C0A" w:rsidRDefault="003A4C0A" w:rsidP="00C66AE4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政事別</w:t>
            </w:r>
          </w:p>
        </w:tc>
        <w:tc>
          <w:tcPr>
            <w:tcW w:w="2904" w:type="dxa"/>
            <w:gridSpan w:val="2"/>
            <w:vAlign w:val="center"/>
          </w:tcPr>
          <w:p w14:paraId="1F71A693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66101264" w14:textId="77777777" w:rsidR="003A4C0A" w:rsidRPr="00355C6F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55C6F">
              <w:rPr>
                <w:rFonts w:ascii="標楷體" w:eastAsia="標楷體"/>
                <w:spacing w:val="-20"/>
                <w:sz w:val="20"/>
              </w:rPr>
              <w:t>客家事務局主管</w:t>
            </w:r>
          </w:p>
        </w:tc>
        <w:tc>
          <w:tcPr>
            <w:tcW w:w="2977" w:type="dxa"/>
            <w:vAlign w:val="center"/>
          </w:tcPr>
          <w:p w14:paraId="119E80FD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08C72AA7" w14:textId="77777777" w:rsidR="003A4C0A" w:rsidRPr="00355C6F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355C6F">
              <w:rPr>
                <w:rFonts w:ascii="標楷體" w:eastAsia="標楷體"/>
                <w:spacing w:val="-20"/>
                <w:sz w:val="20"/>
              </w:rPr>
              <w:t>捷運工程局主管</w:t>
            </w:r>
          </w:p>
        </w:tc>
        <w:tc>
          <w:tcPr>
            <w:tcW w:w="2977" w:type="dxa"/>
            <w:vAlign w:val="center"/>
          </w:tcPr>
          <w:p w14:paraId="5BBBF9BF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5568ED40" w14:textId="77777777" w:rsidR="003A4C0A" w:rsidRPr="00355C6F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>
              <w:rPr>
                <w:rFonts w:ascii="標楷體" w:eastAsia="標楷體"/>
                <w:sz w:val="20"/>
              </w:rPr>
              <w:t>青年局主管</w:t>
            </w:r>
          </w:p>
        </w:tc>
        <w:tc>
          <w:tcPr>
            <w:tcW w:w="2976" w:type="dxa"/>
            <w:vAlign w:val="center"/>
          </w:tcPr>
          <w:p w14:paraId="35629A6D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新北市政府</w:t>
            </w:r>
          </w:p>
          <w:p w14:paraId="22CB09D6" w14:textId="77777777" w:rsidR="003A4C0A" w:rsidRPr="00355C6F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pacing w:val="-20"/>
                <w:sz w:val="20"/>
              </w:rPr>
            </w:pPr>
            <w:r>
              <w:rPr>
                <w:rFonts w:ascii="標楷體" w:eastAsia="標楷體"/>
                <w:sz w:val="20"/>
              </w:rPr>
              <w:t>體育局主管</w:t>
            </w:r>
          </w:p>
        </w:tc>
        <w:tc>
          <w:tcPr>
            <w:tcW w:w="2977" w:type="dxa"/>
            <w:vAlign w:val="center"/>
          </w:tcPr>
          <w:p w14:paraId="62452018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統籌支撥科目</w:t>
            </w:r>
          </w:p>
        </w:tc>
        <w:tc>
          <w:tcPr>
            <w:tcW w:w="2977" w:type="dxa"/>
            <w:vAlign w:val="center"/>
          </w:tcPr>
          <w:p w14:paraId="10ED3241" w14:textId="77777777" w:rsidR="003A4C0A" w:rsidRDefault="003A4C0A" w:rsidP="00C66AE4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3A4C0A" w:rsidRPr="003F625B" w14:paraId="7999E10D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00B5A9E8" w14:textId="77777777" w:rsidR="003A4C0A" w:rsidRPr="003F625B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21EF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5443D62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F55D8">
              <w:rPr>
                <w:rFonts w:ascii="新細明體" w:hAnsi="新細明體"/>
                <w:b/>
                <w:noProof/>
                <w:sz w:val="20"/>
              </w:rPr>
              <w:t>163,125,105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97BDB8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F55D8">
              <w:rPr>
                <w:rFonts w:ascii="新細明體" w:hAnsi="新細明體"/>
                <w:b/>
                <w:noProof/>
                <w:sz w:val="20"/>
              </w:rPr>
              <w:t>12,142,435,000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FA1C04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F55D8">
              <w:rPr>
                <w:rFonts w:ascii="新細明體" w:hAnsi="新細明體"/>
                <w:b/>
                <w:noProof/>
                <w:sz w:val="20"/>
              </w:rPr>
              <w:t>183,283,665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B5A55C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F55D8">
              <w:rPr>
                <w:rFonts w:ascii="新細明體" w:hAnsi="新細明體"/>
                <w:b/>
                <w:noProof/>
                <w:sz w:val="20"/>
              </w:rPr>
              <w:t>2,283,619,776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398D7E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F55D8">
              <w:rPr>
                <w:rFonts w:ascii="新細明體" w:hAnsi="新細明體"/>
                <w:b/>
                <w:noProof/>
                <w:sz w:val="20"/>
              </w:rPr>
              <w:t>6,851,906,231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99EBBD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41784">
              <w:rPr>
                <w:rFonts w:ascii="新細明體" w:hAnsi="新細明體"/>
                <w:b/>
                <w:noProof/>
                <w:sz w:val="20"/>
              </w:rPr>
              <w:t>215,494,385,139</w:t>
            </w:r>
          </w:p>
        </w:tc>
      </w:tr>
      <w:tr w:rsidR="003A4C0A" w14:paraId="486329B7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5BB2C6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1BE623EF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行政支出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66FD3EA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C5A24D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943926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054A53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A538F2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2A82A14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1,710,737,830</w:t>
            </w:r>
          </w:p>
        </w:tc>
      </w:tr>
      <w:tr w:rsidR="003A4C0A" w14:paraId="307059B7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443344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166F6CC1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立法支出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4BABF2A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E8959B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642D7C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D5BFC0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CDF73A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363A2FB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750,606,160</w:t>
            </w:r>
          </w:p>
        </w:tc>
      </w:tr>
      <w:tr w:rsidR="003A4C0A" w14:paraId="5A6C1BD4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2E95D9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3.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533793E7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民政支出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1631D83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141756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741B0B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E24E3B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84207F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38E9C0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20,250,599,719</w:t>
            </w:r>
          </w:p>
        </w:tc>
      </w:tr>
      <w:tr w:rsidR="003A4C0A" w14:paraId="609A3903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746CE3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4.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D81DDEA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警政支出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4A2B1C3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2E771B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0367E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1B5054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97FC7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9BC1C66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13,277,860,903</w:t>
            </w:r>
          </w:p>
        </w:tc>
      </w:tr>
      <w:tr w:rsidR="003A4C0A" w14:paraId="1E3097AD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8A1EA1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5.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28C5C79A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財務支出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468732D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BB732E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E28DA5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04C9F8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69013A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04E7D7A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2,177,900,916</w:t>
            </w:r>
          </w:p>
        </w:tc>
      </w:tr>
      <w:tr w:rsidR="003A4C0A" w14:paraId="6C56E679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377FF8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6.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713528CE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教育支出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1F6B4D4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27FE8D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0156B3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0BEB31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EE91CD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005749A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73,043,834,642</w:t>
            </w:r>
          </w:p>
        </w:tc>
      </w:tr>
      <w:tr w:rsidR="003A4C0A" w14:paraId="35B454BB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D4A871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7.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54EE1D2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文化支出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1E3A2F4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F55D8">
              <w:rPr>
                <w:rFonts w:ascii="新細明體" w:hAnsi="新細明體"/>
                <w:noProof/>
                <w:sz w:val="20"/>
              </w:rPr>
              <w:t>163,125,105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9345F2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9343DE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436B63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F55D8">
              <w:rPr>
                <w:rFonts w:ascii="新細明體" w:hAnsi="新細明體"/>
                <w:noProof/>
                <w:sz w:val="20"/>
              </w:rPr>
              <w:t>2,283,619,776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1F9D8F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904516A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5,072,788,974</w:t>
            </w:r>
          </w:p>
        </w:tc>
      </w:tr>
      <w:tr w:rsidR="003A4C0A" w14:paraId="37F1E646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236246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8.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27DF731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農業支出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3580CB8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90C9A6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38CB0F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76DF97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1089FE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2EC2270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5,416,390,288</w:t>
            </w:r>
          </w:p>
        </w:tc>
      </w:tr>
      <w:tr w:rsidR="003A4C0A" w14:paraId="650FF0CA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1BDF20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9.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64BBB5A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工業支出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225F0E5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3B4E9C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E78710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D94B9D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DAA2B9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45752CA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699,575,019</w:t>
            </w:r>
          </w:p>
        </w:tc>
      </w:tr>
      <w:tr w:rsidR="003A4C0A" w14:paraId="4047B986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955451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10.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ED08697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交通支出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70C7F63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23C9D8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12,142,435,000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A73205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DABEE6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7E61F5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24C32DB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25,222,154,573</w:t>
            </w:r>
          </w:p>
        </w:tc>
      </w:tr>
      <w:tr w:rsidR="003A4C0A" w14:paraId="0E2F5606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A52BD7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4D8F9FA3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其他經濟服務支出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19EC037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E4D982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1D2617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F55D8">
              <w:rPr>
                <w:rFonts w:ascii="新細明體" w:hAnsi="新細明體"/>
                <w:noProof/>
                <w:sz w:val="20"/>
              </w:rPr>
              <w:t>183,283,665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EF2CC0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38A1DA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A08C33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1,432,365,112</w:t>
            </w:r>
          </w:p>
        </w:tc>
      </w:tr>
      <w:tr w:rsidR="003A4C0A" w14:paraId="2FA2FEDD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03E152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12.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4E7E905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社會保險支出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3FE343A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A81C0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8487D75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001B27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C286B9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5B3D946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1,422,477,261</w:t>
            </w:r>
          </w:p>
        </w:tc>
      </w:tr>
      <w:tr w:rsidR="003A4C0A" w14:paraId="687CE244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B18331D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13.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A6D9650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社會救助支出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292C261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DBD646C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5C23B9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7748D6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D60C2A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418DA56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1,240,458,888</w:t>
            </w:r>
          </w:p>
        </w:tc>
      </w:tr>
      <w:tr w:rsidR="003A4C0A" w14:paraId="2FE8F4A3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01406B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14.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3D110A0F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福利服務支出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51BBBC56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A3515B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190067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D5416E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DFEC34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1965933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27,767,026,559</w:t>
            </w:r>
          </w:p>
        </w:tc>
      </w:tr>
      <w:tr w:rsidR="003A4C0A" w14:paraId="236DC254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FDD57A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15.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22F36F01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國民就業支出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6FF6505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775887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3018CD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D8593E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8883022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BAB3DC6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129,166,379</w:t>
            </w:r>
          </w:p>
        </w:tc>
      </w:tr>
      <w:tr w:rsidR="003A4C0A" w14:paraId="1CC01AF4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C4CB7C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16.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4CBF2C03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醫療保健支出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5D08525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34CD3D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567A3F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40A11C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1599B8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5AF2F8E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11,862,197,154</w:t>
            </w:r>
          </w:p>
        </w:tc>
      </w:tr>
      <w:tr w:rsidR="003A4C0A" w14:paraId="153CEBA1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D6B73E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17.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18408CA2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環境保護支出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7F5FE4C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CD8ED3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911ADC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645623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ED6DD61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3F7D1EB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14,200,323,433</w:t>
            </w:r>
          </w:p>
        </w:tc>
      </w:tr>
      <w:tr w:rsidR="003A4C0A" w14:paraId="21BA6F38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D284F5C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18.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6E796E63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社區發展支出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438CB05E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756EF4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D262433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B47953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4342CE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0AB9687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824,734,647</w:t>
            </w:r>
          </w:p>
        </w:tc>
      </w:tr>
      <w:tr w:rsidR="003A4C0A" w14:paraId="0BF40ABC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497756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19.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0573D65E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退休撫卹給付支出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47F3897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4EEB39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6B80C4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B37B6CC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36C708C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F55D8">
              <w:rPr>
                <w:rFonts w:ascii="新細明體" w:hAnsi="新細明體"/>
                <w:noProof/>
                <w:sz w:val="20"/>
              </w:rPr>
              <w:t>3,970,678,161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2268CCB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3,970,678,161</w:t>
            </w:r>
          </w:p>
        </w:tc>
      </w:tr>
      <w:tr w:rsidR="003A4C0A" w14:paraId="47572DEB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C4C909C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20.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10548100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債務付息支出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14E585B0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4467C9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F277E68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92940CA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EA7332B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4107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62AB6C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1,761,568,451</w:t>
            </w:r>
          </w:p>
        </w:tc>
      </w:tr>
      <w:tr w:rsidR="003A4C0A" w14:paraId="2D991B10" w14:textId="77777777" w:rsidTr="009A7122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737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9687C" w14:textId="77777777" w:rsidR="003A4C0A" w:rsidRPr="000C669A" w:rsidRDefault="003A4C0A" w:rsidP="00C66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C669A">
              <w:rPr>
                <w:rFonts w:ascii="標楷體" w:eastAsia="標楷體" w:hAnsi="標楷體" w:hint="eastAsia"/>
                <w:sz w:val="20"/>
              </w:rPr>
              <w:t>21.</w:t>
            </w:r>
          </w:p>
        </w:tc>
        <w:tc>
          <w:tcPr>
            <w:tcW w:w="2171" w:type="dxa"/>
            <w:tcBorders>
              <w:left w:val="nil"/>
            </w:tcBorders>
            <w:shd w:val="clear" w:color="auto" w:fill="auto"/>
            <w:vAlign w:val="center"/>
          </w:tcPr>
          <w:p w14:paraId="107A4E44" w14:textId="77777777" w:rsidR="003A4C0A" w:rsidRDefault="003A4C0A" w:rsidP="00C66AE4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B2100">
              <w:rPr>
                <w:rFonts w:ascii="標楷體" w:eastAsia="標楷體" w:hAnsi="標楷體" w:hint="eastAsia"/>
                <w:sz w:val="20"/>
              </w:rPr>
              <w:t>其他支出</w:t>
            </w: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14:paraId="3F194BD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88029DD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7D2CF2F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D633E59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640B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35BDB57" w14:textId="77777777" w:rsidR="003A4C0A" w:rsidRPr="00640BFD" w:rsidRDefault="003A4C0A" w:rsidP="00C66AE4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F55D8">
              <w:rPr>
                <w:rFonts w:ascii="新細明體" w:hAnsi="新細明體"/>
                <w:noProof/>
                <w:sz w:val="20"/>
              </w:rPr>
              <w:t>2,881,228,070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5FA4796" w14:textId="77777777" w:rsidR="003A4C0A" w:rsidRPr="002D1ABB" w:rsidRDefault="003A4C0A" w:rsidP="00C66AE4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41784">
              <w:rPr>
                <w:rFonts w:ascii="新細明體" w:hAnsi="新細明體"/>
                <w:noProof/>
                <w:sz w:val="20"/>
              </w:rPr>
              <w:t>3,260,940,070</w:t>
            </w:r>
          </w:p>
        </w:tc>
      </w:tr>
    </w:tbl>
    <w:p w14:paraId="65AFF8EC" w14:textId="77777777" w:rsidR="003A4C0A" w:rsidRDefault="003A4C0A" w:rsidP="00C66AE4"/>
    <w:p w14:paraId="2AED53D9" w14:textId="77777777" w:rsidR="003A4C0A" w:rsidRDefault="003A4C0A"/>
    <w:p w14:paraId="247BFFBD" w14:textId="77777777" w:rsidR="003A4C0A" w:rsidRDefault="003A4C0A" w:rsidP="00495EC1">
      <w:pPr>
        <w:rPr>
          <w:rFonts w:eastAsia="標楷體"/>
          <w:sz w:val="22"/>
        </w:rPr>
        <w:sectPr w:rsidR="003A4C0A" w:rsidSect="00C66AE4">
          <w:headerReference w:type="default" r:id="rId25"/>
          <w:headerReference w:type="first" r:id="rId26"/>
          <w:footerReference w:type="first" r:id="rId27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p w14:paraId="370700E4" w14:textId="77777777" w:rsidR="003A4C0A" w:rsidRDefault="003A4C0A" w:rsidP="009A556C">
      <w:pPr>
        <w:ind w:right="414"/>
        <w:rPr>
          <w:rFonts w:eastAsia="標楷體"/>
          <w:sz w:val="22"/>
        </w:rPr>
      </w:pPr>
    </w:p>
    <w:p w14:paraId="22B9E99F" w14:textId="77777777" w:rsidR="003A4C0A" w:rsidRDefault="003A4C0A" w:rsidP="002C7B73">
      <w:pPr>
        <w:pStyle w:val="ac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848"/>
        <w:gridCol w:w="2059"/>
        <w:gridCol w:w="2060"/>
        <w:gridCol w:w="2059"/>
        <w:gridCol w:w="2060"/>
        <w:gridCol w:w="2059"/>
        <w:gridCol w:w="2060"/>
        <w:gridCol w:w="2059"/>
        <w:gridCol w:w="2060"/>
        <w:gridCol w:w="2060"/>
      </w:tblGrid>
      <w:tr w:rsidR="003A4C0A" w:rsidRPr="008F26EA" w14:paraId="36222342" w14:textId="77777777" w:rsidTr="00957729">
        <w:trPr>
          <w:cantSplit/>
          <w:trHeight w:hRule="exact" w:val="680"/>
        </w:trPr>
        <w:tc>
          <w:tcPr>
            <w:tcW w:w="2160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144347B" w14:textId="77777777" w:rsidR="003A4C0A" w:rsidRPr="00A865D5" w:rsidRDefault="003A4C0A" w:rsidP="00C66AE4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409E239B" w14:textId="77777777" w:rsidR="003A4C0A" w:rsidRPr="00A865D5" w:rsidRDefault="003A4C0A" w:rsidP="00C66AE4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vAlign w:val="center"/>
          </w:tcPr>
          <w:p w14:paraId="0DC8D1BF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新北市議會</w:t>
            </w:r>
          </w:p>
          <w:p w14:paraId="6C233718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主管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14:paraId="1E058217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545C7543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主管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vAlign w:val="center"/>
          </w:tcPr>
          <w:p w14:paraId="7A0B5B0F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20B158D8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民政局主管</w:t>
            </w:r>
          </w:p>
        </w:tc>
        <w:tc>
          <w:tcPr>
            <w:tcW w:w="20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AA1CD3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6F20B9FE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地政局主管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vAlign w:val="center"/>
          </w:tcPr>
          <w:p w14:paraId="558C4254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00D97081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14:paraId="30BDAC21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7781285B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財政局主管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vAlign w:val="center"/>
          </w:tcPr>
          <w:p w14:paraId="30F62382" w14:textId="77777777" w:rsidR="003A4C0A" w:rsidRPr="00683A8D" w:rsidRDefault="003A4C0A" w:rsidP="00C66AE4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6DBCF86F" w14:textId="77777777" w:rsidR="003A4C0A" w:rsidRPr="00683A8D" w:rsidRDefault="003A4C0A" w:rsidP="00C66AE4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教育局主管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14:paraId="05939BBC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0ACA33DF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文化局主管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14:paraId="0A34AAD0" w14:textId="77777777" w:rsidR="003A4C0A" w:rsidRPr="00683A8D" w:rsidRDefault="003A4C0A" w:rsidP="00C66AE4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218994E7" w14:textId="77777777" w:rsidR="003A4C0A" w:rsidRPr="00683A8D" w:rsidRDefault="003A4C0A" w:rsidP="00C66AE4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農業局主管</w:t>
            </w:r>
          </w:p>
        </w:tc>
      </w:tr>
      <w:tr w:rsidR="003A4C0A" w:rsidRPr="00F36F4C" w14:paraId="730034A5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56AF5D70" w14:textId="77777777" w:rsidR="003A4C0A" w:rsidRPr="00F36F4C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36F4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20A06FF3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745,294,839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5F38416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12,209,672,905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2A1F0C6C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2,322,541,017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42C4934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1,533,882,266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2010BAF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5,130,829,788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D2A1076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3,934,615,497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1C6818C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73,372,776,142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76482F2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2,281,714,196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6004267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2,281,170,849</w:t>
            </w:r>
          </w:p>
        </w:tc>
      </w:tr>
      <w:tr w:rsidR="003A4C0A" w:rsidRPr="001B5022" w14:paraId="1CE10DFB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69F085DD" w14:textId="77777777" w:rsidR="003A4C0A" w:rsidRPr="00F36F4C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36F4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經常支出小計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B4C6D17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735,551,673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E01E438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9,286,916,837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99D2285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2,100,107,620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C420A8D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1,467,797,588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6C9BB2F0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4,236,568,739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C2C9AB9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3,163,214,775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63876A9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69,229,680,678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F2D07DC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1,949,846,514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D937449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1,270,855,521</w:t>
            </w:r>
          </w:p>
        </w:tc>
      </w:tr>
      <w:tr w:rsidR="003A4C0A" w:rsidRPr="001B5022" w14:paraId="0F9EA025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00E21A99" w14:textId="77777777" w:rsidR="003A4C0A" w:rsidRPr="000751B1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0751B1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D230CD6" w14:textId="77777777" w:rsidR="003A4C0A" w:rsidRPr="000751B1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人事費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4B062DB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573,472,223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DCD4D57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2,710,493,713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81CDE0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997,584,975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67E305E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1,015,569,591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2127C1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3,704,302,573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A2F2E15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884,201,681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F07D084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6,794,578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9D73F94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324,677,661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1AEF29F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245,576,919</w:t>
            </w:r>
          </w:p>
        </w:tc>
      </w:tr>
      <w:tr w:rsidR="003A4C0A" w:rsidRPr="001B5022" w14:paraId="51CA39C9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537271E0" w14:textId="77777777" w:rsidR="003A4C0A" w:rsidRPr="000751B1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0751B1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8876E52" w14:textId="77777777" w:rsidR="003A4C0A" w:rsidRPr="000751B1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業務費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2EA038BA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159,985,450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3ACF17D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5,749,354,033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2CB931E9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390,384,084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7BC87E4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297,184,265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76B62445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525,266,401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49A613A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513,462,176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7190D924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5,998,780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CE72992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1,364,072,452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B32AAAB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409,745,286</w:t>
            </w:r>
          </w:p>
        </w:tc>
      </w:tr>
      <w:tr w:rsidR="003A4C0A" w:rsidRPr="001B5022" w14:paraId="5B03F5F5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5617C1CA" w14:textId="77777777" w:rsidR="003A4C0A" w:rsidRPr="000751B1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0751B1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8724031" w14:textId="77777777" w:rsidR="003A4C0A" w:rsidRPr="000751B1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獎補助費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2158187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2,094,000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E16D6D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827,069,091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D3C8B77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712,138,561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6BF15CB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155,043,732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BB3E41C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6,999,765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F42FE6F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3,982,467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6827B041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69,216,887,320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5A195D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261,096,401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2FE25FC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615,533,316</w:t>
            </w:r>
          </w:p>
        </w:tc>
      </w:tr>
      <w:tr w:rsidR="003A4C0A" w:rsidRPr="001B5022" w14:paraId="57297044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41FFA7CC" w14:textId="77777777" w:rsidR="003A4C0A" w:rsidRPr="000751B1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0751B1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7D51740" w14:textId="77777777" w:rsidR="003A4C0A" w:rsidRPr="000751B1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7730B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債務費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4E9B96F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57BA03A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2BEC728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BEB2D8F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83FB399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ED9B6BF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1,761,568,451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1447FC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BE6A639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A83A3A2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</w:tr>
      <w:tr w:rsidR="003A4C0A" w:rsidRPr="001B5022" w14:paraId="72DC55CA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6BC4C88D" w14:textId="77777777" w:rsidR="003A4C0A" w:rsidRPr="00F36F4C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36F4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資本支出小計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774EBFFB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9,743,166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327FCA4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2,922,756,068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013EE2D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222,433,397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7A522F2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66,084,678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53A554A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894,261,049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9E6B447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771,400,722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29ECAB5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4,143,095,464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0D33D18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331,867,682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2DBBC86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1,010,315,328</w:t>
            </w:r>
          </w:p>
        </w:tc>
      </w:tr>
      <w:tr w:rsidR="003A4C0A" w:rsidRPr="001B5022" w14:paraId="05F285B8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09D422FE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B17D9B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A4F2073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業務費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89C9BC4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B108CAF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74F217A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68221BC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954E87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966D56D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9169947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3031B19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93373E9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</w:tr>
      <w:tr w:rsidR="003A4C0A" w:rsidRPr="001B5022" w14:paraId="6FDDBCE1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44008FAD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494C3A6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設備及投資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A22B569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9,743,166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0964B85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2,919,944,768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0DC0702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79,512,257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4059B77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66,084,678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629DF80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888,000,960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F700A79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771,400,722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84ECBBB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92,099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1EA7D81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300,060,433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BDD9D0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925,821,415</w:t>
            </w:r>
          </w:p>
        </w:tc>
      </w:tr>
      <w:tr w:rsidR="003A4C0A" w:rsidRPr="001B5022" w14:paraId="6FC8996F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28A3EB71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B17D9B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38C1083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獎補助費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F624FDA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99E2501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2,811,300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62FE63CA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823291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142,921,140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44720B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7BEC84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6,260,089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D15FD51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FA40F1A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4,143,003,365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3E429E4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31,807,249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327FAAD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84,493,913</w:t>
            </w:r>
          </w:p>
        </w:tc>
      </w:tr>
    </w:tbl>
    <w:p w14:paraId="7DB32850" w14:textId="77777777" w:rsidR="003A4C0A" w:rsidRDefault="003A4C0A" w:rsidP="002C7B73">
      <w:pPr>
        <w:pStyle w:val="ac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5D1E81F7" w14:textId="77777777" w:rsidR="003A4C0A" w:rsidRDefault="003A4C0A" w:rsidP="002C7B73">
      <w:pPr>
        <w:widowControl/>
        <w:sectPr w:rsidR="003A4C0A" w:rsidSect="00EA0ABF">
          <w:headerReference w:type="first" r:id="rId28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>
        <w:br w:type="page"/>
      </w:r>
    </w:p>
    <w:p w14:paraId="766CD923" w14:textId="77777777" w:rsidR="003A4C0A" w:rsidRDefault="003A4C0A" w:rsidP="002C7B73">
      <w:pPr>
        <w:pStyle w:val="ac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"/>
        <w:gridCol w:w="24"/>
        <w:gridCol w:w="1848"/>
        <w:gridCol w:w="1853"/>
        <w:gridCol w:w="1854"/>
        <w:gridCol w:w="1853"/>
        <w:gridCol w:w="1854"/>
        <w:gridCol w:w="1854"/>
        <w:gridCol w:w="1853"/>
        <w:gridCol w:w="1854"/>
        <w:gridCol w:w="1853"/>
        <w:gridCol w:w="1854"/>
        <w:gridCol w:w="1854"/>
      </w:tblGrid>
      <w:tr w:rsidR="003A4C0A" w:rsidRPr="00641B12" w14:paraId="495D1336" w14:textId="77777777" w:rsidTr="00C66AE4">
        <w:trPr>
          <w:cantSplit/>
          <w:trHeight w:hRule="exact" w:val="680"/>
        </w:trPr>
        <w:tc>
          <w:tcPr>
            <w:tcW w:w="2160" w:type="dxa"/>
            <w:gridSpan w:val="3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8D30FF2" w14:textId="77777777" w:rsidR="003A4C0A" w:rsidRPr="00A865D5" w:rsidRDefault="003A4C0A" w:rsidP="00C66AE4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6417970C" w14:textId="77777777" w:rsidR="003A4C0A" w:rsidRPr="00A865D5" w:rsidRDefault="003A4C0A" w:rsidP="00C66AE4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780A82EB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464D703A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經濟發展局主管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23D7287B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1038AE22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社會局主管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697D11B6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7E1D5844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衛生局主管</w:t>
            </w:r>
          </w:p>
        </w:tc>
        <w:tc>
          <w:tcPr>
            <w:tcW w:w="18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D03126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3BFA4FCE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環境保護局主管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0CD452E1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487C2853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工務局主管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5E23E6E5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225DCADE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警察局主管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033C5ACD" w14:textId="77777777" w:rsidR="003A4C0A" w:rsidRPr="00683A8D" w:rsidRDefault="003A4C0A" w:rsidP="00C66AE4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3D742E22" w14:textId="77777777" w:rsidR="003A4C0A" w:rsidRPr="00683A8D" w:rsidRDefault="003A4C0A" w:rsidP="00C66AE4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水利局主管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2D1AA905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72D2E70D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交通局主管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1FF6CD71" w14:textId="77777777" w:rsidR="003A4C0A" w:rsidRPr="00683A8D" w:rsidRDefault="003A4C0A" w:rsidP="00C66AE4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5A343B4B" w14:textId="77777777" w:rsidR="003A4C0A" w:rsidRPr="00683A8D" w:rsidRDefault="003A4C0A" w:rsidP="00C66AE4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勞工局主管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20D3A4E2" w14:textId="77777777" w:rsidR="003A4C0A" w:rsidRPr="00683A8D" w:rsidRDefault="003A4C0A" w:rsidP="00C66AE4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新北市政府原住</w:t>
            </w:r>
          </w:p>
          <w:p w14:paraId="72693682" w14:textId="77777777" w:rsidR="003A4C0A" w:rsidRPr="00683A8D" w:rsidRDefault="003A4C0A" w:rsidP="00C66AE4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民族行政局主管</w:t>
            </w:r>
          </w:p>
        </w:tc>
      </w:tr>
      <w:tr w:rsidR="003A4C0A" w:rsidRPr="00777F9A" w14:paraId="4E544FAC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3"/>
            <w:shd w:val="clear" w:color="auto" w:fill="auto"/>
            <w:vAlign w:val="center"/>
          </w:tcPr>
          <w:p w14:paraId="12B6CD5F" w14:textId="77777777" w:rsidR="003A4C0A" w:rsidRPr="00777F9A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77F9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9F16552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647,379,070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CC8A9EC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28,685,450,336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92B7FE1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10,592,955,952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4D5969B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10,717,795,855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0FF972A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5,667,491,127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85724D0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214A57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13,219,472,913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22C1175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5,452,242,258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FA6A3CC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6,902,788,221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6E6B156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552,939,710</w:t>
            </w:r>
          </w:p>
        </w:tc>
        <w:tc>
          <w:tcPr>
            <w:tcW w:w="1854" w:type="dxa"/>
            <w:vAlign w:val="center"/>
          </w:tcPr>
          <w:p w14:paraId="1B2DFD1F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350,422,231</w:t>
            </w:r>
          </w:p>
        </w:tc>
      </w:tr>
      <w:tr w:rsidR="003A4C0A" w:rsidRPr="000751B1" w14:paraId="31012853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3"/>
            <w:shd w:val="clear" w:color="auto" w:fill="auto"/>
            <w:vAlign w:val="center"/>
          </w:tcPr>
          <w:p w14:paraId="13816948" w14:textId="77777777" w:rsidR="003A4C0A" w:rsidRPr="00777F9A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77F9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經常支出小計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6B0A2EE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477,892,139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1677202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28,447,575,487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88D7FA2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10,494,949,664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7663994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9,546,477,449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7BBA06E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951,737,407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406889B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214A57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12,552,346,047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9B38AD6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1,990,936,365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7E1F634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6,487,672,049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2AF0726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540,246,242</w:t>
            </w:r>
          </w:p>
        </w:tc>
        <w:tc>
          <w:tcPr>
            <w:tcW w:w="1854" w:type="dxa"/>
            <w:vAlign w:val="center"/>
          </w:tcPr>
          <w:p w14:paraId="3FB229FA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284,077,373</w:t>
            </w:r>
          </w:p>
        </w:tc>
      </w:tr>
      <w:tr w:rsidR="003A4C0A" w:rsidRPr="005C5092" w14:paraId="20E2287A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88" w:type="dxa"/>
            <w:tcBorders>
              <w:right w:val="nil"/>
            </w:tcBorders>
            <w:shd w:val="clear" w:color="auto" w:fill="auto"/>
            <w:vAlign w:val="center"/>
          </w:tcPr>
          <w:p w14:paraId="1474BD17" w14:textId="58280D26" w:rsidR="003A4C0A" w:rsidRPr="00B17D9B" w:rsidRDefault="00937AF2" w:rsidP="00937AF2">
            <w:pPr>
              <w:spacing w:beforeLines="60" w:before="216" w:afterLines="60" w:after="216"/>
              <w:ind w:right="-52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</w:t>
            </w:r>
            <w:r w:rsidR="003A4C0A"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</w:p>
        </w:tc>
        <w:tc>
          <w:tcPr>
            <w:tcW w:w="187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D86D307" w14:textId="4DCDED05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人事費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85A8BD0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223,398,339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4B25CFD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851,799,22</w:t>
            </w:r>
            <w:r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5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9A6391E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635,263,669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8E9FA41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5,604,723,372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3327EF4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716,552,623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33D53B1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214A57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10,755,643,255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2C0B3A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449,141,296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5B8B502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221,584,078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A04CF11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286,083,639</w:t>
            </w:r>
          </w:p>
        </w:tc>
        <w:tc>
          <w:tcPr>
            <w:tcW w:w="1854" w:type="dxa"/>
            <w:vAlign w:val="center"/>
          </w:tcPr>
          <w:p w14:paraId="458881A3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37,054,831</w:t>
            </w:r>
          </w:p>
        </w:tc>
      </w:tr>
      <w:tr w:rsidR="003A4C0A" w:rsidRPr="005C5092" w14:paraId="6406B025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88" w:type="dxa"/>
            <w:tcBorders>
              <w:right w:val="nil"/>
            </w:tcBorders>
            <w:shd w:val="clear" w:color="auto" w:fill="auto"/>
            <w:vAlign w:val="center"/>
          </w:tcPr>
          <w:p w14:paraId="1F379721" w14:textId="073DD9D9" w:rsidR="003A4C0A" w:rsidRPr="00B17D9B" w:rsidRDefault="00937AF2" w:rsidP="00937AF2">
            <w:pPr>
              <w:spacing w:beforeLines="60" w:before="216" w:afterLines="60" w:after="216"/>
              <w:ind w:right="-52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="003A4C0A" w:rsidRPr="00B17D9B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  <w:tc>
          <w:tcPr>
            <w:tcW w:w="187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2AD996B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業務費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8E35BD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214,599,164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54702E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1,576,568,679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0470973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799,962,684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04236B9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3,257,408,268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73A4F04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220,029,475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2F6374D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214A57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1,786,008,552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AB45F8F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1,508,621,620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4C2E1F0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754,823,726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362B117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129,484,435</w:t>
            </w:r>
          </w:p>
        </w:tc>
        <w:tc>
          <w:tcPr>
            <w:tcW w:w="1854" w:type="dxa"/>
            <w:vAlign w:val="center"/>
          </w:tcPr>
          <w:p w14:paraId="2C30B7C4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99,007,824</w:t>
            </w:r>
          </w:p>
        </w:tc>
      </w:tr>
      <w:tr w:rsidR="00937AF2" w:rsidRPr="005C5092" w14:paraId="033C9354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88" w:type="dxa"/>
            <w:tcBorders>
              <w:right w:val="nil"/>
            </w:tcBorders>
            <w:shd w:val="clear" w:color="auto" w:fill="auto"/>
            <w:vAlign w:val="center"/>
          </w:tcPr>
          <w:p w14:paraId="6FA06264" w14:textId="2AE1D7F9" w:rsidR="00937AF2" w:rsidRPr="00B17D9B" w:rsidRDefault="00937AF2" w:rsidP="00937AF2">
            <w:pPr>
              <w:spacing w:beforeLines="60" w:before="216" w:afterLines="60" w:after="216"/>
              <w:ind w:right="-52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B17D9B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  <w:tc>
          <w:tcPr>
            <w:tcW w:w="187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6EB8631" w14:textId="77777777" w:rsidR="00937AF2" w:rsidRPr="00B17D9B" w:rsidRDefault="00937AF2" w:rsidP="00937AF2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獎補助費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4880D59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39,894,636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274D970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26,019,207,583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7C669D1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9,059,723,311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1D63F62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684,345,809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34A5EE1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15,155,309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726B421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7E5211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10,694,240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2D94063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33,173,449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387ED1B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5,511,264,245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0A0082A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124,678,168</w:t>
            </w:r>
          </w:p>
        </w:tc>
        <w:tc>
          <w:tcPr>
            <w:tcW w:w="1854" w:type="dxa"/>
            <w:vAlign w:val="center"/>
          </w:tcPr>
          <w:p w14:paraId="3666078E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148,014,718</w:t>
            </w:r>
          </w:p>
        </w:tc>
      </w:tr>
      <w:tr w:rsidR="00937AF2" w:rsidRPr="005C5092" w14:paraId="674148E9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88" w:type="dxa"/>
            <w:tcBorders>
              <w:right w:val="nil"/>
            </w:tcBorders>
            <w:shd w:val="clear" w:color="auto" w:fill="auto"/>
            <w:vAlign w:val="center"/>
          </w:tcPr>
          <w:p w14:paraId="45ECAE98" w14:textId="05E1DF8B" w:rsidR="00937AF2" w:rsidRPr="00B17D9B" w:rsidRDefault="00937AF2" w:rsidP="00937AF2">
            <w:pPr>
              <w:spacing w:beforeLines="60" w:before="216" w:afterLines="60" w:after="216"/>
              <w:ind w:right="-52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B17D9B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  <w:tc>
          <w:tcPr>
            <w:tcW w:w="187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3F2D617" w14:textId="77777777" w:rsidR="00937AF2" w:rsidRPr="00B17D9B" w:rsidRDefault="00937AF2" w:rsidP="00937AF2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60BE4CE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1559260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ADD10B1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DD62966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BFEFDDB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05D7F31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DE56353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4204FE7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6A62836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vAlign w:val="center"/>
          </w:tcPr>
          <w:p w14:paraId="4F616A8B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</w:tr>
      <w:tr w:rsidR="00937AF2" w:rsidRPr="000751B1" w14:paraId="424B1BE9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3"/>
            <w:shd w:val="clear" w:color="auto" w:fill="auto"/>
            <w:vAlign w:val="center"/>
          </w:tcPr>
          <w:p w14:paraId="4E96FA7F" w14:textId="77777777" w:rsidR="00937AF2" w:rsidRPr="00777F9A" w:rsidRDefault="00937AF2" w:rsidP="00937AF2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77F9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資本支出小計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114AA8A" w14:textId="77777777" w:rsidR="00937AF2" w:rsidRPr="00AE4779" w:rsidRDefault="00937AF2" w:rsidP="00937AF2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183E97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169,486,931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0DF1FC9" w14:textId="77777777" w:rsidR="00937AF2" w:rsidRPr="00AE4779" w:rsidRDefault="00937AF2" w:rsidP="00937AF2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237,874,849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AD34FF0" w14:textId="77777777" w:rsidR="00937AF2" w:rsidRPr="00AE4779" w:rsidRDefault="00937AF2" w:rsidP="00937AF2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98,006,288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7AE95EF" w14:textId="77777777" w:rsidR="00937AF2" w:rsidRPr="00AE4779" w:rsidRDefault="00937AF2" w:rsidP="00937AF2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1,171,318,406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FBAD376" w14:textId="77777777" w:rsidR="00937AF2" w:rsidRPr="00AE4779" w:rsidRDefault="00937AF2" w:rsidP="00937AF2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4,715,753,720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D4EFCFC" w14:textId="77777777" w:rsidR="00937AF2" w:rsidRPr="00AE4779" w:rsidRDefault="00937AF2" w:rsidP="00937AF2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7E5211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667,126,866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A4BFBFB" w14:textId="77777777" w:rsidR="00937AF2" w:rsidRPr="00AE4779" w:rsidRDefault="00937AF2" w:rsidP="00937AF2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3,461,305,893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00E9B02" w14:textId="77777777" w:rsidR="00937AF2" w:rsidRPr="00AE4779" w:rsidRDefault="00937AF2" w:rsidP="00937AF2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415,116,172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B5D78DE" w14:textId="77777777" w:rsidR="00937AF2" w:rsidRPr="00AE4779" w:rsidRDefault="00937AF2" w:rsidP="00937AF2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12,693,468</w:t>
            </w:r>
          </w:p>
        </w:tc>
        <w:tc>
          <w:tcPr>
            <w:tcW w:w="1854" w:type="dxa"/>
            <w:vAlign w:val="center"/>
          </w:tcPr>
          <w:p w14:paraId="1BF287A9" w14:textId="77777777" w:rsidR="00937AF2" w:rsidRPr="00AE4779" w:rsidRDefault="00937AF2" w:rsidP="00937AF2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66,344,858</w:t>
            </w:r>
          </w:p>
        </w:tc>
      </w:tr>
      <w:tr w:rsidR="00937AF2" w:rsidRPr="000751B1" w14:paraId="31F8989A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67A985A" w14:textId="5FDF0C53" w:rsidR="00937AF2" w:rsidRPr="00B17D9B" w:rsidRDefault="00937AF2" w:rsidP="00937AF2">
            <w:pPr>
              <w:spacing w:beforeLines="60" w:before="216" w:afterLines="60" w:after="216"/>
              <w:ind w:right="-52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833A550" w14:textId="77777777" w:rsidR="00937AF2" w:rsidRPr="00B17D9B" w:rsidRDefault="00937AF2" w:rsidP="00937AF2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業務費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059C821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F5F5A33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81449EC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D648BB9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550F965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E7C7294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7447E45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9ACE320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8921618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343,629</w:t>
            </w:r>
          </w:p>
        </w:tc>
        <w:tc>
          <w:tcPr>
            <w:tcW w:w="1854" w:type="dxa"/>
            <w:vAlign w:val="center"/>
          </w:tcPr>
          <w:p w14:paraId="77667DE4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</w:tr>
      <w:tr w:rsidR="00937AF2" w:rsidRPr="000751B1" w14:paraId="35B00457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90320B1" w14:textId="5A055201" w:rsidR="00937AF2" w:rsidRPr="00B17D9B" w:rsidRDefault="003D23B5" w:rsidP="003D23B5">
            <w:pPr>
              <w:spacing w:beforeLines="60" w:before="216" w:afterLines="60" w:after="216"/>
              <w:ind w:right="-5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>
              <w:rPr>
                <w:rFonts w:ascii="標楷體" w:eastAsia="標楷體" w:hAnsi="標楷體"/>
                <w:noProof/>
                <w:spacing w:val="-10"/>
                <w:sz w:val="20"/>
              </w:rPr>
              <w:t>2.</w:t>
            </w:r>
            <w:r w:rsidRPr="003D23B5">
              <w:rPr>
                <w:rFonts w:ascii="標楷體" w:eastAsia="標楷體" w:hAnsi="標楷體" w:hint="eastAsia"/>
                <w:noProof/>
                <w:color w:val="FFFFFF" w:themeColor="background1"/>
                <w:spacing w:val="-10"/>
                <w:sz w:val="20"/>
              </w:rPr>
              <w:t>.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809EA7C" w14:textId="77777777" w:rsidR="00937AF2" w:rsidRPr="00B17D9B" w:rsidRDefault="00937AF2" w:rsidP="00937AF2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設備及投資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F757C20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183E97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163,696,931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927B2D0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74,406,521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303B194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71,552,470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FC03058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127,646,359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B0B4E93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3,516,959,044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BD2367E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7E5211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667,126,866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A81587D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3,404,897,386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F2C8FA6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249,703,786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B8F9DC9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9,710,340</w:t>
            </w:r>
          </w:p>
        </w:tc>
        <w:tc>
          <w:tcPr>
            <w:tcW w:w="1854" w:type="dxa"/>
            <w:vAlign w:val="center"/>
          </w:tcPr>
          <w:p w14:paraId="3FA4F0A0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55,395,254</w:t>
            </w:r>
          </w:p>
        </w:tc>
      </w:tr>
      <w:tr w:rsidR="00937AF2" w:rsidRPr="000751B1" w14:paraId="2442D71C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CA34BC2" w14:textId="1886286C" w:rsidR="00937AF2" w:rsidRPr="00B17D9B" w:rsidRDefault="00937AF2" w:rsidP="003D23B5">
            <w:pPr>
              <w:spacing w:beforeLines="60" w:before="216" w:afterLines="60" w:after="216"/>
              <w:ind w:right="-52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</w:t>
            </w:r>
            <w:r w:rsidR="003D23B5">
              <w:rPr>
                <w:rFonts w:ascii="標楷體" w:eastAsia="標楷體" w:hAnsi="標楷體"/>
                <w:noProof/>
                <w:spacing w:val="-10"/>
                <w:sz w:val="20"/>
              </w:rPr>
              <w:t>.</w:t>
            </w:r>
            <w:r w:rsidR="003D23B5" w:rsidRPr="003D23B5">
              <w:rPr>
                <w:rFonts w:ascii="標楷體" w:eastAsia="標楷體" w:hAnsi="標楷體" w:hint="eastAsia"/>
                <w:noProof/>
                <w:color w:val="FFFFFF" w:themeColor="background1"/>
                <w:spacing w:val="-10"/>
                <w:sz w:val="20"/>
              </w:rPr>
              <w:t>.</w:t>
            </w:r>
          </w:p>
        </w:tc>
        <w:tc>
          <w:tcPr>
            <w:tcW w:w="184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F9E1642" w14:textId="77777777" w:rsidR="00937AF2" w:rsidRPr="00B17D9B" w:rsidRDefault="00937AF2" w:rsidP="00937AF2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獎補助費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EC8D870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183E97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5,790,000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A242133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163,468,328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71A5335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26,453,818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7F6DC24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1,043,672,047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4681A49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1,198,794,676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8C527C0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E92EAA9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7E5211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56,408,507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5411D41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165,412,386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E0C0182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2,639,499</w:t>
            </w:r>
          </w:p>
        </w:tc>
        <w:tc>
          <w:tcPr>
            <w:tcW w:w="1854" w:type="dxa"/>
            <w:vAlign w:val="center"/>
          </w:tcPr>
          <w:p w14:paraId="3DA2A939" w14:textId="77777777" w:rsidR="00937AF2" w:rsidRPr="00683A8D" w:rsidRDefault="00937AF2" w:rsidP="00937AF2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10,949,604</w:t>
            </w:r>
          </w:p>
        </w:tc>
      </w:tr>
    </w:tbl>
    <w:p w14:paraId="33431A20" w14:textId="77777777" w:rsidR="003A4C0A" w:rsidRDefault="003A4C0A" w:rsidP="002C7B73">
      <w:pPr>
        <w:pStyle w:val="ac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304E0602" w14:textId="77777777" w:rsidR="003A4C0A" w:rsidRDefault="003A4C0A" w:rsidP="002C7B73">
      <w:pPr>
        <w:widowControl/>
        <w:sectPr w:rsidR="003A4C0A" w:rsidSect="00C66AE4">
          <w:headerReference w:type="first" r:id="rId29"/>
          <w:pgSz w:w="23811" w:h="16838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>
        <w:br w:type="page"/>
      </w:r>
    </w:p>
    <w:p w14:paraId="3C494009" w14:textId="77777777" w:rsidR="003A4C0A" w:rsidRDefault="003A4C0A" w:rsidP="00D86909">
      <w:pPr>
        <w:pStyle w:val="ac"/>
        <w:spacing w:line="320" w:lineRule="exact"/>
        <w:ind w:rightChars="122" w:right="293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848"/>
        <w:gridCol w:w="1853"/>
        <w:gridCol w:w="1854"/>
        <w:gridCol w:w="1853"/>
        <w:gridCol w:w="1854"/>
        <w:gridCol w:w="1854"/>
        <w:gridCol w:w="1853"/>
        <w:gridCol w:w="1854"/>
        <w:gridCol w:w="1853"/>
        <w:gridCol w:w="1854"/>
        <w:gridCol w:w="1854"/>
      </w:tblGrid>
      <w:tr w:rsidR="003A4C0A" w:rsidRPr="00A865D5" w14:paraId="43D7F661" w14:textId="77777777" w:rsidTr="00957729">
        <w:trPr>
          <w:cantSplit/>
          <w:trHeight w:hRule="exact" w:val="680"/>
        </w:trPr>
        <w:tc>
          <w:tcPr>
            <w:tcW w:w="2160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12A73C8" w14:textId="77777777" w:rsidR="003A4C0A" w:rsidRPr="00A865D5" w:rsidRDefault="003A4C0A" w:rsidP="00C66AE4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34A8A9AE" w14:textId="77777777" w:rsidR="003A4C0A" w:rsidRPr="00A865D5" w:rsidRDefault="003A4C0A" w:rsidP="00C66AE4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458252E0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33B22CF9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城鄉發展局主管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55741EE1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62D17015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觀光旅遊局主管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17C5C75F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197E5703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客家事務局主管</w:t>
            </w:r>
          </w:p>
        </w:tc>
        <w:tc>
          <w:tcPr>
            <w:tcW w:w="18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DCDD37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1A1F59A1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捷運工程局主管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3FBE3660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7F38E640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青年局主管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44E61C3C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新北市政府</w:t>
            </w:r>
          </w:p>
          <w:p w14:paraId="4AD614B8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體育局主管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11E5B867" w14:textId="77777777" w:rsidR="003A4C0A" w:rsidRPr="00683A8D" w:rsidRDefault="003A4C0A" w:rsidP="00C66AE4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統籌支撥</w:t>
            </w:r>
          </w:p>
          <w:p w14:paraId="34E00DED" w14:textId="77777777" w:rsidR="003A4C0A" w:rsidRPr="00683A8D" w:rsidRDefault="003A4C0A" w:rsidP="00C66AE4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科目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12831404" w14:textId="77777777" w:rsidR="003A4C0A" w:rsidRPr="00683A8D" w:rsidRDefault="003A4C0A" w:rsidP="00C66AE4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小計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49A3ABE7" w14:textId="77777777" w:rsidR="003A4C0A" w:rsidRPr="00683A8D" w:rsidRDefault="003A4C0A" w:rsidP="00C66AE4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保留數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14:paraId="27069D94" w14:textId="77777777" w:rsidR="003A4C0A" w:rsidRPr="00683A8D" w:rsidRDefault="003A4C0A" w:rsidP="00C66AE4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83A8D">
              <w:rPr>
                <w:rFonts w:ascii="標楷體" w:eastAsia="標楷體" w:hAnsi="標楷體" w:hint="eastAsia"/>
                <w:spacing w:val="-10"/>
                <w:sz w:val="20"/>
              </w:rPr>
              <w:t>合計</w:t>
            </w:r>
          </w:p>
        </w:tc>
      </w:tr>
      <w:tr w:rsidR="003A4C0A" w:rsidRPr="00044CE0" w14:paraId="60F88E47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4F13C93E" w14:textId="77777777" w:rsidR="003A4C0A" w:rsidRPr="00044CE0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44CE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51C3FD7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F02524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540,217,520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7C9FFA8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496,266,234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B61C718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163,125,105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11FAF40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12,079,808,979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792E153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171,956,821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8DAF40A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1,926,850,154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2D0DC21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6,135,877,300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199B62E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208,115,537,285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0EED488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7,378,847,854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55C4CBC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215,494,385,139</w:t>
            </w:r>
          </w:p>
        </w:tc>
      </w:tr>
      <w:tr w:rsidR="003A4C0A" w:rsidRPr="000751B1" w14:paraId="52DA3603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3A772CA9" w14:textId="77777777" w:rsidR="003A4C0A" w:rsidRPr="00044CE0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44CE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經常支出小計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8F91455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537,396,207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68DB88D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380,289,425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5EDD17E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152,525,105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F8A8133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232,000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F8B64BB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160,189,114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1A446A9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1,286,493,631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6376404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4,478,059,180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6049DC8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172,209,634,829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A25ED11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3,269,738,725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C047A71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175,479,373,554</w:t>
            </w:r>
          </w:p>
        </w:tc>
      </w:tr>
      <w:tr w:rsidR="003A4C0A" w:rsidRPr="005C5092" w14:paraId="0C4B0EF9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1856FFC3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C9E9A2E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人事費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B8DB558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242,782,978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672DA9F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122,265,319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F39BD95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36,672,327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52AE354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960046E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41,534,469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396ADA1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77,832,949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68FBFC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3,312,857,636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3BCD0F1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34,077,863,919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DA8885E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5843752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34,077,863,919</w:t>
            </w:r>
          </w:p>
        </w:tc>
      </w:tr>
      <w:tr w:rsidR="003A4C0A" w:rsidRPr="005C5092" w14:paraId="2B479309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368A1331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B17D9B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A0F0322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業務費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CF8225D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294,565,229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64B4305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257,767,10</w:t>
            </w:r>
            <w:r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6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056EC9D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84,385,593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1BFF5B0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C4132AF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113,521,317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4C425251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423,944,188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75CD919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28,812,010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0016E99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20,964,962,797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1FCA73E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1,021,303,475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4A8D031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21,986,266,272</w:t>
            </w:r>
          </w:p>
        </w:tc>
      </w:tr>
      <w:tr w:rsidR="003A4C0A" w:rsidRPr="005C5092" w14:paraId="697E0F25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73E092B0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B17D9B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96862A7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獎補助費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49D45C3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48,000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089F9F2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257,000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84683EA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31,467,185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43FA164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232,000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81F5D0F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5,133,328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641D94B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784,716,494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73A1213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1,136,389,534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9D4383E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115,405,239,662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D7E9E75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2,248,435,250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D91B29D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117,653,674,912</w:t>
            </w:r>
          </w:p>
        </w:tc>
      </w:tr>
      <w:tr w:rsidR="003A4C0A" w:rsidRPr="005C5092" w14:paraId="49F0E7AF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2417DDAD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B17D9B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2A00A84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0C04D89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C6B439B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A0D6C0B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FF6E0EC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D1FB28C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4118597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F3EDEE0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9F91C4F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1,761,568,451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4BFA983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7D6E3E0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1,761,568,451</w:t>
            </w:r>
          </w:p>
        </w:tc>
      </w:tr>
      <w:tr w:rsidR="003A4C0A" w:rsidRPr="000751B1" w14:paraId="039EE02E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39F50036" w14:textId="77777777" w:rsidR="003A4C0A" w:rsidRPr="00044CE0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44CE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資本支出小計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715F714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 w:hint="eastAsia"/>
                <w:noProof/>
                <w:w w:val="100"/>
                <w:sz w:val="20"/>
              </w:rPr>
              <w:t>2,821,313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0B47D79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115,976,809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73E8889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10,600,000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508DA19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12,079,576,979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FA39AE5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11,767,707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27A044F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640,356,523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E03F841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1,657,818,120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957C03D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35,905,902,456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676A9EC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4,109,109,129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1617A55" w14:textId="77777777" w:rsidR="003A4C0A" w:rsidRPr="00AE4779" w:rsidRDefault="003A4C0A" w:rsidP="00C66AE4">
            <w:pPr>
              <w:pStyle w:val="3"/>
              <w:rPr>
                <w:rFonts w:asciiTheme="minorEastAsia" w:eastAsiaTheme="minorEastAsia" w:hAnsiTheme="minorEastAsia"/>
                <w:noProof/>
                <w:w w:val="100"/>
                <w:sz w:val="20"/>
              </w:rPr>
            </w:pPr>
            <w:r w:rsidRPr="00AE4779">
              <w:rPr>
                <w:rFonts w:asciiTheme="minorEastAsia" w:eastAsiaTheme="minorEastAsia" w:hAnsiTheme="minorEastAsia"/>
                <w:noProof/>
                <w:w w:val="100"/>
                <w:sz w:val="20"/>
              </w:rPr>
              <w:t>40,015,011,585</w:t>
            </w:r>
          </w:p>
        </w:tc>
      </w:tr>
      <w:tr w:rsidR="003A4C0A" w:rsidRPr="005C5092" w14:paraId="474A8FF1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010AFB43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B17D9B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D55F5CF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業務費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05C3D015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412785A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139FF82A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B002EC8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10FB274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23DF97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E97FE3A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800F98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343,629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871464C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CA2A96D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343,629</w:t>
            </w:r>
          </w:p>
        </w:tc>
      </w:tr>
      <w:tr w:rsidR="003A4C0A" w:rsidRPr="005C5092" w14:paraId="46AADBE8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1280E61F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608F75E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設備及投資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5106D59F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2,821,313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E3E1400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115,976,809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E91F24D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10,600,000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0097DEA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9,740,559,779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7306348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11,767,707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65DA2DD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579,384,853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13DCCBA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773,255,810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AE3F09B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25,536,121,726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5926005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3,612,511,318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B7A8772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29,148,633,044</w:t>
            </w:r>
          </w:p>
        </w:tc>
      </w:tr>
      <w:tr w:rsidR="003A4C0A" w:rsidRPr="005C5092" w14:paraId="5F38637E" w14:textId="77777777" w:rsidTr="0095772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12" w:type="dxa"/>
            <w:tcBorders>
              <w:right w:val="nil"/>
            </w:tcBorders>
            <w:shd w:val="clear" w:color="auto" w:fill="auto"/>
            <w:vAlign w:val="center"/>
          </w:tcPr>
          <w:p w14:paraId="23C335AA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B17D9B">
              <w:rPr>
                <w:rFonts w:ascii="標楷體" w:eastAsia="標楷體" w:hAnsi="標楷體"/>
                <w:spacing w:val="-10"/>
                <w:sz w:val="20"/>
              </w:rPr>
              <w:t xml:space="preserve"> </w:t>
            </w:r>
          </w:p>
        </w:tc>
        <w:tc>
          <w:tcPr>
            <w:tcW w:w="184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2EE8132" w14:textId="77777777" w:rsidR="003A4C0A" w:rsidRPr="00B17D9B" w:rsidRDefault="003A4C0A" w:rsidP="00C66AE4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17D9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獎補助費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2DF04BF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0C60C53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68D38612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5CB4A0A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2,339,017,200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2E431E2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683A8D">
              <w:rPr>
                <w:rFonts w:asciiTheme="minorEastAsia" w:eastAsiaTheme="minorEastAsia" w:hAnsiTheme="minorEastAsia" w:hint="eastAsia"/>
                <w:b w:val="0"/>
                <w:bCs/>
                <w:noProof/>
                <w:w w:val="100"/>
                <w:sz w:val="20"/>
              </w:rPr>
              <w:t>－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775A732E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60,971,670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401A1DF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884,562,310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DABD316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10,369,437,101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3CDBC20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496,597,811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6B6D5E3" w14:textId="77777777" w:rsidR="003A4C0A" w:rsidRPr="00683A8D" w:rsidRDefault="003A4C0A" w:rsidP="00C66AE4">
            <w:pPr>
              <w:pStyle w:val="3"/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</w:pPr>
            <w:r w:rsidRPr="005C5092">
              <w:rPr>
                <w:rFonts w:asciiTheme="minorEastAsia" w:eastAsiaTheme="minorEastAsia" w:hAnsiTheme="minorEastAsia"/>
                <w:b w:val="0"/>
                <w:bCs/>
                <w:noProof/>
                <w:w w:val="100"/>
                <w:sz w:val="20"/>
              </w:rPr>
              <w:t>10,866,034,912</w:t>
            </w:r>
          </w:p>
        </w:tc>
      </w:tr>
    </w:tbl>
    <w:p w14:paraId="114DC6B2" w14:textId="77777777" w:rsidR="003A4C0A" w:rsidRDefault="003A4C0A" w:rsidP="00D86909">
      <w:pPr>
        <w:pStyle w:val="ac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6FCC600C" w14:textId="77777777" w:rsidR="003A4C0A" w:rsidRPr="00BF5328" w:rsidRDefault="003A4C0A">
      <w:pPr>
        <w:widowControl/>
        <w:rPr>
          <w:rFonts w:hAnsi="標楷體"/>
          <w:sz w:val="36"/>
          <w:szCs w:val="36"/>
        </w:rPr>
        <w:sectPr w:rsidR="003A4C0A" w:rsidRPr="00BF5328" w:rsidSect="00EA0ABF"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  <w:r w:rsidRPr="00BF5328">
        <w:rPr>
          <w:rFonts w:hAnsi="標楷體"/>
          <w:sz w:val="36"/>
          <w:szCs w:val="36"/>
        </w:rPr>
        <w:br w:type="page"/>
      </w:r>
    </w:p>
    <w:p w14:paraId="0E8D8DD8" w14:textId="77777777" w:rsidR="003A4C0A" w:rsidRDefault="003A4C0A">
      <w:pPr>
        <w:widowControl/>
        <w:rPr>
          <w:rFonts w:ascii="標楷體" w:eastAsia="標楷體" w:hAnsi="標楷體"/>
          <w:w w:val="95"/>
          <w:sz w:val="36"/>
          <w:szCs w:val="36"/>
          <w:u w:val="single"/>
        </w:rPr>
      </w:pPr>
    </w:p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312"/>
        <w:gridCol w:w="1276"/>
        <w:gridCol w:w="1064"/>
        <w:gridCol w:w="211"/>
        <w:gridCol w:w="1276"/>
        <w:gridCol w:w="1418"/>
        <w:gridCol w:w="1417"/>
        <w:gridCol w:w="1276"/>
        <w:gridCol w:w="1417"/>
        <w:gridCol w:w="1560"/>
        <w:gridCol w:w="850"/>
        <w:gridCol w:w="1418"/>
        <w:gridCol w:w="708"/>
        <w:gridCol w:w="1276"/>
        <w:gridCol w:w="709"/>
      </w:tblGrid>
      <w:tr w:rsidR="003A4C0A" w14:paraId="59DFB73E" w14:textId="77777777" w:rsidTr="004A2FD9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C4400" w14:textId="77777777" w:rsidR="003A4C0A" w:rsidRDefault="003A4C0A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96D3F" w14:textId="77777777" w:rsidR="003A4C0A" w:rsidRDefault="003A4C0A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3536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0DB09" w14:textId="77777777" w:rsidR="003A4C0A" w:rsidRDefault="003A4C0A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3A4C0A" w14:paraId="37810F0E" w14:textId="77777777" w:rsidTr="004A2FD9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14:paraId="7685B098" w14:textId="77777777" w:rsidR="003A4C0A" w:rsidRDefault="003A4C0A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1D4A6B7" w14:textId="77777777" w:rsidR="003A4C0A" w:rsidRDefault="003A4C0A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36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560C78BF" w14:textId="77777777" w:rsidR="003A4C0A" w:rsidRDefault="003A4C0A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A4C0A" w14:paraId="42942D2E" w14:textId="77777777" w:rsidTr="004A2FD9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14:paraId="6D2B6A7E" w14:textId="77777777" w:rsidR="003A4C0A" w:rsidRDefault="003A4C0A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312" w:type="dxa"/>
            <w:vMerge w:val="restart"/>
            <w:vAlign w:val="center"/>
          </w:tcPr>
          <w:p w14:paraId="35A15EE2" w14:textId="77777777" w:rsidR="003A4C0A" w:rsidRDefault="003A4C0A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45" w:type="dxa"/>
            <w:gridSpan w:val="5"/>
            <w:vAlign w:val="center"/>
          </w:tcPr>
          <w:p w14:paraId="0AC1C85D" w14:textId="77777777" w:rsidR="003A4C0A" w:rsidRDefault="003A4C0A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520" w:type="dxa"/>
            <w:gridSpan w:val="5"/>
            <w:vAlign w:val="center"/>
          </w:tcPr>
          <w:p w14:paraId="47305D78" w14:textId="77777777" w:rsidR="003A4C0A" w:rsidRDefault="003A4C0A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126" w:type="dxa"/>
            <w:gridSpan w:val="2"/>
            <w:vAlign w:val="center"/>
          </w:tcPr>
          <w:p w14:paraId="257E9B96" w14:textId="77777777" w:rsidR="003A4C0A" w:rsidRDefault="003A4C0A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1985" w:type="dxa"/>
            <w:gridSpan w:val="2"/>
            <w:tcBorders>
              <w:right w:val="nil"/>
            </w:tcBorders>
            <w:vAlign w:val="center"/>
          </w:tcPr>
          <w:p w14:paraId="05239EEA" w14:textId="77777777" w:rsidR="003A4C0A" w:rsidRDefault="003A4C0A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3A4C0A" w14:paraId="1ED5B399" w14:textId="77777777" w:rsidTr="004A2FD9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14:paraId="49962410" w14:textId="77777777" w:rsidR="003A4C0A" w:rsidRDefault="003A4C0A" w:rsidP="00C66AE4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1FF2584D" w14:textId="77777777" w:rsidR="003A4C0A" w:rsidRDefault="003A4C0A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14:paraId="2F323753" w14:textId="77777777" w:rsidR="003A4C0A" w:rsidRDefault="003A4C0A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312" w:type="dxa"/>
            <w:vMerge/>
            <w:vAlign w:val="center"/>
          </w:tcPr>
          <w:p w14:paraId="34812B38" w14:textId="77777777" w:rsidR="003A4C0A" w:rsidRDefault="003A4C0A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A63C26F" w14:textId="77777777" w:rsidR="003A4C0A" w:rsidRDefault="003A4C0A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5" w:type="dxa"/>
            <w:gridSpan w:val="2"/>
            <w:vAlign w:val="center"/>
          </w:tcPr>
          <w:p w14:paraId="4026F3EA" w14:textId="77777777" w:rsidR="003A4C0A" w:rsidRDefault="003A4C0A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276" w:type="dxa"/>
            <w:vAlign w:val="center"/>
          </w:tcPr>
          <w:p w14:paraId="31683ED0" w14:textId="77777777" w:rsidR="003A4C0A" w:rsidRDefault="003A4C0A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073E6D22" w14:textId="77777777" w:rsidR="003A4C0A" w:rsidRDefault="003A4C0A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17" w:type="dxa"/>
            <w:vAlign w:val="center"/>
          </w:tcPr>
          <w:p w14:paraId="00ED7457" w14:textId="77777777" w:rsidR="003A4C0A" w:rsidRDefault="003A4C0A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3094EFEB" w14:textId="77777777" w:rsidR="003A4C0A" w:rsidRDefault="003A4C0A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17" w:type="dxa"/>
            <w:vAlign w:val="center"/>
          </w:tcPr>
          <w:p w14:paraId="5CC4DAB2" w14:textId="77777777" w:rsidR="003A4C0A" w:rsidRDefault="003A4C0A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0706B938" w14:textId="77777777" w:rsidR="003A4C0A" w:rsidRDefault="003A4C0A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0" w:type="dxa"/>
            <w:vAlign w:val="center"/>
          </w:tcPr>
          <w:p w14:paraId="27FC4D59" w14:textId="77777777" w:rsidR="003A4C0A" w:rsidRDefault="003A4C0A" w:rsidP="00C66AE4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</w:p>
          <w:p w14:paraId="1530050F" w14:textId="77777777" w:rsidR="003A4C0A" w:rsidRDefault="003A4C0A" w:rsidP="00C66AE4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418" w:type="dxa"/>
            <w:vAlign w:val="center"/>
          </w:tcPr>
          <w:p w14:paraId="6E3ECCFD" w14:textId="77777777" w:rsidR="003A4C0A" w:rsidRDefault="003A4C0A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8" w:type="dxa"/>
            <w:vAlign w:val="center"/>
          </w:tcPr>
          <w:p w14:paraId="7A4AFD1E" w14:textId="77777777" w:rsidR="003A4C0A" w:rsidRDefault="003A4C0A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276" w:type="dxa"/>
            <w:vAlign w:val="center"/>
          </w:tcPr>
          <w:p w14:paraId="29DD67CD" w14:textId="77777777" w:rsidR="003A4C0A" w:rsidRDefault="003A4C0A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2DE3FFB6" w14:textId="77777777" w:rsidR="003A4C0A" w:rsidRDefault="003A4C0A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3A4C0A" w:rsidRPr="002950D2" w14:paraId="7B91D618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0757BD31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C01B4A7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87C38D1" w14:textId="77777777" w:rsidR="003A4C0A" w:rsidRPr="002950D2" w:rsidRDefault="003A4C0A" w:rsidP="00C66AE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950D2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09C951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208,965,745,000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0FCA2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207,328,655,189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2CB0240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2,992,527,892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22210C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233,087,178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5AB45C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210,554,270,259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C5EF96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207,328,655,189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850FE0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2,992,527,892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BF020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233,087,178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BDB7E9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210,554,270,259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4538A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100.00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9BB57C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1,588,525,259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8E4D2F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0.76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33D6B9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C1381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3A4C0A" w:rsidRPr="002950D2" w14:paraId="45A5A3DE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24CF4DB5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950D2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FE4DD50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A0B279E" w14:textId="77777777" w:rsidR="003A4C0A" w:rsidRPr="002950D2" w:rsidRDefault="003A4C0A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950D2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8FBC545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124,684,924,800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CBBEF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126,657,107,184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C6A97FF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62,894,953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55F24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3D0D60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126,720,002,137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36E575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126,657,107,184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0D7B3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62,894,953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3CD249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5C042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126,720,002,137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18FB0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60.18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631CB9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2,035,077,337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51D599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1.63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7C3A1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CDEA6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3A4C0A" w14:paraId="0A4F30CC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7E8C558F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8BB4DF3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183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4AA5EFB" w14:textId="77777777" w:rsidR="003A4C0A" w:rsidRDefault="003A4C0A" w:rsidP="00C66AE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183C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70ABF1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3,072,007,800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52A62A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4,264,727,159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7BD3894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305CC2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636AE5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4,264,727,159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08CD19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4,264,727,159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B1263A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14598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BAB34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4,264,727,159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7CAFF1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2.03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7681C5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1,192,719,359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5D5EDF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38.83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0D780A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C2E81C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</w:tr>
      <w:tr w:rsidR="003A4C0A" w14:paraId="6FFDDF54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1B0FC58D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71A689C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183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B2C14AE" w14:textId="77777777" w:rsidR="003A4C0A" w:rsidRDefault="003A4C0A" w:rsidP="00C66AE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183C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5223DD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1,296,984,000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AC1B4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1,203,430,581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E9F6462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DAEB8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8A7169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1,203,430,581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2D9B0A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1,203,430,581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A1BCE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D9B852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81150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1,203,430,581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109551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0.57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3D343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- 93,553,419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09227C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- 7.21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7CB63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67BE56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</w:tr>
      <w:tr w:rsidR="003A4C0A" w14:paraId="336001A6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796D7D8B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8762A37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183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83E6F66" w14:textId="77777777" w:rsidR="003A4C0A" w:rsidRDefault="003A4C0A" w:rsidP="00C66AE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183C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E4479CA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1,400,000,000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011D2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1,971,244,760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9C7B0F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DDBB9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7370D9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1,971,244,760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BCDD25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1,971,244,760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7CA3A5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9EAFA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C59B26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1,971,244,760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DDAF7C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0.94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A2081C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571,244,760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1DC86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40.80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9DF40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A79DD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</w:tr>
      <w:tr w:rsidR="003A4C0A" w14:paraId="59B11338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052C1965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7D6F43D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183C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C6472A5" w14:textId="77777777" w:rsidR="003A4C0A" w:rsidRDefault="003A4C0A" w:rsidP="00C66AE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183C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48EFD69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9,473,000,000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9C53F9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9,475,265,944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44E6574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96DF7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08C22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9,475,265,944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0C78C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9,475,265,944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824FBF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3A29F9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6942A0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9,475,265,944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2DAFB2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4.50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BA02A6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2,265,944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048E71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0.02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D973D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3EFE5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</w:tr>
      <w:tr w:rsidR="003A4C0A" w14:paraId="6BB7D61F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793B3896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FF6CC40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183C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A069388" w14:textId="77777777" w:rsidR="003A4C0A" w:rsidRDefault="003A4C0A" w:rsidP="00C66AE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183C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956B1FC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34,839,000,000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F6C16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31,270,074,763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E665060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266969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A6C8C5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31,270,074,763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710F6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31,270,074,763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69849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1167D4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C92655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31,270,074,763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D0372A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14.85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E10724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- 3,568,925,237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DBFBD2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- 10.24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5877F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FFF06F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</w:tr>
      <w:tr w:rsidR="003A4C0A" w14:paraId="1828861B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069E5096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2863E92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183C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31B23BA" w14:textId="77777777" w:rsidR="003A4C0A" w:rsidRDefault="003A4C0A" w:rsidP="00C66AE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183C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3369BB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15,197,000,000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00CA12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16,257,137,193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654E17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5B672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912ED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16,257,137,193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BEC89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16,257,137,193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233F6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44ECF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43E519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16,257,137,193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B8C56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7.72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7ABC2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1,060,137,193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39181BC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6.98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2AC10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3CA23C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</w:tr>
      <w:tr w:rsidR="003A4C0A" w14:paraId="764B1915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65AD7706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ABC0A61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183C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AE705FA" w14:textId="77777777" w:rsidR="003A4C0A" w:rsidRDefault="003A4C0A" w:rsidP="00C66AE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183C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BDD2062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3,300,000,000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30444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2,798,667,912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FB7B77F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077866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A2C53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2,798,667,912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75631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2,798,667,912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675074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866FF1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816FC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2,798,667,912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AA0F7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1.33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2030D4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- 501,332,088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2FE24B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- 15.19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D4137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FBADE5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</w:tr>
      <w:tr w:rsidR="003A4C0A" w14:paraId="572F2143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3A0E343D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DF6DA81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183C">
              <w:rPr>
                <w:rFonts w:ascii="新細明體" w:eastAsia="標楷體" w:hAnsi="新細明體"/>
                <w:noProof/>
                <w:sz w:val="20"/>
              </w:rPr>
              <w:t>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229789C" w14:textId="77777777" w:rsidR="003A4C0A" w:rsidRDefault="003A4C0A" w:rsidP="00C66AE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183C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C04A1C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310,000,000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C0515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362,067,412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4FCAFCC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F10C5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740AC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362,067,412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CF2B19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362,067,412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B522A4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FECF2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5D383A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362,067,412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42B9A1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0.17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D7FD9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52,067,412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27D110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16.80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8C126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ABC19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</w:tr>
      <w:tr w:rsidR="003A4C0A" w14:paraId="6B260E81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461BEBE5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83580E4" w14:textId="77777777" w:rsidR="003A4C0A" w:rsidRDefault="003A4C0A" w:rsidP="00C66AE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F183C">
              <w:rPr>
                <w:rFonts w:ascii="新細明體" w:eastAsia="標楷體" w:hAnsi="新細明體"/>
                <w:noProof/>
                <w:sz w:val="20"/>
              </w:rPr>
              <w:t>9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79E765A" w14:textId="77777777" w:rsidR="003A4C0A" w:rsidRDefault="003A4C0A" w:rsidP="00C66AE4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F183C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52F5E7F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55,796,933,000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48F51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59,054,491,460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AEF7414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62,894,953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4525B6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C4C07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59,117,386,413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1846C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59,054,491,460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5F5CC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62,894,953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7782D4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E2E9D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59,117,386,413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329E0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28.08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E524BF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3,320,453,413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BF81B0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noProof/>
                <w:spacing w:val="-4"/>
                <w:sz w:val="20"/>
              </w:rPr>
              <w:t>5.95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DF0FA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688E40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noProof/>
                <w:spacing w:val="-4"/>
                <w:sz w:val="20"/>
              </w:rPr>
              <w:t>－</w:t>
            </w:r>
          </w:p>
        </w:tc>
      </w:tr>
      <w:tr w:rsidR="003A4C0A" w:rsidRPr="002950D2" w14:paraId="23187E87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2E07623A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950D2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C500C2E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5F03AFE" w14:textId="77777777" w:rsidR="003A4C0A" w:rsidRPr="002950D2" w:rsidRDefault="003A4C0A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950D2">
              <w:rPr>
                <w:rFonts w:ascii="標楷體" w:eastAsia="標楷體" w:hAnsi="標楷體" w:hint="eastAsia"/>
                <w:b/>
                <w:noProof/>
                <w:sz w:val="20"/>
              </w:rPr>
              <w:t>工程受益費收入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C140CE5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3F993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6,083,807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AE6904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3ABD5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7E13CF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6,083,807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CAD34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6,083,807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19086A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64A361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DC74B0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6,083,807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75637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75E322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6,083,807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29788F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--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6E17A4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8DB2F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3A4C0A" w:rsidRPr="002950D2" w14:paraId="1418A3C4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7DBAB770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950D2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F1C3EF1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9A79C1B" w14:textId="77777777" w:rsidR="003A4C0A" w:rsidRPr="002950D2" w:rsidRDefault="003A4C0A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950D2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E1CC20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4,137,308,200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4D4B82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3,908,243,979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0568B7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1,635,915,321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3090B9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2CC9CC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5,544,159,300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46609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3,908,243,979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F54825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1,635,915,321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DD7681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17FC26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5,544,159,300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30E3A5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2.63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9A005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1,406,851,100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0CDE4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34.00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B92D1A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04255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3A4C0A" w:rsidRPr="002950D2" w14:paraId="7EC7BE2E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104F5C0A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950D2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F8AAA33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5B033B5" w14:textId="77777777" w:rsidR="003A4C0A" w:rsidRPr="002950D2" w:rsidRDefault="003A4C0A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950D2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3BC5DA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7,124,946,000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629529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7,196,735,268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D00FB2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1,486,597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B08014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2E68D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7,198,221,865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78D75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7,196,735,268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E94F1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1,486,597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8CDBB5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D5963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7,198,221,865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F1296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3.42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CF2C31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73,275,865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DF155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1.03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436826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FF7210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3A4C0A" w:rsidRPr="002950D2" w14:paraId="0557CA6B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4FD7D9E7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950D2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6CF620A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CF0DB6B" w14:textId="77777777" w:rsidR="003A4C0A" w:rsidRPr="002950D2" w:rsidRDefault="003A4C0A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950D2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F1E8425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1,805,799,000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C0450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2,042,298,509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B25D3BF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5,137,267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391FE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8AA342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2,047,435,776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A604DA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2,042,298,509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14EBFF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5,137,267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AE767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02C0F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2,047,435,776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B19D7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0.97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F3DBD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241,636,776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45A49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13.38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C90F3F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5AD986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3A4C0A" w:rsidRPr="002950D2" w14:paraId="6E761B4D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13FD0B18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950D2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D9F4F3D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3AFC7DB" w14:textId="77777777" w:rsidR="003A4C0A" w:rsidRPr="002950D2" w:rsidRDefault="003A4C0A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950D2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992D73A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4,766,342,000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57AE86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4,766,342,405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BCF3E72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9B6750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D7685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4,766,342,405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CAAA3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4,766,342,405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F2082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2FB522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44A194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4,766,342,405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F7AEDC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2.26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FC371D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405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DB43DA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C6E6BF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8F2472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3A4C0A" w:rsidRPr="002950D2" w14:paraId="1841B2B6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44025CC6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950D2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9ADDEE3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0E4C84D5" w14:textId="77777777" w:rsidR="003A4C0A" w:rsidRPr="002950D2" w:rsidRDefault="003A4C0A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950D2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890951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60,308,472,000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B4E95A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56,782,520,171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068F28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837,084,102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2D97F6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233,087,178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2B8D91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57,852,691,451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E294F1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56,782,520,171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78D444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837,084,102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741DA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233,087,178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A3620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57,852,691,451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F524E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27.48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96654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- 2,455,780,549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1B80BB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- 4.07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A661C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027B51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3A4C0A" w:rsidRPr="002950D2" w14:paraId="1EEFED8E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2B71B341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950D2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3F694DD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5B9AA5D" w14:textId="77777777" w:rsidR="003A4C0A" w:rsidRPr="002950D2" w:rsidRDefault="003A4C0A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950D2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EC9A7F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816,420,000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3CD9EA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339,046,167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E80A82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425,523,180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C0625F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8AADF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764,569,347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404281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339,046,167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44390A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425,523,180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4CF6D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A7925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764,569,347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A6F352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0.36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D15C1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- 51,850,653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9C6CD40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- 6.35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BCE37F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70516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3A4C0A" w:rsidRPr="002950D2" w14:paraId="174F656E" w14:textId="77777777" w:rsidTr="004A2F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480" w:type="dxa"/>
            <w:shd w:val="clear" w:color="auto" w:fill="auto"/>
            <w:vAlign w:val="center"/>
          </w:tcPr>
          <w:p w14:paraId="75793447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2950D2">
              <w:rPr>
                <w:rFonts w:ascii="新細明體" w:eastAsia="標楷體" w:hAnsi="新細明體"/>
                <w:b/>
                <w:noProof/>
                <w:sz w:val="20"/>
              </w:rPr>
              <w:t>9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5D783E0" w14:textId="77777777" w:rsidR="003A4C0A" w:rsidRPr="002950D2" w:rsidRDefault="003A4C0A" w:rsidP="00C66AE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7EAFA6B" w14:textId="77777777" w:rsidR="003A4C0A" w:rsidRPr="002950D2" w:rsidRDefault="003A4C0A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950D2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C95D71B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5,321,533,000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69E09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5,630,277,699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7D96954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24,486,472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AA942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0297CE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5,654,764,171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866213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5,630,277,699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6D3B22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24,486,472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826517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6CDFBF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5,654,764,171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D08BA8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2.69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8AB41A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333,231,171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2C1DE4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/>
                <w:b/>
                <w:noProof/>
                <w:spacing w:val="-4"/>
                <w:sz w:val="20"/>
              </w:rPr>
              <w:t>6.26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838280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325E10" w14:textId="77777777" w:rsidR="003A4C0A" w:rsidRPr="005C1F0E" w:rsidRDefault="003A4C0A" w:rsidP="00C66AE4">
            <w:pPr>
              <w:jc w:val="right"/>
              <w:rPr>
                <w:rFonts w:asciiTheme="minorEastAsia" w:eastAsiaTheme="minorEastAsia" w:hAnsiTheme="minorEastAsia"/>
                <w:b/>
                <w:spacing w:val="-4"/>
                <w:sz w:val="20"/>
              </w:rPr>
            </w:pPr>
            <w:r w:rsidRPr="005C1F0E">
              <w:rPr>
                <w:rFonts w:asciiTheme="minorEastAsia" w:eastAsiaTheme="minorEastAsia" w:hAnsiTheme="minorEastAsia" w:hint="eastAsia"/>
                <w:b/>
                <w:noProof/>
                <w:spacing w:val="-4"/>
                <w:sz w:val="20"/>
              </w:rPr>
              <w:t>－</w:t>
            </w:r>
          </w:p>
        </w:tc>
      </w:tr>
    </w:tbl>
    <w:p w14:paraId="5BF2E9BA" w14:textId="77777777" w:rsidR="003A4C0A" w:rsidRDefault="003A4C0A" w:rsidP="00C66AE4">
      <w:pPr>
        <w:ind w:right="414"/>
        <w:rPr>
          <w:rFonts w:eastAsia="標楷體"/>
          <w:sz w:val="22"/>
        </w:rPr>
      </w:pPr>
    </w:p>
    <w:p w14:paraId="5477CD39" w14:textId="77777777" w:rsidR="003A4C0A" w:rsidRDefault="003A4C0A" w:rsidP="00495EC1">
      <w:pPr>
        <w:rPr>
          <w:rFonts w:eastAsia="標楷體"/>
          <w:sz w:val="22"/>
        </w:rPr>
        <w:sectPr w:rsidR="003A4C0A" w:rsidSect="00EA0ABF">
          <w:headerReference w:type="default" r:id="rId30"/>
          <w:headerReference w:type="first" r:id="rId31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"/>
        <w:gridCol w:w="59"/>
        <w:gridCol w:w="239"/>
        <w:gridCol w:w="2279"/>
        <w:gridCol w:w="1560"/>
        <w:gridCol w:w="1411"/>
        <w:gridCol w:w="1357"/>
        <w:gridCol w:w="1134"/>
        <w:gridCol w:w="1559"/>
        <w:gridCol w:w="1039"/>
        <w:gridCol w:w="1039"/>
        <w:gridCol w:w="1040"/>
        <w:gridCol w:w="1701"/>
        <w:gridCol w:w="1418"/>
        <w:gridCol w:w="1134"/>
        <w:gridCol w:w="1417"/>
        <w:gridCol w:w="1985"/>
      </w:tblGrid>
      <w:tr w:rsidR="00C66AE4" w14:paraId="27F8A6A8" w14:textId="77777777" w:rsidTr="00363A61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CEE46" w14:textId="77777777" w:rsidR="00C66AE4" w:rsidRDefault="00C66AE4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4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DE219" w14:textId="77777777" w:rsidR="00C66AE4" w:rsidRDefault="00C66AE4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7BDC9" w14:textId="77777777" w:rsidR="00C66AE4" w:rsidRDefault="00C66AE4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C66AE4" w14:paraId="3D25CEEC" w14:textId="77777777" w:rsidTr="00363A61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right w:val="nil"/>
            </w:tcBorders>
          </w:tcPr>
          <w:p w14:paraId="091E3E52" w14:textId="77777777" w:rsidR="00C66AE4" w:rsidRDefault="00C66AE4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46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6849879C" w14:textId="77777777" w:rsidR="00C66AE4" w:rsidRDefault="00C66AE4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66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67E451DF" w14:textId="77777777" w:rsidR="00C66AE4" w:rsidRDefault="00C66AE4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C66AE4" w14:paraId="214CF7D3" w14:textId="77777777" w:rsidTr="00363A61">
        <w:trPr>
          <w:cantSplit/>
          <w:tblHeader/>
        </w:trPr>
        <w:tc>
          <w:tcPr>
            <w:tcW w:w="2874" w:type="dxa"/>
            <w:gridSpan w:val="4"/>
            <w:tcBorders>
              <w:left w:val="nil"/>
            </w:tcBorders>
            <w:vAlign w:val="center"/>
          </w:tcPr>
          <w:p w14:paraId="6E8017B0" w14:textId="77777777" w:rsidR="00C66AE4" w:rsidRDefault="00C66AE4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4319A09E" w14:textId="77777777" w:rsidR="00C66AE4" w:rsidRDefault="00C66AE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461" w:type="dxa"/>
            <w:gridSpan w:val="4"/>
            <w:vAlign w:val="center"/>
          </w:tcPr>
          <w:p w14:paraId="4933939B" w14:textId="77777777" w:rsidR="00C66AE4" w:rsidRDefault="00C66AE4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118" w:type="dxa"/>
            <w:gridSpan w:val="3"/>
            <w:vAlign w:val="center"/>
          </w:tcPr>
          <w:p w14:paraId="5AB282B7" w14:textId="77777777" w:rsidR="00C66AE4" w:rsidRDefault="00C66AE4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670" w:type="dxa"/>
            <w:gridSpan w:val="4"/>
            <w:vAlign w:val="center"/>
          </w:tcPr>
          <w:p w14:paraId="0D4D856B" w14:textId="77777777" w:rsidR="00C66AE4" w:rsidRDefault="00C66AE4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985" w:type="dxa"/>
            <w:vMerge w:val="restart"/>
            <w:tcBorders>
              <w:right w:val="nil"/>
            </w:tcBorders>
            <w:vAlign w:val="center"/>
          </w:tcPr>
          <w:p w14:paraId="720412AA" w14:textId="77777777" w:rsidR="00C66AE4" w:rsidRDefault="00C66AE4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C66AE4" w14:paraId="691D51FE" w14:textId="77777777" w:rsidTr="00363A61">
        <w:trPr>
          <w:cantSplit/>
          <w:tblHeader/>
        </w:trPr>
        <w:tc>
          <w:tcPr>
            <w:tcW w:w="297" w:type="dxa"/>
            <w:tcBorders>
              <w:left w:val="nil"/>
            </w:tcBorders>
            <w:vAlign w:val="center"/>
          </w:tcPr>
          <w:p w14:paraId="20CC1B11" w14:textId="77777777" w:rsidR="00C66AE4" w:rsidRDefault="00C66AE4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5137249B" w14:textId="77777777" w:rsidR="00C66AE4" w:rsidRDefault="00C66AE4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4B842872" w14:textId="77777777" w:rsidR="00C66AE4" w:rsidRDefault="00C66AE4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28108AF6" w14:textId="77777777" w:rsidR="00C66AE4" w:rsidRDefault="00C66AE4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1" w:type="dxa"/>
            <w:vAlign w:val="center"/>
          </w:tcPr>
          <w:p w14:paraId="1DAFC846" w14:textId="77777777" w:rsidR="00C66AE4" w:rsidRDefault="00C66AE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57" w:type="dxa"/>
            <w:vAlign w:val="center"/>
          </w:tcPr>
          <w:p w14:paraId="7BA2F526" w14:textId="77777777" w:rsidR="00C66AE4" w:rsidRDefault="00C66AE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134" w:type="dxa"/>
            <w:vAlign w:val="center"/>
          </w:tcPr>
          <w:p w14:paraId="35A3BD33" w14:textId="77777777" w:rsidR="00C66AE4" w:rsidRDefault="00C66AE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659E13E2" w14:textId="77777777" w:rsidR="00C66AE4" w:rsidRDefault="00C66AE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039" w:type="dxa"/>
            <w:vAlign w:val="center"/>
          </w:tcPr>
          <w:p w14:paraId="7C6DB471" w14:textId="77777777" w:rsidR="00C66AE4" w:rsidRDefault="00C66AE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039" w:type="dxa"/>
            <w:vAlign w:val="center"/>
          </w:tcPr>
          <w:p w14:paraId="17B0501C" w14:textId="77777777" w:rsidR="00C66AE4" w:rsidRDefault="00C66AE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040" w:type="dxa"/>
            <w:vAlign w:val="center"/>
          </w:tcPr>
          <w:p w14:paraId="61FDFBCA" w14:textId="77777777" w:rsidR="00C66AE4" w:rsidRDefault="00C66AE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701" w:type="dxa"/>
            <w:vAlign w:val="center"/>
          </w:tcPr>
          <w:p w14:paraId="67B1685F" w14:textId="77777777" w:rsidR="00C66AE4" w:rsidRDefault="00C66AE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14:paraId="1BFDE53F" w14:textId="77777777" w:rsidR="00C66AE4" w:rsidRDefault="00C66AE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134" w:type="dxa"/>
            <w:vAlign w:val="center"/>
          </w:tcPr>
          <w:p w14:paraId="76506877" w14:textId="77777777" w:rsidR="00C66AE4" w:rsidRDefault="00C66AE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05C4A17C" w14:textId="77777777" w:rsidR="00C66AE4" w:rsidRDefault="00C66AE4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985" w:type="dxa"/>
            <w:vMerge/>
            <w:tcBorders>
              <w:right w:val="nil"/>
            </w:tcBorders>
            <w:vAlign w:val="center"/>
          </w:tcPr>
          <w:p w14:paraId="6373B616" w14:textId="77777777" w:rsidR="00C66AE4" w:rsidRDefault="00C66AE4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C66AE4" w:rsidRPr="002D0802" w14:paraId="1011A350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24DF5B9C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7CA3D73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4A42D16" w14:textId="77777777" w:rsidR="00C66AE4" w:rsidRPr="002D0802" w:rsidRDefault="00C66AE4" w:rsidP="00C66AE4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D080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62635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208,075,745,000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E89928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206,280,704,165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0EC6955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2,992,527,892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5B033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233,087,178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97371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209,506,319,235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52831D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20BB99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6DC15E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40E0E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206,280,704,165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021C7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2,992,527,892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0C0EA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233,087,178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9AE05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209,506,319,235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9CD12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1,430,574,235</w:t>
            </w:r>
          </w:p>
        </w:tc>
      </w:tr>
      <w:tr w:rsidR="00C66AE4" w:rsidRPr="002D0802" w14:paraId="091568D3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0FB2E033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D0802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C4FB77A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793EB0F0" w14:textId="77777777" w:rsidR="00C66AE4" w:rsidRPr="002D0802" w:rsidRDefault="00C66AE4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D080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16DD6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124,684,924,800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9396A5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126,657,107,184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7AB1CAB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62,894,953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BBE93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EF99B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126,720,002,137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2E898B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0373D9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242513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31E3B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126,657,107,184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FA140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62,894,953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DEA5D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8CC80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126,720,002,137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E3753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2,035,077,337</w:t>
            </w:r>
          </w:p>
        </w:tc>
      </w:tr>
      <w:tr w:rsidR="00C66AE4" w14:paraId="3107F474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15631AF5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60DD43E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2B93FA95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00F87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3,072,007,800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B492BB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4,264,727,159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311E418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C4A72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DEF4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4,264,727,159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FE0EB0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2A557E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C29925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DF8BD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4,264,727,159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03889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9C2DD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97B69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4,264,727,159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45D4F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1,192,719,359</w:t>
            </w:r>
          </w:p>
        </w:tc>
      </w:tr>
      <w:tr w:rsidR="00C66AE4" w14:paraId="1761F51E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1939CF20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9CBAEF4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603A68C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1935E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1,296,984,000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334DDA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1,203,430,581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0E28B64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E65EE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D3568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1,203,430,581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0AA482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F9E462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5F7068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C356F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1,203,430,581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EBBD4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C8F48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58DD0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1,203,430,581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24C33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- 93,553,419</w:t>
            </w:r>
          </w:p>
        </w:tc>
      </w:tr>
      <w:tr w:rsidR="00C66AE4" w14:paraId="6BD49ADD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24053519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6D2D892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1CB46BD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65712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1,400,000,000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4B2398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1,971,244,760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545707B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D0502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A08D8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1,971,244,760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561B92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108C97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9267C5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7D6E8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1,971,244,760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05DEC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3F3DF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3850B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1,971,244,760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7D7A9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571,244,760</w:t>
            </w:r>
          </w:p>
        </w:tc>
      </w:tr>
      <w:tr w:rsidR="00C66AE4" w14:paraId="46E75C8F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56461056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8ED9D6A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2EBCD41C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21FF8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9,473,000,000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C54B13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9,475,265,944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181F564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3DF70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3B80F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9,475,265,944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6CF7C5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0E2E68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BB3CF9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2EE2C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9,475,265,944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BF358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7637D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4A0AB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9,475,265,944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8A5B8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2,265,944</w:t>
            </w:r>
          </w:p>
        </w:tc>
      </w:tr>
      <w:tr w:rsidR="00C66AE4" w14:paraId="1A725E9C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34D6AB19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A6EAD0F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2F1DD28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BE370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34,839,000,000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351C5C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31,270,074,763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231E6DD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69A53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F3A7A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31,270,074,763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A72F9B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7E2079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54920B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78DA8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31,270,074,763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655DC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CAFC6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429B5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31,270,074,763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4F40B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- 3,568,925,237</w:t>
            </w:r>
          </w:p>
        </w:tc>
      </w:tr>
      <w:tr w:rsidR="00C66AE4" w14:paraId="4B0BF63B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30A44E01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A515335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CF1DFBD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21141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15,197,000,000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E0C028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16,257,137,193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1DC8F46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547EE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94AD2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16,257,137,193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FC346C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17DF33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7E8590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AD19E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16,257,137,193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C8304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EFE5F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55D89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16,257,137,193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6425D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1,060,137,193</w:t>
            </w:r>
          </w:p>
        </w:tc>
      </w:tr>
      <w:tr w:rsidR="00C66AE4" w14:paraId="22E4757E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24F20276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3553837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275A7D89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契稅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8EA57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3,300,000,000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C6DD47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2,798,667,912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7C7DA39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F9AC1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4B350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2,798,667,912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B3E75E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63E24B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914506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5CA4C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2,798,667,912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29623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A8E91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02D16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2,798,667,912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2913A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- 501,332,088</w:t>
            </w:r>
          </w:p>
        </w:tc>
      </w:tr>
      <w:tr w:rsidR="00C66AE4" w14:paraId="2E501259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317C2B9B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3A1A211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8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AD327F6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娛樂稅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B0F4A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310,000,000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CA5FD3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362,067,412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46EEEA7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A58A6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BB93F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362,067,412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2276E6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DC4185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6E601F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E73EF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362,067,412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66A34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93B59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A9211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362,067,412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666C2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52,067,412</w:t>
            </w:r>
          </w:p>
        </w:tc>
      </w:tr>
      <w:tr w:rsidR="00C66AE4" w14:paraId="7B4772D0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50DCB5AD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E329A6B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9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65ADC47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C16EB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55,796,933,000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5C1B4B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59,054,491,460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033F37A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62,894,953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46298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B4EF0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59,117,386,413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143949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8A97BD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901C0E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521BE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59,054,491,460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048F4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62,894,953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F8AF0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5F16B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59,117,386,413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F6C09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3,320,453,413</w:t>
            </w:r>
          </w:p>
        </w:tc>
      </w:tr>
      <w:tr w:rsidR="00C66AE4" w:rsidRPr="002D0802" w14:paraId="2E97A241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7F0C8F78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D0802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FE8DCD1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36BF8E5" w14:textId="77777777" w:rsidR="00C66AE4" w:rsidRPr="002D0802" w:rsidRDefault="00C66AE4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D080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工程受益費收入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38412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9287ED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6,083,807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1195BEE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C8F5B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86380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6,083,807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81F5AC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5E9502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2B541F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B13B8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6,083,807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44D7B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13AFF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526A9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6,083,807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CF6D0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6,083,807</w:t>
            </w:r>
          </w:p>
        </w:tc>
      </w:tr>
      <w:tr w:rsidR="00C66AE4" w14:paraId="3CA5D5D8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0A386E3C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1E9A660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BA07BA7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工程受益費收入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B49A2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98A6D9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6,083,807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2E9BD04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927FD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3E8C6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6,083,807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79E3C7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C8184C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FCFBC4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77D96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6,083,807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DBE87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71B89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C2EB1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6,083,807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C0DB3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6,083,807</w:t>
            </w:r>
          </w:p>
        </w:tc>
      </w:tr>
      <w:tr w:rsidR="00C66AE4" w:rsidRPr="002D0802" w14:paraId="33D57172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4109A0CD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D0802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96AB071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7CFF9BF7" w14:textId="77777777" w:rsidR="00C66AE4" w:rsidRPr="002D0802" w:rsidRDefault="00C66AE4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D080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0F466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4,137,308,200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60D621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3,908,243,979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2A7909D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1,635,915,321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7C204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EF181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5,544,159,300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37BEB1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3F6DAA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02F6CF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735AC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3,908,243,979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6F50F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1,635,915,321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824CE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CC273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5,544,159,300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09036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1,406,851,100</w:t>
            </w:r>
          </w:p>
        </w:tc>
      </w:tr>
      <w:tr w:rsidR="00C66AE4" w14:paraId="7D9BA854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1E6DFE21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CBAF80C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2BCAF02D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6CC61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4,003,791,200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EF82EB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3,733,669,316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322595A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1,635,453,973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E9DED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177F8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5,369,123,289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185380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EC4909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5EC7F7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E4084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3,733,669,316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1E36C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1,635,453,973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293A5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B06D6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5,369,123,289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61F90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1,365,332,089</w:t>
            </w:r>
          </w:p>
        </w:tc>
      </w:tr>
      <w:tr w:rsidR="00C66AE4" w14:paraId="23BC9E80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5795AB74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3DF749B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E8934A0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B4C18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11,500,000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1723FD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14,871,053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07084AD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2AF0E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67CBB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14,871,053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EFF9AF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EE84A3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0734BE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340B2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14,871,053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9BB09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D2E5F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CC8B9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14,871,053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142AD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3,371,053</w:t>
            </w:r>
          </w:p>
        </w:tc>
      </w:tr>
      <w:tr w:rsidR="00C66AE4" w14:paraId="753C0D31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16195BE9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5E7B117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481A915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40496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122,017,000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64D6FF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159,703,610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03CCB4A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461,348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3AB89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C9525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160,164,958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8690F1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17437B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28A9CA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A8BAD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159,703,610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13A47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461,348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9845A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B5509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160,164,958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E195C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38,147,958</w:t>
            </w:r>
          </w:p>
        </w:tc>
      </w:tr>
      <w:tr w:rsidR="00C66AE4" w:rsidRPr="002D0802" w14:paraId="675B9346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1BD3149A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D0802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BCA1EE8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4105E48" w14:textId="77777777" w:rsidR="00C66AE4" w:rsidRPr="002D0802" w:rsidRDefault="00C66AE4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D080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FDCC3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7,124,946,000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D91496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7,196,735,268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09BAD1D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1,486,597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0FCBA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050DF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7,198,221,865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8F5114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CA476C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C6DB40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9FE3B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7,196,735,268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F0548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1,486,597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E77F7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12739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7,198,221,865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EA376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73,275,865</w:t>
            </w:r>
          </w:p>
        </w:tc>
      </w:tr>
      <w:tr w:rsidR="00C66AE4" w14:paraId="4E4D5CB6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3F2DDB1E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D3BDCF2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C9821F4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5B790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2,073,284,000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73E4D1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2,012,851,332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2C2065D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4,068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F0A88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7E035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2,012,855,400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552A80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F04C75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5605AA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8290C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2,012,851,332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F939D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4,068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2E0B8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7D535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2,012,855,400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F3493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- 60,428,600</w:t>
            </w:r>
          </w:p>
        </w:tc>
      </w:tr>
      <w:tr w:rsidR="00C66AE4" w14:paraId="7AAFAF48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08EA8AC3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8DA09BF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FB4B2FC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435C2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5,051,662,000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D32AED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5,183,883,936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2C69445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1,482,529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6EC0B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E374B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5,185,366,465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D0224B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6485BC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0F5911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CC419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5,183,883,936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FC87F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1,482,529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F9916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4B375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5,185,366,465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96DD2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133,704,465</w:t>
            </w:r>
          </w:p>
        </w:tc>
      </w:tr>
      <w:tr w:rsidR="00C66AE4" w:rsidRPr="002D0802" w14:paraId="42D551ED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40E4563E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D0802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2CD5062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9917A7E" w14:textId="77777777" w:rsidR="00C66AE4" w:rsidRPr="002D0802" w:rsidRDefault="00C66AE4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D080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152B2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915,799,000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0249EC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994,347,485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17EB1F1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5,137,267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13978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AA1CA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999,484,752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D1903B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3B031F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9788F5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1FDD9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994,347,485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83B8C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5,137,267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561F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9D4A8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999,484,752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41F80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83,685,752</w:t>
            </w:r>
          </w:p>
        </w:tc>
      </w:tr>
      <w:tr w:rsidR="00C66AE4" w14:paraId="5F9C3F69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0CB4D714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0ABD5E9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2B3A159A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5B732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881,752,000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55CD66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941,643,514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159A6C1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5,137,267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32529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96BA8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946,780,781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27EA0D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EEC284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4D0ED2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27C49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941,643,514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ADCE9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5,137,267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DC3D5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2935E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946,780,781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06955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65,028,781</w:t>
            </w:r>
          </w:p>
        </w:tc>
      </w:tr>
      <w:tr w:rsidR="00C66AE4" w14:paraId="08F90FE9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0839954F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421BC56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D42F168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33E52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34,047,000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DEB79E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52,703,971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4DB0D0F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4C533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22330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52,703,971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50BCA7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063F38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5816A6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DB3F9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52,703,971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2365B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01D9A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0789A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52,703,971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39798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18,656,971</w:t>
            </w:r>
          </w:p>
        </w:tc>
      </w:tr>
      <w:tr w:rsidR="00C66AE4" w:rsidRPr="002D0802" w14:paraId="554ABF0F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55E41085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D0802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95AA4F8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5779217" w14:textId="77777777" w:rsidR="00C66AE4" w:rsidRPr="002D0802" w:rsidRDefault="00C66AE4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D080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2C479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4,766,342,000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8C3070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4,766,342,405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1CF27B7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76E30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F0BE9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4,766,342,405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2CB828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45BB51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D3ED56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8C892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4,766,342,405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77AA9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D8268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4A709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4,766,342,405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CF2F0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405</w:t>
            </w:r>
          </w:p>
        </w:tc>
      </w:tr>
      <w:tr w:rsidR="00C66AE4" w14:paraId="35C72C87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2F9074CC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3DD817D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3BD67E8" w14:textId="77777777" w:rsidR="00C66AE4" w:rsidRPr="003E0487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22"/>
                <w:sz w:val="20"/>
              </w:rPr>
            </w:pPr>
            <w:r w:rsidRPr="003E0487">
              <w:rPr>
                <w:rFonts w:ascii="標楷體" w:eastAsia="標楷體" w:hAnsi="標楷體" w:hint="eastAsia"/>
                <w:noProof/>
                <w:spacing w:val="-22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4824C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4,700,000,000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EB76C3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4,700,000,000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7DBF3AD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423C0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05A93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4,700,000,000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83A7B0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68F7F2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A0E0EC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59BBB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4,700,000,000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822F2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5780F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FBA4D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4,700,000,000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EF20B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C66AE4" w14:paraId="435C11BC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35041049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7F180CE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6E75933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投資收益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559E7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66,342,000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3AD2A2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66,342,405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7535E0D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009D4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9EBE1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66,342,405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5EEE6D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919F32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39242E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1CD3E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66,342,405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F961A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23909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6DE92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66,342,405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96A59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405</w:t>
            </w:r>
          </w:p>
        </w:tc>
      </w:tr>
      <w:tr w:rsidR="00C66AE4" w:rsidRPr="002D0802" w14:paraId="663BB4B5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3E213EC0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D0802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C712358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B65A768" w14:textId="77777777" w:rsidR="00C66AE4" w:rsidRPr="002D0802" w:rsidRDefault="00C66AE4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D080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D422B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60,308,472,000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644897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56,782,520,171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3E5A82E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837,084,102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5CCEA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233,087,178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71BF3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57,852,691,451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6C201F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BD332A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04B388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C3DF7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56,782,520,171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61BFD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837,084,102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086B0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233,087,178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FEA49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57,852,691,451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FC0AE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- 2,455,780,549</w:t>
            </w:r>
          </w:p>
        </w:tc>
      </w:tr>
      <w:tr w:rsidR="00C66AE4" w14:paraId="3B5403E3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1B906DB4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ECD6617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8D22FB5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7D2B2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60,308,472,000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6EDC03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56,782,520,171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69F34B7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837,084,102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A3773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233,087,178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204D8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57,852,691,451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14BB6E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0B5450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52576A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45E5E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56,782,520,171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924EE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837,084,102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E8AD6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233,087,178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524EC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57,852,691,451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A5A91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- 2,455,780,549</w:t>
            </w:r>
          </w:p>
        </w:tc>
      </w:tr>
      <w:tr w:rsidR="00C66AE4" w:rsidRPr="002D0802" w14:paraId="315620A8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2125E7F8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D0802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640DA07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0F91C94" w14:textId="77777777" w:rsidR="00C66AE4" w:rsidRPr="002D0802" w:rsidRDefault="00C66AE4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D080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CA320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816,420,000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AEE35B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339,046,167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1F8ED0D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425,523,180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EFC15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DA227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764,569,347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76A127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B533F2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3AA0EBD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04272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339,046,167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5EC96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425,523,180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60494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E82E1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764,569,347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3D078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- 51,850,653</w:t>
            </w:r>
          </w:p>
        </w:tc>
      </w:tr>
      <w:tr w:rsidR="00C66AE4" w14:paraId="62335768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502F8E5E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B7594F9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8E0F2B7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CC43A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816,420,000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F4C2A2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339,046,167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27FA9EE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425,523,180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AF7B6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1E1D0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764,569,347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D4D2E2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4F04B1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17D586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B4E68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339,046,167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FC4F43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425,523,180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799A1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19AC5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764,569,347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F557B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- 51,850,653</w:t>
            </w:r>
          </w:p>
        </w:tc>
      </w:tr>
      <w:tr w:rsidR="00C66AE4" w:rsidRPr="002D0802" w14:paraId="46D284AF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66AD0CA4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D0802">
              <w:rPr>
                <w:rFonts w:ascii="新細明體" w:hAnsi="新細明體"/>
                <w:b/>
                <w:noProof/>
                <w:spacing w:val="-12"/>
                <w:sz w:val="20"/>
              </w:rPr>
              <w:t>9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7CAE3F2" w14:textId="77777777" w:rsidR="00C66AE4" w:rsidRPr="002D0802" w:rsidRDefault="00C66AE4" w:rsidP="00C66AE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D9771C3" w14:textId="77777777" w:rsidR="00C66AE4" w:rsidRPr="002D0802" w:rsidRDefault="00C66AE4" w:rsidP="00C66AE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D080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F41E2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5,321,533,000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136AA7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5,630,277,699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39369CA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24,486,472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2585F1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905A5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5,654,764,171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5E7D70A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A315D0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2CA601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D5DD19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5,630,277,699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8FFA7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24,486,472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89C1F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E3D77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5,654,764,171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CD8775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b/>
                <w:noProof/>
                <w:sz w:val="20"/>
              </w:rPr>
              <w:t>333,231,171</w:t>
            </w:r>
          </w:p>
        </w:tc>
      </w:tr>
      <w:tr w:rsidR="00C66AE4" w14:paraId="75AB1275" w14:textId="77777777" w:rsidTr="00363A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7" w:type="dxa"/>
            <w:shd w:val="clear" w:color="auto" w:fill="auto"/>
            <w:vAlign w:val="center"/>
          </w:tcPr>
          <w:p w14:paraId="15390279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72087B7" w14:textId="77777777" w:rsidR="00C66AE4" w:rsidRDefault="00C66AE4" w:rsidP="00C66AE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55238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6035451" w14:textId="77777777" w:rsidR="00C66AE4" w:rsidRDefault="00C66AE4" w:rsidP="00C66AE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552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C6834B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5,321,533,000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2A77BE2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5,630,277,699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2E486A50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24,486,472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23576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DCEA2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5,654,764,171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7109F6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3C12C0F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4C400E8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63ACBC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5,630,277,699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E663B7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24,486,472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8C3EE4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55A1BE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5,654,764,171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2AEBF6" w14:textId="77777777" w:rsidR="00C66AE4" w:rsidRPr="003E0487" w:rsidRDefault="00C66AE4" w:rsidP="00C66AE4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3E0487">
              <w:rPr>
                <w:rFonts w:asciiTheme="minorEastAsia" w:eastAsiaTheme="minorEastAsia" w:hAnsiTheme="minorEastAsia"/>
                <w:noProof/>
                <w:sz w:val="20"/>
              </w:rPr>
              <w:t>333,231,171</w:t>
            </w:r>
          </w:p>
        </w:tc>
      </w:tr>
    </w:tbl>
    <w:p w14:paraId="758E215B" w14:textId="77777777" w:rsidR="00C66AE4" w:rsidRDefault="00C66AE4" w:rsidP="00C66AE4">
      <w:pPr>
        <w:spacing w:line="60" w:lineRule="exact"/>
        <w:ind w:right="414"/>
        <w:rPr>
          <w:rFonts w:eastAsia="標楷體"/>
          <w:sz w:val="22"/>
        </w:rPr>
        <w:sectPr w:rsidR="00C66AE4" w:rsidSect="00C66AE4">
          <w:headerReference w:type="default" r:id="rId32"/>
          <w:headerReference w:type="first" r:id="rId33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p w14:paraId="3EF00764" w14:textId="50D424A1" w:rsidR="00C66AE4" w:rsidRDefault="00C66AE4" w:rsidP="00C66AE4">
      <w:pPr>
        <w:spacing w:line="60" w:lineRule="exact"/>
        <w:ind w:right="414"/>
        <w:rPr>
          <w:rFonts w:eastAsia="標楷體"/>
          <w:sz w:val="22"/>
        </w:rPr>
      </w:pPr>
    </w:p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8"/>
        <w:gridCol w:w="60"/>
        <w:gridCol w:w="239"/>
        <w:gridCol w:w="2279"/>
        <w:gridCol w:w="1560"/>
        <w:gridCol w:w="1410"/>
        <w:gridCol w:w="1356"/>
        <w:gridCol w:w="1134"/>
        <w:gridCol w:w="1559"/>
        <w:gridCol w:w="992"/>
        <w:gridCol w:w="1134"/>
        <w:gridCol w:w="992"/>
        <w:gridCol w:w="1701"/>
        <w:gridCol w:w="1418"/>
        <w:gridCol w:w="1134"/>
        <w:gridCol w:w="1417"/>
        <w:gridCol w:w="1985"/>
      </w:tblGrid>
      <w:tr w:rsidR="00E11033" w14:paraId="198DA6BA" w14:textId="77777777" w:rsidTr="0058614B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6B7D7" w14:textId="77777777" w:rsidR="00E11033" w:rsidRDefault="00E11033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4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78633" w14:textId="77777777" w:rsidR="00E11033" w:rsidRDefault="00E11033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3D3A" w14:textId="77777777" w:rsidR="00E11033" w:rsidRDefault="00E11033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E11033" w14:paraId="3B72DDFA" w14:textId="77777777" w:rsidTr="0058614B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6A41DA13" w14:textId="77777777" w:rsidR="00E11033" w:rsidRDefault="00E11033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44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7B58070E" w14:textId="77777777" w:rsidR="00E11033" w:rsidRDefault="00E11033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66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7B13A376" w14:textId="77777777" w:rsidR="00E11033" w:rsidRDefault="00E11033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E11033" w14:paraId="6AD46757" w14:textId="77777777" w:rsidTr="0058614B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40BAA041" w14:textId="77777777" w:rsidR="00E11033" w:rsidRDefault="00E11033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52A2AEAF" w14:textId="77777777" w:rsidR="00E11033" w:rsidRDefault="00E11033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459" w:type="dxa"/>
            <w:gridSpan w:val="4"/>
            <w:vAlign w:val="center"/>
          </w:tcPr>
          <w:p w14:paraId="46145DF2" w14:textId="77777777" w:rsidR="00E11033" w:rsidRDefault="00E11033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118" w:type="dxa"/>
            <w:gridSpan w:val="3"/>
            <w:vAlign w:val="center"/>
          </w:tcPr>
          <w:p w14:paraId="1664D5BF" w14:textId="77777777" w:rsidR="00E11033" w:rsidRDefault="00E11033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670" w:type="dxa"/>
            <w:gridSpan w:val="4"/>
            <w:vAlign w:val="center"/>
          </w:tcPr>
          <w:p w14:paraId="3568C925" w14:textId="77777777" w:rsidR="00E11033" w:rsidRDefault="00E11033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985" w:type="dxa"/>
            <w:vMerge w:val="restart"/>
            <w:tcBorders>
              <w:right w:val="nil"/>
            </w:tcBorders>
            <w:vAlign w:val="center"/>
          </w:tcPr>
          <w:p w14:paraId="0FF9523B" w14:textId="77777777" w:rsidR="00E11033" w:rsidRDefault="00E11033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E11033" w14:paraId="392C6DF3" w14:textId="77777777" w:rsidTr="0058614B">
        <w:trPr>
          <w:cantSplit/>
          <w:tblHeader/>
        </w:trPr>
        <w:tc>
          <w:tcPr>
            <w:tcW w:w="298" w:type="dxa"/>
            <w:tcBorders>
              <w:left w:val="nil"/>
            </w:tcBorders>
            <w:vAlign w:val="center"/>
          </w:tcPr>
          <w:p w14:paraId="718D6080" w14:textId="77777777" w:rsidR="00E11033" w:rsidRDefault="00E11033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9" w:type="dxa"/>
            <w:gridSpan w:val="2"/>
            <w:vAlign w:val="center"/>
          </w:tcPr>
          <w:p w14:paraId="57BBFDEB" w14:textId="77777777" w:rsidR="00E11033" w:rsidRDefault="00E11033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6208FE1B" w14:textId="77777777" w:rsidR="00E11033" w:rsidRDefault="00E11033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0E093491" w14:textId="77777777" w:rsidR="00E11033" w:rsidRDefault="00E11033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12326197" w14:textId="77777777" w:rsidR="00E11033" w:rsidRDefault="00E11033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56" w:type="dxa"/>
            <w:vAlign w:val="center"/>
          </w:tcPr>
          <w:p w14:paraId="31D69933" w14:textId="77777777" w:rsidR="00E11033" w:rsidRDefault="00E11033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134" w:type="dxa"/>
            <w:vAlign w:val="center"/>
          </w:tcPr>
          <w:p w14:paraId="10C00DFA" w14:textId="77777777" w:rsidR="00E11033" w:rsidRDefault="00E11033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32E4D822" w14:textId="77777777" w:rsidR="00E11033" w:rsidRDefault="00E11033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992" w:type="dxa"/>
            <w:vAlign w:val="center"/>
          </w:tcPr>
          <w:p w14:paraId="10445F8E" w14:textId="77777777" w:rsidR="00E11033" w:rsidRDefault="00E11033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134" w:type="dxa"/>
            <w:vAlign w:val="center"/>
          </w:tcPr>
          <w:p w14:paraId="2A127DD7" w14:textId="77777777" w:rsidR="00E11033" w:rsidRDefault="00E11033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992" w:type="dxa"/>
            <w:vAlign w:val="center"/>
          </w:tcPr>
          <w:p w14:paraId="22725DE0" w14:textId="77777777" w:rsidR="00E11033" w:rsidRDefault="00E11033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701" w:type="dxa"/>
            <w:vAlign w:val="center"/>
          </w:tcPr>
          <w:p w14:paraId="188819C4" w14:textId="77777777" w:rsidR="00E11033" w:rsidRDefault="00E11033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14:paraId="3851414E" w14:textId="77777777" w:rsidR="00E11033" w:rsidRDefault="00E11033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134" w:type="dxa"/>
            <w:vAlign w:val="center"/>
          </w:tcPr>
          <w:p w14:paraId="204323A8" w14:textId="77777777" w:rsidR="00E11033" w:rsidRDefault="00E11033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4ABBA119" w14:textId="77777777" w:rsidR="00E11033" w:rsidRDefault="00E11033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985" w:type="dxa"/>
            <w:vMerge/>
            <w:tcBorders>
              <w:right w:val="nil"/>
            </w:tcBorders>
            <w:vAlign w:val="center"/>
          </w:tcPr>
          <w:p w14:paraId="1B201759" w14:textId="77777777" w:rsidR="00E11033" w:rsidRDefault="00E11033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E11033" w:rsidRPr="00A800A1" w14:paraId="7FEBCDE1" w14:textId="77777777" w:rsidTr="005861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8" w:type="dxa"/>
            <w:shd w:val="clear" w:color="auto" w:fill="auto"/>
            <w:vAlign w:val="center"/>
          </w:tcPr>
          <w:p w14:paraId="7882DB17" w14:textId="77777777" w:rsidR="00E11033" w:rsidRPr="00A800A1" w:rsidRDefault="00E11033" w:rsidP="004A2FD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9" w:type="dxa"/>
            <w:gridSpan w:val="2"/>
            <w:shd w:val="clear" w:color="auto" w:fill="auto"/>
            <w:vAlign w:val="center"/>
          </w:tcPr>
          <w:p w14:paraId="4F1BFD10" w14:textId="77777777" w:rsidR="00E11033" w:rsidRPr="00A800A1" w:rsidRDefault="00E11033" w:rsidP="004A2FD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7FC82474" w14:textId="77777777" w:rsidR="00E11033" w:rsidRPr="00A800A1" w:rsidRDefault="00E11033" w:rsidP="004A2FD9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A800A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2B6795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b/>
                <w:noProof/>
                <w:sz w:val="20"/>
              </w:rPr>
              <w:t>890,000,000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319944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b/>
                <w:noProof/>
                <w:sz w:val="20"/>
              </w:rPr>
              <w:t>1,047,951,024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51D1B33F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D66727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403941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b/>
                <w:noProof/>
                <w:sz w:val="20"/>
              </w:rPr>
              <w:t>1,047,951,024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156A5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C5BE39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1F7915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74F572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b/>
                <w:noProof/>
                <w:sz w:val="20"/>
              </w:rPr>
              <w:t>1,047,951,024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F8CF95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4077AD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3BD494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b/>
                <w:noProof/>
                <w:sz w:val="20"/>
              </w:rPr>
              <w:t>1,047,951,024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571C77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b/>
                <w:noProof/>
                <w:sz w:val="20"/>
              </w:rPr>
              <w:t>157,951,024</w:t>
            </w:r>
          </w:p>
        </w:tc>
      </w:tr>
      <w:tr w:rsidR="00E11033" w:rsidRPr="00A800A1" w14:paraId="30619064" w14:textId="77777777" w:rsidTr="005861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8" w:type="dxa"/>
            <w:shd w:val="clear" w:color="auto" w:fill="auto"/>
            <w:vAlign w:val="center"/>
          </w:tcPr>
          <w:p w14:paraId="144629FA" w14:textId="77777777" w:rsidR="00E11033" w:rsidRPr="00A800A1" w:rsidRDefault="00E11033" w:rsidP="004A2FD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A800A1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9" w:type="dxa"/>
            <w:gridSpan w:val="2"/>
            <w:shd w:val="clear" w:color="auto" w:fill="auto"/>
            <w:vAlign w:val="center"/>
          </w:tcPr>
          <w:p w14:paraId="62C50B66" w14:textId="77777777" w:rsidR="00E11033" w:rsidRPr="00A800A1" w:rsidRDefault="00E11033" w:rsidP="004A2FD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C532F02" w14:textId="77777777" w:rsidR="00E11033" w:rsidRPr="00A800A1" w:rsidRDefault="00E11033" w:rsidP="004A2FD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A800A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3F293B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b/>
                <w:noProof/>
                <w:sz w:val="20"/>
              </w:rPr>
              <w:t>890,000,000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1D9D8B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b/>
                <w:noProof/>
                <w:sz w:val="20"/>
              </w:rPr>
              <w:t>1,047,951,024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6331A08E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E9573C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C43EA2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b/>
                <w:noProof/>
                <w:sz w:val="20"/>
              </w:rPr>
              <w:t>1,047,951,024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A3C2A4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6EECCF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7FBC3C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650704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b/>
                <w:noProof/>
                <w:sz w:val="20"/>
              </w:rPr>
              <w:t>1,047,951,024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CAE74B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17DC9E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779854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b/>
                <w:noProof/>
                <w:sz w:val="20"/>
              </w:rPr>
              <w:t>1,047,951,024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1B9CF8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b/>
                <w:noProof/>
                <w:sz w:val="20"/>
              </w:rPr>
              <w:t>157,951,024</w:t>
            </w:r>
          </w:p>
        </w:tc>
      </w:tr>
      <w:tr w:rsidR="00E11033" w14:paraId="18E972B9" w14:textId="77777777" w:rsidTr="005861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8" w:type="dxa"/>
            <w:shd w:val="clear" w:color="auto" w:fill="auto"/>
            <w:vAlign w:val="center"/>
          </w:tcPr>
          <w:p w14:paraId="29ED0BF2" w14:textId="77777777" w:rsidR="00E11033" w:rsidRDefault="00E11033" w:rsidP="004A2FD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9" w:type="dxa"/>
            <w:gridSpan w:val="2"/>
            <w:shd w:val="clear" w:color="auto" w:fill="auto"/>
            <w:vAlign w:val="center"/>
          </w:tcPr>
          <w:p w14:paraId="05EFFE90" w14:textId="77777777" w:rsidR="00E11033" w:rsidRDefault="00E11033" w:rsidP="004A2FD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337A7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3057DE7" w14:textId="77777777" w:rsidR="00E11033" w:rsidRDefault="00E11033" w:rsidP="004A2FD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337A7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BBEB78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15,000,000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4551A8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224,454,590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65A658F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F6FC63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3D28D9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224,454,590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54E03B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2AF147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771352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2D2B86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224,454,590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EB7B89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EF1808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79958B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224,454,590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6AB68A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209,454,590</w:t>
            </w:r>
          </w:p>
        </w:tc>
      </w:tr>
      <w:tr w:rsidR="00E11033" w14:paraId="17D55FB2" w14:textId="77777777" w:rsidTr="005861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8" w:type="dxa"/>
            <w:shd w:val="clear" w:color="auto" w:fill="auto"/>
            <w:vAlign w:val="center"/>
          </w:tcPr>
          <w:p w14:paraId="4EE2EB97" w14:textId="77777777" w:rsidR="00E11033" w:rsidRDefault="00E11033" w:rsidP="004A2FD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9" w:type="dxa"/>
            <w:gridSpan w:val="2"/>
            <w:shd w:val="clear" w:color="auto" w:fill="auto"/>
            <w:vAlign w:val="center"/>
          </w:tcPr>
          <w:p w14:paraId="7274D0AA" w14:textId="77777777" w:rsidR="00E11033" w:rsidRDefault="00E11033" w:rsidP="004A2FD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337A7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675F2F6" w14:textId="77777777" w:rsidR="00E11033" w:rsidRDefault="00E11033" w:rsidP="004A2FD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337A7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財產作價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F67BBD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875,000,000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F60098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751,762,489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7816F4D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97E3FE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126D66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751,762,489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FBD1FF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B40BB7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322A6C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923AE4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751,762,489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EA0581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E22D6A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F4DF40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751,762,489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256660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- 123,237,511</w:t>
            </w:r>
          </w:p>
        </w:tc>
      </w:tr>
      <w:tr w:rsidR="00E11033" w14:paraId="16DB2D8D" w14:textId="77777777" w:rsidTr="0058614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8" w:type="dxa"/>
            <w:shd w:val="clear" w:color="auto" w:fill="auto"/>
            <w:vAlign w:val="center"/>
          </w:tcPr>
          <w:p w14:paraId="6FC4FBF0" w14:textId="77777777" w:rsidR="00E11033" w:rsidRDefault="00E11033" w:rsidP="004A2FD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9" w:type="dxa"/>
            <w:gridSpan w:val="2"/>
            <w:shd w:val="clear" w:color="auto" w:fill="auto"/>
            <w:vAlign w:val="center"/>
          </w:tcPr>
          <w:p w14:paraId="730222F1" w14:textId="77777777" w:rsidR="00E11033" w:rsidRDefault="00E11033" w:rsidP="004A2FD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337A7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4036206" w14:textId="77777777" w:rsidR="00E11033" w:rsidRDefault="00E11033" w:rsidP="004A2FD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337A7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投資收回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D45E5E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34FBFC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71,733,945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1B3E977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101D12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382723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71,733,945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425457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AA535C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4CF4BE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5614D5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71,733,945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6A1A4D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7FDD88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6270EA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71,733,945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9297EC" w14:textId="77777777" w:rsidR="00E11033" w:rsidRPr="00E95D50" w:rsidRDefault="00E11033" w:rsidP="004A2FD9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95D50">
              <w:rPr>
                <w:rFonts w:asciiTheme="minorEastAsia" w:eastAsiaTheme="minorEastAsia" w:hAnsiTheme="minorEastAsia"/>
                <w:noProof/>
                <w:sz w:val="20"/>
              </w:rPr>
              <w:t>71,733,945</w:t>
            </w:r>
          </w:p>
        </w:tc>
      </w:tr>
    </w:tbl>
    <w:p w14:paraId="716F3484" w14:textId="77777777" w:rsidR="00E11033" w:rsidRDefault="00E11033">
      <w:pPr>
        <w:ind w:right="414"/>
        <w:rPr>
          <w:rFonts w:eastAsia="標楷體"/>
          <w:sz w:val="22"/>
        </w:rPr>
      </w:pPr>
    </w:p>
    <w:p w14:paraId="2DC42391" w14:textId="77777777" w:rsidR="00E11033" w:rsidRDefault="00E11033" w:rsidP="00495EC1">
      <w:pPr>
        <w:rPr>
          <w:rFonts w:eastAsia="標楷體"/>
          <w:sz w:val="22"/>
        </w:rPr>
        <w:sectPr w:rsidR="00E11033" w:rsidSect="00C66AE4">
          <w:headerReference w:type="first" r:id="rId34"/>
          <w:pgSz w:w="23814" w:h="16840" w:orient="landscape" w:code="8"/>
          <w:pgMar w:top="1259" w:right="1440" w:bottom="1077" w:left="1440" w:header="851" w:footer="992" w:gutter="0"/>
          <w:cols w:space="425"/>
          <w:titlePg/>
          <w:docGrid w:type="lines" w:linePitch="360"/>
        </w:sectPr>
      </w:pPr>
    </w:p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20"/>
        <w:gridCol w:w="1410"/>
        <w:gridCol w:w="802"/>
        <w:gridCol w:w="495"/>
        <w:gridCol w:w="1276"/>
        <w:gridCol w:w="1417"/>
        <w:gridCol w:w="1418"/>
        <w:gridCol w:w="1134"/>
        <w:gridCol w:w="1417"/>
        <w:gridCol w:w="1559"/>
        <w:gridCol w:w="851"/>
        <w:gridCol w:w="1417"/>
        <w:gridCol w:w="851"/>
        <w:gridCol w:w="1134"/>
        <w:gridCol w:w="567"/>
      </w:tblGrid>
      <w:tr w:rsidR="000421FC" w14:paraId="29324D15" w14:textId="77777777" w:rsidTr="006719BE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9903F" w14:textId="77777777" w:rsidR="000421FC" w:rsidRDefault="000421FC" w:rsidP="004A2FD9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F72DE" w14:textId="77777777" w:rsidR="000421FC" w:rsidRDefault="000421FC" w:rsidP="004A2FD9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3536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680B" w14:textId="77777777" w:rsidR="000421FC" w:rsidRDefault="000421FC" w:rsidP="004A2FD9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0421FC" w14:paraId="4302F23D" w14:textId="77777777" w:rsidTr="006719BE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14:paraId="09C3E55D" w14:textId="77777777" w:rsidR="000421FC" w:rsidRDefault="000421FC" w:rsidP="004A2FD9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B42E63F" w14:textId="77777777" w:rsidR="000421FC" w:rsidRDefault="000421FC" w:rsidP="004A2FD9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36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1087C0FA" w14:textId="77777777" w:rsidR="000421FC" w:rsidRDefault="000421FC" w:rsidP="004A2FD9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0421FC" w14:paraId="4ABFB4FE" w14:textId="77777777" w:rsidTr="006719BE">
        <w:trPr>
          <w:cantSplit/>
          <w:trHeight w:val="340"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6313E992" w14:textId="77777777" w:rsidR="000421FC" w:rsidRDefault="000421FC" w:rsidP="004A2FD9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14:paraId="0DF476F6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400" w:type="dxa"/>
            <w:gridSpan w:val="5"/>
            <w:vAlign w:val="center"/>
          </w:tcPr>
          <w:p w14:paraId="76846493" w14:textId="77777777" w:rsidR="000421FC" w:rsidRDefault="000421FC" w:rsidP="004A2FD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379" w:type="dxa"/>
            <w:gridSpan w:val="5"/>
            <w:vAlign w:val="center"/>
          </w:tcPr>
          <w:p w14:paraId="501357DC" w14:textId="77777777" w:rsidR="000421FC" w:rsidRDefault="000421FC" w:rsidP="004A2FD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vAlign w:val="center"/>
          </w:tcPr>
          <w:p w14:paraId="111E6186" w14:textId="77777777" w:rsidR="000421FC" w:rsidRDefault="000421FC" w:rsidP="004A2FD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14:paraId="559019E9" w14:textId="77777777" w:rsidR="000421FC" w:rsidRDefault="000421FC" w:rsidP="004A2FD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143EDD62" w14:textId="77777777" w:rsidR="000421FC" w:rsidRDefault="000421FC" w:rsidP="004A2FD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0421FC" w14:paraId="12DC0919" w14:textId="77777777" w:rsidTr="006719BE">
        <w:trPr>
          <w:cantSplit/>
          <w:trHeight w:val="340"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378F5D8C" w14:textId="77777777" w:rsidR="000421FC" w:rsidRDefault="000421FC" w:rsidP="004A2FD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1204A592" w14:textId="77777777" w:rsidR="000421FC" w:rsidRDefault="000421FC" w:rsidP="004A2FD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5750801E" w14:textId="77777777" w:rsidR="000421FC" w:rsidRDefault="000421FC" w:rsidP="004A2FD9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14:paraId="464FF3F0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044E0D64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97" w:type="dxa"/>
            <w:gridSpan w:val="2"/>
            <w:vAlign w:val="center"/>
          </w:tcPr>
          <w:p w14:paraId="41646894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14:paraId="440CD8E5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3BE9AEF2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18" w:type="dxa"/>
            <w:vAlign w:val="center"/>
          </w:tcPr>
          <w:p w14:paraId="0EE94705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134" w:type="dxa"/>
            <w:vAlign w:val="center"/>
          </w:tcPr>
          <w:p w14:paraId="26563AC6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55197AFF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4D9063E6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51" w:type="dxa"/>
            <w:vAlign w:val="center"/>
          </w:tcPr>
          <w:p w14:paraId="37555189" w14:textId="77777777" w:rsidR="000421FC" w:rsidRDefault="000421FC" w:rsidP="004A2FD9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417" w:type="dxa"/>
            <w:vAlign w:val="center"/>
          </w:tcPr>
          <w:p w14:paraId="5F25CC95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851" w:type="dxa"/>
            <w:vAlign w:val="center"/>
          </w:tcPr>
          <w:p w14:paraId="48266BD6" w14:textId="77777777" w:rsidR="000421FC" w:rsidRDefault="000421FC" w:rsidP="004A2FD9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134" w:type="dxa"/>
            <w:vAlign w:val="center"/>
          </w:tcPr>
          <w:p w14:paraId="0503C650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567" w:type="dxa"/>
            <w:tcBorders>
              <w:right w:val="nil"/>
            </w:tcBorders>
            <w:vAlign w:val="center"/>
          </w:tcPr>
          <w:p w14:paraId="7CDBAF2B" w14:textId="77777777" w:rsidR="000421FC" w:rsidRDefault="000421FC" w:rsidP="004A2FD9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0421FC" w:rsidRPr="0006146E" w14:paraId="622EACB8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E55BCF4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A3EB14F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2250748" w14:textId="77777777" w:rsidR="000421FC" w:rsidRPr="0006146E" w:rsidRDefault="000421FC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19517FE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222,465,745,000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C64603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207,558,743,125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5478B9A7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556,794,160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773055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7,378,847,854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85FF9A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215,494,385,139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AB7ECD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207,558,743,125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2C5FBA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556,794,160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6159EE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7,378,847,854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C3E6DD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215,494,385,139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7C793D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43E18B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- 6,971,359,861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3056CD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7EF75A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E3FB5B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1FC" w:rsidRPr="0006146E" w14:paraId="3E1CADE0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3A506CE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146E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D02DF41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23BB952" w14:textId="77777777" w:rsidR="000421FC" w:rsidRPr="0006146E" w:rsidRDefault="000421FC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8417087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39,795,725,874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86E0E7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36,926,030,320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0E6EF369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332,369,333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7CAF6D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909,305,875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62CFDA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38,167,705,528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CC9D35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36,926,030,320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B7F13E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332,369,333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AE9C15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909,305,875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A6B330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38,167,705,528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34FEF1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17.71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2560D5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- 1,628,020,346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0099D5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1A3AAC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49BE78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1FC" w14:paraId="33326DA0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D4751A0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4134C80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36AC18F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1907CD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1,754,076,000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12218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1,708,928,485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559D986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EB94A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1,809,345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B1EB0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1,710,737,830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9380F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1,708,928,485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C7F1A2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8D7C2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1,809,345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E1267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1,710,737,830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8D301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0.79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7BD20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- 43,338,170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353C4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- 2.47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56FCB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29A88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14:paraId="3396ED29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0A46A45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E8D960F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8C291BF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B5E0D2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815,684,000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2A5C1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745,294,839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3E1AD10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D256C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5,311,321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59057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750,606,160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32630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745,294,839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0E702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F1ECE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5,311,321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1B08B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750,606,160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29BB9C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0.35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0EF77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- 65,077,840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382EA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- 7.98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628CC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BF1BB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14:paraId="5B1BC16F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01501DB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0F4FEBC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1DD3369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E0A171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20,906,793,874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23B6E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19,079,287,037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792C799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332,369,333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4135C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838,943,349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B8D57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20,250,599,719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E1ABE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19,079,287,037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8C214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332,369,333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E52CE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838,943,349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F990A2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20,250,599,719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2E7F7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9.40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DC4E8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- 656,194,155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BC314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- 3.14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BC6F0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FB41E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14:paraId="269759B0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2D8B808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F18FCA5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CA13BCD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0801CF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13,992,383,000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E3DC0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13,219,472,913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697C465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A35CF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58,387,990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33002C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13,277,860,903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9A5C8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13,219,472,913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DD220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70399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58,387,990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5E532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13,277,860,903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A8342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6.16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E60FE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- 714,522,097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FD69F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- 5.11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D7CA8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82738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14:paraId="3B24C6EE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75885A3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A0B89BE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7B01B75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A1A44B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2,326,789,000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CC4D2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2,173,047,046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14B864A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FA16D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4,853,870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4AE41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2,177,900,916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1DF43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2,173,047,046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2FCD59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E590E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4,853,870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F4788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2,177,900,916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C1D7D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8267C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- 148,888,084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D38C1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- 6.40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B1350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4D1B8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:rsidRPr="0006146E" w14:paraId="5189250A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CF0729A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146E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F694520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48DCBE6" w14:textId="77777777" w:rsidR="000421FC" w:rsidRPr="0006146E" w:rsidRDefault="000421FC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D3DFFD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79,235,404,944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44D7E9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77,502,772,537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391BC7CF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12,565,483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CD1295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601,285,596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4EDBC9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78,116,623,616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527906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77,502,772,537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F9AE34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12,565,483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9CBE42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601,285,596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3BBABF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78,116,623,616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782A40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36.25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F98C33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- 1,118,781,328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846E26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- 1.41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8277AD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3619D0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1FC" w14:paraId="0F7DAFB8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55EE0BA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3E00F37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5B4B467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079C45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74,001,846,300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6DE6E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72,993,064,142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753F95E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66163C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50,770,500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6FBD8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73,043,834,642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C6098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72,993,064,142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68701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9FDE7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50,770,500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2768F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73,043,834,642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F24909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33.90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E8A36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- 958,011,658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D27F89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- 1.29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739D09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5C3C3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14:paraId="6B04B3E5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3CAD4BF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7509859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9F17CED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0526DD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5,233,558,644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4C672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4,509,708,395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7F1D6CC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12,565,483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E2D79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550,515,096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74EEC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5,072,788,974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F83F7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4,509,708,395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A7EB3C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12,565,483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F8345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550,515,096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FBC0E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5,072,788,974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23F73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2.35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D0EEA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- 160,769,670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602A1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- 3.07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3AF79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3929C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:rsidRPr="0006146E" w14:paraId="725FE5D7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E765B05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146E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D8E87FD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003BF17" w14:textId="77777777" w:rsidR="000421FC" w:rsidRPr="0006146E" w:rsidRDefault="000421FC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C6A874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33,391,037,828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392E79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30,474,647,078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76B8CAF8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99,338,702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4F8554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2,196,499,212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BABD75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32,770,484,992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031874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30,474,647,078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CE0A03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99,338,702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62CFD6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2,196,499,212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CC07CD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32,770,484,992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54331E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15.21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39D219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- 620,552,836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3DFEDE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- 1.86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67792A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A03D63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1FC" w14:paraId="55B273EB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4015201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1B3D598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B15EAE9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2E1931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5,751,056,050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D46D7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4,599,414,052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2A772F3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8,881,276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5C10E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808,094,960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0235C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5,416,390,288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D6F44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4,599,414,052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663CD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8,881,276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38869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808,094,960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8FB56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5,416,390,288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2E2D5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2.51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8F54E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- 334,665,762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B8EF0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- 5.82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B66922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EC20C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14:paraId="6FB424FA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A15E15A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4731182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D73A3EE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864DD7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730,117,000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910FC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658,255,300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4815F35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25527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41,319,719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D9240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699,575,019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47EC0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658,255,300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356C2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83F2A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41,319,719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01F27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699,575,019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BFF01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0.32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69630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- 30,541,981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0A411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- 4.18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6F048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0CFF8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14:paraId="649FB7C1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CFB6E79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4CA0847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5AC4A0F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A1F91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25,433,412,000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DEBB4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23,916,119,464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50C47D2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75,713,563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01DE2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1,230,321,546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B4D669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25,222,154,573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925C3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23,916,119,464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E8EE1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75,713,563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01E99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1,230,321,546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6A9FB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25,222,154,573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7E1E39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11.70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A5C8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- 211,257,427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9C8F92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- 0.83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3C966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63AAE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14:paraId="6E6F3BD6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E595987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4CC77E5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3205C97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B8CE2E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1,476,452,778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E872E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1,300,858,262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1E8E003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14,743,863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AAD2BC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116,762,987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635C3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1,432,365,112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D4EB9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1,300,858,262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5DE7C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14,743,863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90951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116,762,987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B4026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1,432,365,112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CDC14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0.66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7C84A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- 44,087,666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FAD06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- 2.99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A5E1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99055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:rsidRPr="0006146E" w14:paraId="252185AD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C578165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146E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40BD4E4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4F2D018" w14:textId="77777777" w:rsidR="000421FC" w:rsidRPr="0006146E" w:rsidRDefault="000421FC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2261B70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44,341,013,394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F74EB0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40,488,900,062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4C9275DA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21,278,342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C01AB5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1,911,147,837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CD593C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42,421,326,241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E53793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40,488,900,062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91E802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21,278,342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7E53E4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1,911,147,837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653064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42,421,326,241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FE28A4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19.69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6A2440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- 1,919,687,153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FD6AB8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F3C28D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7B6D6C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1FC" w14:paraId="72A07302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2121598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AD3103B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E22811F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CC06C5C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1,475,274,000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09E70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1,422,477,261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3FF1D19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01541C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0484F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1,422,477,261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6F07C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1,422,477,261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8A084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6D560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892AA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1,422,477,261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35E452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0.66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84D23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- 52,796,739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824DB2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- 3.58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EB6FD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2E849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14:paraId="23824A01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06906BF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83479F9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037FBDC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C5D57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1,373,832,000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9A954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1,240,458,888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735D168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37696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D28AC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1,240,458,888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22B449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1,240,458,888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6B0CA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D0CB4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13BC4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1,240,458,888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2C082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0.58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4197E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- 133,373,112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6D940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- 9.71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D45D82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1407F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14:paraId="51385916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85DC67A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094266A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E928027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54B5B99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28,924,396,550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05A0C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27,103,841,582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6DF59B8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21,278,342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5B79F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641,906,635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627A9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27,767,026,559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06548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27,103,841,582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E626D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21,278,342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6DB6D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641,906,635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0C25A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27,767,026,559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0E5A4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12.89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AB30E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- 1,157,369,991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812F6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- 4.00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04F99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E8921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14:paraId="5B6DFDA8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9BE82B2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CA8E179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5DEADB6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BACEE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132,191,844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A1093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129,166,379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3BEBD99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06BEA2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CC2BB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129,166,379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B5BD4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129,166,379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2C518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4042A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4979EC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129,166,379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D745C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0.06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9BA99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- 3,025,465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C70E8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- 2.29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86369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E983B2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14:paraId="731EF983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5A90680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06B28A0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A0270F3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B3C032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12,435,319,000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E0EE3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10,592,955,952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5C1EB83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8D53AC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1,269,241,202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CFAA7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11,862,197,154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CBDE9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10,592,955,952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28142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995A2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1,269,241,202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24896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11,862,197,154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B7D1D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5.50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FAF3E2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- 573,121,846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6B14D2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- 4.61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0A8F7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2E6D2C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:rsidRPr="0006146E" w14:paraId="136E9E0A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6571034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146E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51546DF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C4CCAC1" w14:textId="77777777" w:rsidR="000421FC" w:rsidRPr="0006146E" w:rsidRDefault="000421FC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90B1D9D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15,420,575,810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A7BDF28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13,969,888,733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5D2CFA8A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10,588,944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946763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1,044,580,403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4EFFFB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15,025,058,080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BF10CE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13,969,888,733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F499C3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10,588,944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BB8908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1,044,580,403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84E4C6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15,025,058,080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497D49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6.97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582EF0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- 395,517,730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0D89BA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- 2.56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696490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43A06F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1FC" w14:paraId="47D2296D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5B1A5B3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B2E831E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268ED7E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E6BBB3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14,563,334,810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F9E88C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13,382,081,662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0F5B2C3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10,588,944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BBD61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807,652,827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109B8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14,200,323,433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2B50D9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13,382,081,662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C9879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10,588,944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64C31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807,652,827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9D2B9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14,200,323,433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9DF859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6.59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4D6CE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- 363,011,377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57124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- 2.49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6561D9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6787D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14:paraId="16EAF928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48C25E5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F96A039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08DA957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5A6212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857,241,000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53D2D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587,807,071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67CCE52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7F57C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236,927,576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57C5B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824,734,647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47BA9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587,807,071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CE21E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F755BC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236,927,576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A0FDB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824,734,647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31347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0.38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B65F72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- 32,506,353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78645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- 3.79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AD515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164F3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:rsidRPr="0006146E" w14:paraId="7D491572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F654248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06146E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AAC9A52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AA937A5" w14:textId="77777777" w:rsidR="000421FC" w:rsidRPr="0006146E" w:rsidRDefault="000421FC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8C89885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4,616,001,000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900F85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3,970,678,161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0BB015B2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3CFFDD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30B5F3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3,970,678,161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C0FE12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3,970,678,161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DFEDBA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AFD5B4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A65220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3,970,678,161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A979A8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ACE851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- 645,322,839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592D71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- 13.98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30FC80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539A09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1FC" w14:paraId="1F446DD4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7C8AFDF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90FE8C8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2623AB7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D73543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4,616,001,000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71FA9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3,970,678,161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7BA6AF4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9ECA0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BA226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3,970,678,161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C770E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3,970,678,161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469A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95E3A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AD85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3,970,678,161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5AE35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1.84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D14B7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- 645,322,839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49D90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- 13.98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1864A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D9EC2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:rsidRPr="0006146E" w14:paraId="47562098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F362E91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CA52E43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7ECCC61" w14:textId="77777777" w:rsidR="000421FC" w:rsidRPr="0006146E" w:rsidRDefault="000421FC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26991D0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1,820,900,000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0B939C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1,761,568,451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022A8040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86C0B0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9AE493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1,761,568,451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3FB490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1,761,568,451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FEFE5C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70E79D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7243DC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1,761,568,451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A20FE3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0.82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483D72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- 59,331,549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6A3147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F15C18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66BC63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1FC" w14:paraId="047EAFFE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E2D4028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9032FAC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A48BDF7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3AC767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1,820,900,000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495C8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1,761,568,451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1B6F110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EC90DC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7E0990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1,761,568,451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419149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1,761,568,451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6F6B4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740AE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D397C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1,761,568,451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72DF9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0.82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F9BC4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- 59,331,549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B94172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- 3.26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106EBB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74DE3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:rsidRPr="0006146E" w14:paraId="01885C6C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B3250FC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4597F62" w14:textId="77777777" w:rsidR="000421FC" w:rsidRPr="0006146E" w:rsidRDefault="000421FC" w:rsidP="004A2FD9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878900C" w14:textId="77777777" w:rsidR="000421FC" w:rsidRPr="0006146E" w:rsidRDefault="000421FC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146E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43ACDBC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3,845,086,150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F39A09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2,464,257,783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226924F6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80,653,356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BBB51A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716,028,931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1F8813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3,260,940,070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B434BF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2,464,257,783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582FD2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80,653,356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2F5A1D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716,028,931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A0E7AC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3,260,940,070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E482DC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7CEF70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- 584,146,080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FA7A66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</w:pPr>
            <w:r w:rsidRPr="00A2721E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- 15.19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366550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D961C3" w14:textId="77777777" w:rsidR="000421FC" w:rsidRPr="0006146E" w:rsidRDefault="000421FC" w:rsidP="004A2FD9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A2721E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1FC" w14:paraId="24F12BB6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74E41F8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045C3C7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F7471D3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13F7EE6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3,677,001,606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F40FD4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2,464,257,783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1D0FFC6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80,653,356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53B539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716,028,931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5BF41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3,260,940,070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B012E3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2,464,257,783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D1641C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80,653,356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FA513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716,028,931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0BDE3D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3,260,940,070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59A9D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1.51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D59B9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- 416,061,536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BE945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- 11.32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4DDF6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80D17A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1FC" w14:paraId="5CF5C789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326984B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AAD5169" w14:textId="77777777" w:rsidR="000421FC" w:rsidRDefault="000421FC" w:rsidP="004A2FD9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42176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618ECA8" w14:textId="77777777" w:rsidR="000421FC" w:rsidRDefault="000421FC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21762">
              <w:rPr>
                <w:rFonts w:ascii="標楷體" w:eastAsia="標楷體" w:hAnsi="標楷體" w:hint="eastAsia"/>
                <w:noProof/>
                <w:sz w:val="20"/>
              </w:rPr>
              <w:t>第二預備金</w:t>
            </w:r>
            <w:r w:rsidRPr="00170795">
              <w:rPr>
                <w:rFonts w:ascii="標楷體" w:eastAsia="標楷體" w:hAnsi="標楷體" w:hint="eastAsia"/>
                <w:noProof/>
                <w:sz w:val="20"/>
              </w:rPr>
              <w:t>(註)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53BB5C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168,084,544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B8AD52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5DDDCE2C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3B4E5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395012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C1B507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4ABC5E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29081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27243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A4E048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3D0F59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- 168,084,544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829BC1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9E0D75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77333F" w14:textId="77777777" w:rsidR="000421FC" w:rsidRPr="00F32BE8" w:rsidRDefault="000421FC" w:rsidP="004A2FD9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E279A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</w:tr>
    </w:tbl>
    <w:p w14:paraId="5BF4AFD4" w14:textId="77777777" w:rsidR="000421FC" w:rsidRPr="005F365E" w:rsidRDefault="000421FC" w:rsidP="00226FAD">
      <w:pPr>
        <w:ind w:right="7"/>
        <w:jc w:val="both"/>
        <w:rPr>
          <w:rFonts w:ascii="標楷體" w:eastAsia="標楷體" w:hAnsi="標楷體"/>
          <w:sz w:val="20"/>
        </w:rPr>
        <w:sectPr w:rsidR="000421FC" w:rsidRPr="005F365E" w:rsidSect="000421FC">
          <w:headerReference w:type="first" r:id="rId35"/>
          <w:pgSz w:w="23814" w:h="16840" w:orient="landscape" w:code="8"/>
          <w:pgMar w:top="1259" w:right="1440" w:bottom="1077" w:left="1440" w:header="851" w:footer="850" w:gutter="0"/>
          <w:cols w:space="425"/>
          <w:titlePg/>
          <w:docGrid w:type="lines" w:linePitch="360"/>
        </w:sectPr>
      </w:pPr>
      <w:r w:rsidRPr="005F365E">
        <w:rPr>
          <w:rFonts w:ascii="標楷體" w:eastAsia="標楷體" w:hAnsi="標楷體"/>
          <w:sz w:val="20"/>
        </w:rPr>
        <w:t>註：11</w:t>
      </w:r>
      <w:r w:rsidRPr="005F365E">
        <w:rPr>
          <w:rFonts w:ascii="標楷體" w:eastAsia="標楷體" w:hAnsi="標楷體" w:hint="eastAsia"/>
          <w:sz w:val="20"/>
        </w:rPr>
        <w:t>4</w:t>
      </w:r>
      <w:r w:rsidRPr="005F365E">
        <w:rPr>
          <w:rFonts w:ascii="標楷體" w:eastAsia="標楷體" w:hAnsi="標楷體"/>
          <w:sz w:val="20"/>
        </w:rPr>
        <w:t>年度第二預備金原編列預算數4</w:t>
      </w:r>
      <w:r w:rsidRPr="005F365E">
        <w:rPr>
          <w:rFonts w:ascii="標楷體" w:eastAsia="標楷體" w:hAnsi="標楷體" w:hint="eastAsia"/>
          <w:sz w:val="20"/>
        </w:rPr>
        <w:t>億元</w:t>
      </w:r>
      <w:r w:rsidRPr="005F365E">
        <w:rPr>
          <w:rFonts w:ascii="標楷體" w:eastAsia="標楷體" w:hAnsi="標楷體"/>
          <w:sz w:val="20"/>
        </w:rPr>
        <w:t>，經新北市政府核准動支</w:t>
      </w:r>
      <w:r w:rsidRPr="005F365E">
        <w:rPr>
          <w:rFonts w:ascii="標楷體" w:eastAsia="標楷體" w:hAnsi="標楷體" w:hint="eastAsia"/>
          <w:sz w:val="20"/>
        </w:rPr>
        <w:t>2億3,191萬餘元</w:t>
      </w:r>
      <w:r w:rsidRPr="005F365E">
        <w:rPr>
          <w:rFonts w:ascii="標楷體" w:eastAsia="標楷體" w:hAnsi="標楷體"/>
          <w:sz w:val="20"/>
        </w:rPr>
        <w:t>，賸餘</w:t>
      </w:r>
      <w:r w:rsidRPr="005F365E">
        <w:rPr>
          <w:rFonts w:ascii="標楷體" w:eastAsia="標楷體" w:hAnsi="標楷體" w:hint="eastAsia"/>
          <w:sz w:val="20"/>
        </w:rPr>
        <w:t>1億6,808萬餘元</w:t>
      </w:r>
      <w:r w:rsidRPr="005F365E">
        <w:rPr>
          <w:rFonts w:ascii="標楷體" w:eastAsia="標楷體" w:hAnsi="標楷體"/>
          <w:sz w:val="20"/>
        </w:rPr>
        <w:t>。</w:t>
      </w:r>
    </w:p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680"/>
        <w:gridCol w:w="1680"/>
        <w:gridCol w:w="1470"/>
        <w:gridCol w:w="1161"/>
        <w:gridCol w:w="779"/>
        <w:gridCol w:w="639"/>
        <w:gridCol w:w="1559"/>
        <w:gridCol w:w="1134"/>
        <w:gridCol w:w="1276"/>
        <w:gridCol w:w="1134"/>
        <w:gridCol w:w="1701"/>
        <w:gridCol w:w="1275"/>
        <w:gridCol w:w="1560"/>
        <w:gridCol w:w="1701"/>
        <w:gridCol w:w="1559"/>
      </w:tblGrid>
      <w:tr w:rsidR="000421FC" w14:paraId="430C2AED" w14:textId="77777777" w:rsidTr="006719BE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550A48C8" w14:textId="77777777" w:rsidR="000421FC" w:rsidRDefault="000421FC" w:rsidP="004A2FD9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708A9" w14:textId="77777777" w:rsidR="000421FC" w:rsidRDefault="000421FC" w:rsidP="004A2FD9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53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3F35D" w14:textId="77777777" w:rsidR="000421FC" w:rsidRDefault="000421FC" w:rsidP="004A2FD9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0421FC" w14:paraId="38FE2C3F" w14:textId="77777777" w:rsidTr="006719BE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4D78E8E" w14:textId="77777777" w:rsidR="000421FC" w:rsidRDefault="000421FC" w:rsidP="004A2FD9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1C84A9DE" w14:textId="77777777" w:rsidR="000421FC" w:rsidRDefault="000421FC" w:rsidP="004A2FD9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538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287559AE" w14:textId="77777777" w:rsidR="000421FC" w:rsidRDefault="000421FC" w:rsidP="004A2FD9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0421FC" w14:paraId="2C39E6CD" w14:textId="77777777" w:rsidTr="006719BE">
        <w:trPr>
          <w:cantSplit/>
          <w:trHeight w:val="340"/>
          <w:tblHeader/>
        </w:trPr>
        <w:tc>
          <w:tcPr>
            <w:tcW w:w="2040" w:type="dxa"/>
            <w:gridSpan w:val="3"/>
            <w:tcBorders>
              <w:left w:val="nil"/>
            </w:tcBorders>
            <w:vAlign w:val="center"/>
          </w:tcPr>
          <w:p w14:paraId="09F44408" w14:textId="77777777" w:rsidR="000421FC" w:rsidRDefault="000421FC" w:rsidP="004A2FD9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80" w:type="dxa"/>
            <w:vMerge w:val="restart"/>
            <w:vAlign w:val="center"/>
          </w:tcPr>
          <w:p w14:paraId="7AE2A3E5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08" w:type="dxa"/>
            <w:gridSpan w:val="5"/>
            <w:vAlign w:val="center"/>
          </w:tcPr>
          <w:p w14:paraId="63B682D9" w14:textId="77777777" w:rsidR="000421FC" w:rsidRDefault="000421FC" w:rsidP="004A2FD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3544" w:type="dxa"/>
            <w:gridSpan w:val="3"/>
            <w:vAlign w:val="center"/>
          </w:tcPr>
          <w:p w14:paraId="6BC6A602" w14:textId="77777777" w:rsidR="000421FC" w:rsidRDefault="000421FC" w:rsidP="004A2FD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37" w:type="dxa"/>
            <w:gridSpan w:val="4"/>
            <w:vAlign w:val="center"/>
          </w:tcPr>
          <w:p w14:paraId="3EDB7923" w14:textId="77777777" w:rsidR="000421FC" w:rsidRDefault="000421FC" w:rsidP="004A2FD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559" w:type="dxa"/>
            <w:vMerge w:val="restart"/>
            <w:tcBorders>
              <w:right w:val="nil"/>
            </w:tcBorders>
            <w:vAlign w:val="center"/>
          </w:tcPr>
          <w:p w14:paraId="04C30876" w14:textId="77777777" w:rsidR="000421FC" w:rsidRDefault="000421FC" w:rsidP="004A2FD9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49285B0D" w14:textId="77777777" w:rsidR="000421FC" w:rsidRDefault="000421FC" w:rsidP="004A2FD9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0421FC" w14:paraId="2BCC3868" w14:textId="77777777" w:rsidTr="006719BE">
        <w:trPr>
          <w:cantSplit/>
          <w:trHeight w:val="340"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44582196" w14:textId="77777777" w:rsidR="000421FC" w:rsidRDefault="000421FC" w:rsidP="004A2FD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80" w:type="dxa"/>
            <w:vAlign w:val="center"/>
          </w:tcPr>
          <w:p w14:paraId="040D4C8A" w14:textId="77777777" w:rsidR="000421FC" w:rsidRDefault="000421FC" w:rsidP="004A2FD9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80" w:type="dxa"/>
            <w:vMerge/>
            <w:vAlign w:val="center"/>
          </w:tcPr>
          <w:p w14:paraId="0D3E03D5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1F25B09D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161" w:type="dxa"/>
            <w:vAlign w:val="center"/>
          </w:tcPr>
          <w:p w14:paraId="03F52D4A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14:paraId="6FD71079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289FF2B0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134" w:type="dxa"/>
            <w:vAlign w:val="center"/>
          </w:tcPr>
          <w:p w14:paraId="1B2DFFD0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4EBB990A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134" w:type="dxa"/>
            <w:vAlign w:val="center"/>
          </w:tcPr>
          <w:p w14:paraId="0DEB039B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701" w:type="dxa"/>
            <w:vAlign w:val="center"/>
          </w:tcPr>
          <w:p w14:paraId="0BF6052A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75" w:type="dxa"/>
            <w:vAlign w:val="center"/>
          </w:tcPr>
          <w:p w14:paraId="7830C40B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01DDC526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701" w:type="dxa"/>
            <w:vAlign w:val="center"/>
          </w:tcPr>
          <w:p w14:paraId="33E0ECB1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59" w:type="dxa"/>
            <w:vMerge/>
            <w:tcBorders>
              <w:right w:val="nil"/>
            </w:tcBorders>
            <w:vAlign w:val="center"/>
          </w:tcPr>
          <w:p w14:paraId="56E50A62" w14:textId="77777777" w:rsidR="000421FC" w:rsidRDefault="000421FC" w:rsidP="004A2FD9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0421FC" w:rsidRPr="00520155" w14:paraId="440B10D6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49CA959" w14:textId="77777777" w:rsidR="000421FC" w:rsidRPr="00520155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1919A4AF" w14:textId="77777777" w:rsidR="000421FC" w:rsidRPr="00520155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2015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7CF8FE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43831">
              <w:rPr>
                <w:rFonts w:ascii="新細明體" w:hAnsi="新細明體"/>
                <w:b/>
                <w:noProof/>
                <w:sz w:val="20"/>
              </w:rPr>
              <w:t>181,453,141,375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0CFC7C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43831">
              <w:rPr>
                <w:rFonts w:ascii="新細明體" w:hAnsi="新細明體"/>
                <w:b/>
                <w:noProof/>
                <w:sz w:val="20"/>
              </w:rPr>
              <w:t>172,132,647,907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E305F6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43831">
              <w:rPr>
                <w:rFonts w:ascii="新細明體" w:hAnsi="新細明體"/>
                <w:b/>
                <w:noProof/>
                <w:sz w:val="20"/>
              </w:rPr>
              <w:t>76,986,922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0C9F10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43831">
              <w:rPr>
                <w:rFonts w:ascii="新細明體" w:hAnsi="新細明體"/>
                <w:b/>
                <w:noProof/>
                <w:sz w:val="20"/>
              </w:rPr>
              <w:t>3,269,738,725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2F788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43831">
              <w:rPr>
                <w:rFonts w:ascii="新細明體" w:hAnsi="新細明體"/>
                <w:b/>
                <w:noProof/>
                <w:sz w:val="20"/>
              </w:rPr>
              <w:t>175,479,373,554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2F794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438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4BA506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438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06E57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4383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9E040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43831">
              <w:rPr>
                <w:rFonts w:ascii="新細明體" w:hAnsi="新細明體"/>
                <w:b/>
                <w:noProof/>
                <w:sz w:val="20"/>
              </w:rPr>
              <w:t>172,132,647,907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0DA62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43831">
              <w:rPr>
                <w:rFonts w:ascii="新細明體" w:hAnsi="新細明體"/>
                <w:b/>
                <w:noProof/>
                <w:sz w:val="20"/>
              </w:rPr>
              <w:t>76,986,922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AB508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43831">
              <w:rPr>
                <w:rFonts w:ascii="新細明體" w:hAnsi="新細明體"/>
                <w:b/>
                <w:noProof/>
                <w:sz w:val="20"/>
              </w:rPr>
              <w:t>3,269,738,725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3D0D4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43831">
              <w:rPr>
                <w:rFonts w:ascii="新細明體" w:hAnsi="新細明體"/>
                <w:b/>
                <w:noProof/>
                <w:sz w:val="20"/>
              </w:rPr>
              <w:t>175,479,373,554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334C8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843831">
              <w:rPr>
                <w:rFonts w:ascii="新細明體" w:hAnsi="新細明體"/>
                <w:b/>
                <w:noProof/>
                <w:sz w:val="20"/>
              </w:rPr>
              <w:t>- 5,973,767,821</w:t>
            </w:r>
          </w:p>
        </w:tc>
      </w:tr>
      <w:tr w:rsidR="000421FC" w14:paraId="24CB076C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791B403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BB3C1DD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A210EF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1,544,015,000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4888E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1,499,857,348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6B8D7F6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C41F49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948,840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51719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1,500,806,188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7E954C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328BB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26656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0D520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1,499,857,348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0F903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1C22A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948,840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6A8C5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1,500,806,188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9651B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- 43,208,812</w:t>
            </w:r>
          </w:p>
        </w:tc>
      </w:tr>
      <w:tr w:rsidR="000421FC" w14:paraId="6DE0EAAC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BE87774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03B5FFA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0DDD48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803,344,000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304A8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735,551,673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CA7784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FBD285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3,814,321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C1331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739,365,994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D2276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3EE57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F6366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914F3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735,551,673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99473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4D554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3,814,321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CD784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739,365,994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8B524C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- 63,978,006</w:t>
            </w:r>
          </w:p>
        </w:tc>
      </w:tr>
      <w:tr w:rsidR="000421FC" w14:paraId="2B6225C4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897CA1C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231774E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EBAAAB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16,206,308,406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346EAC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15,490,102,751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88692C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26,821,855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DBAA5E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85,774,237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7B6A2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15,602,698,843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A549B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08E33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00AB1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B148F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15,490,102,751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49B00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26,821,855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F2FDA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85,774,237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F97B8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15,602,698,843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03F88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- 603,609,563</w:t>
            </w:r>
          </w:p>
        </w:tc>
      </w:tr>
      <w:tr w:rsidR="000421FC" w14:paraId="2A9917F9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F4F980F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B8958B4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F1CE8E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13,264,445,000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1FB4E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12,552,346,047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26B79E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0305C0C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2,168,450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481CF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12,554,514,497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8D049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F5867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34883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5B02B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12,552,346,047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842B0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7391B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2,168,450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AB1CF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12,554,514,497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81E0C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- 709,930,503</w:t>
            </w:r>
          </w:p>
        </w:tc>
      </w:tr>
      <w:tr w:rsidR="000421FC" w14:paraId="76BFCEDA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E3971AA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CCA682B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C0AF23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1,426,207,655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AFA20F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1,401,646,324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8CF4B1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37FB2E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FE243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1,401,646,324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BF96C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088A3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AA463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550366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1,401,646,324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70424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ABC96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59666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1,401,646,324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BB5BD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- 24,561,331</w:t>
            </w:r>
          </w:p>
        </w:tc>
      </w:tr>
      <w:tr w:rsidR="000421FC" w14:paraId="0A22BCE0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76F696C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82C2130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001F6D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69,527,105,300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6669B9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68,849,968,678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96C171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2BEDDBD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50,770,500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4D9CB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68,900,739,178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80DDA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C562E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71351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0E1A5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68,849,968,678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14EF1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2538B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50,770,500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FEC6BC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68,900,739,178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1B01D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- 626,366,122</w:t>
            </w:r>
          </w:p>
        </w:tc>
      </w:tr>
      <w:tr w:rsidR="000421FC" w14:paraId="5B9A11C3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1B48516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62812C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F02494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3,701,466,715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5C20FE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3,533,577,708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0E89BA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5,393,596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6A76EB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55,552,822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4F4CC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3,594,524,126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424B0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44733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047446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ED67F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3,533,577,708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B9391C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5,393,596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D08F4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55,552,822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14B7A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3,594,524,126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D5A7F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- 106,942,589</w:t>
            </w:r>
          </w:p>
        </w:tc>
      </w:tr>
      <w:tr w:rsidR="000421FC" w14:paraId="5A86AEC0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0A84E11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C7AF0E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936D7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2,319,112,113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8DC90E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1,835,185,634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0B0D49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346,920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AD8DF2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211,873,358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F4BDE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2,047,405,912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25C9E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BFFA0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E817E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EA546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1,835,185,634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B40E6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346,920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99D80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211,873,358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01E82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2,047,405,912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34D97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- 271,706,201</w:t>
            </w:r>
          </w:p>
        </w:tc>
      </w:tr>
      <w:tr w:rsidR="000421FC" w14:paraId="29266F48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BEAD643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B2AB25C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0097486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676,065,000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C8115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622,259,961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74D4C0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B6BAA3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23,297,952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6D3CB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645,557,913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BE4E2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C9380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77938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62745C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622,259,961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16C59D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A7E9DC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23,297,952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C35DE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645,557,913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F5937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- 30,507,087</w:t>
            </w:r>
          </w:p>
        </w:tc>
      </w:tr>
      <w:tr w:rsidR="000421FC" w14:paraId="77549D9F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287E217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1F96A63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873569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7,751,052,877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BCDDE2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6,814,986,838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3D095AD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2,394,657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40ACBF6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862,117,747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3F8C7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7,679,499,242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FC5A8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29570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FBFED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6CFF9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6,814,986,838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794EF4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2,394,657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AC914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862,117,747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4ED8E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7,679,499,242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E46DC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- 71,553,635</w:t>
            </w:r>
          </w:p>
        </w:tc>
      </w:tr>
      <w:tr w:rsidR="000421FC" w14:paraId="69C97457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42FC24B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73D6F85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EC049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1,119,757,778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79662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1,005,264,470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B4FE63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13,106,208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33EB65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62,290,012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E6584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1,080,660,690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D5CE3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5440A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416DD6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1F676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1,005,264,470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CFEC1C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13,106,208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A1BF6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62,290,012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385BA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1,080,660,690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203CC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- 39,097,088</w:t>
            </w:r>
          </w:p>
        </w:tc>
      </w:tr>
      <w:tr w:rsidR="000421FC" w14:paraId="5BCAC85F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0810EB6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21E458B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E5EAED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1,475,274,000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166B45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1,422,477,261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C22459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9D4FB6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BDDC8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1,422,477,261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C1609D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A4246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15543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4BAE4C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1,422,477,261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6A730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CA953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CB9DD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1,422,477,261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7273A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- 52,796,739</w:t>
            </w:r>
          </w:p>
        </w:tc>
      </w:tr>
      <w:tr w:rsidR="000421FC" w14:paraId="60790301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D75B909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483D8C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66E154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1,373,832,000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34051C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1,240,458,888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EB4F0B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E838BC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95147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1,240,458,888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3F49FD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06353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33812D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EF762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1,240,458,888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94E26D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BF602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D8185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1,240,458,888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29FA6D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- 133,373,112</w:t>
            </w:r>
          </w:p>
        </w:tc>
      </w:tr>
      <w:tr w:rsidR="000421FC" w14:paraId="4E33BDE8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D7526A4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2581CEC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5A5E2D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28,313,977,444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ADBD96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26,786,961,796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F2F7A4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21,278,342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B74369D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386,286,436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60001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27,194,526,574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EFA6F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E5A90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91393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4CF97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26,786,961,796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0B98E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21,278,342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F5059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386,286,436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E47CD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27,194,526,574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96688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- 1,119,450,870</w:t>
            </w:r>
          </w:p>
        </w:tc>
      </w:tr>
      <w:tr w:rsidR="000421FC" w14:paraId="126C8DC5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2094B18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9929B15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54336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130,851,844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4571F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127,879,068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0316EA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36E4A9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315C5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127,879,068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B0B11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86119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5D0EE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12110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127,879,068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243A9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E7C4A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6F73A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127,879,068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B4069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- 2,972,776</w:t>
            </w:r>
          </w:p>
        </w:tc>
      </w:tr>
      <w:tr w:rsidR="000421FC" w14:paraId="1A943F67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9876EAB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BAD877E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B33996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12,143,414,000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91F4B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10,494,949,664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B64FB1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C00DA6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1,110,939,933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C7547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11,605,889,597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FF67A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37CA5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59EAD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93B47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10,494,949,664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97E279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C0E1A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1,110,939,933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9EC1B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11,605,889,597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7ADD9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- 537,524,403</w:t>
            </w:r>
          </w:p>
        </w:tc>
      </w:tr>
      <w:tr w:rsidR="000421FC" w14:paraId="69855D6B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1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4511FD2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3E871D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4D25CD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10,924,493,865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540A74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10,514,848,409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C5F373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7,645,344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BD56D8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175,100,154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D7B14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10,697,593,907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B7E2F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8A8A66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EC4A2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E50DC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10,514,848,409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4FAA0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7,645,344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3A6A4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175,100,154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0B947D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10,697,593,907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4C3476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- 226,899,958</w:t>
            </w:r>
          </w:p>
        </w:tc>
      </w:tr>
      <w:tr w:rsidR="000421FC" w14:paraId="7533C76F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1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C5DC7CF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4C7264A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714D9C6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852,809,000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F3423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584,985,758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03F33A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3AD966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235,404,576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7026F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820,390,334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92BB8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2FF01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19C2D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53DBC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584,985,758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3A4A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6FA2E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235,404,576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CA91A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820,390,334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41890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- 32,418,666</w:t>
            </w:r>
          </w:p>
        </w:tc>
      </w:tr>
      <w:tr w:rsidR="000421FC" w14:paraId="137F8DE6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1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E76D5FF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FFC8E67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6EFB51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4,616,001,000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26176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3,970,678,161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761B14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9D9C5BC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837CD6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3,970,678,161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58F8C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4CDEBC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09901C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EA7CC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3,970,678,161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C0D83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34C47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61484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3,970,678,161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1E4666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- 645,322,839</w:t>
            </w:r>
          </w:p>
        </w:tc>
      </w:tr>
      <w:tr w:rsidR="000421FC" w14:paraId="1F47FF47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1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F73780A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BD0D60D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5B06FF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1,820,900,000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C415E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1,761,568,451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988D0C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0BD386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2AB64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1,761,568,451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9F348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AF197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712F8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38BEC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1,761,568,451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FAF03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DE62B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7E06AF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1,761,568,451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D3394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- 59,331,549</w:t>
            </w:r>
          </w:p>
        </w:tc>
      </w:tr>
      <w:tr w:rsidR="000421FC" w14:paraId="5978C705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1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8191506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484392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0552151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1,294,623,834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CEBDBC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887,093,019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F5AE90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DA9E6D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3,399,387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099C59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890,492,406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BFDECB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D2F12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79619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A1DF8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887,093,019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0A348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8E3F7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3,399,387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258DF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890,492,406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3755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- 404,131,428</w:t>
            </w:r>
          </w:p>
        </w:tc>
      </w:tr>
      <w:tr w:rsidR="000421FC" w14:paraId="5F6D353B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1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977EACE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8778819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CAD07D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168,084,544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11A38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0BA9043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03D329A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CB3D18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F3CB5C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CD7C30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22095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CD2885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984EF4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19E247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0A662E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FEC8E2" w14:textId="77777777" w:rsidR="000421FC" w:rsidRPr="00843831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843831">
              <w:rPr>
                <w:rFonts w:ascii="新細明體" w:hAnsi="新細明體"/>
                <w:noProof/>
                <w:sz w:val="20"/>
              </w:rPr>
              <w:t>- 168,084,544</w:t>
            </w:r>
          </w:p>
        </w:tc>
      </w:tr>
    </w:tbl>
    <w:p w14:paraId="7B9FFBEF" w14:textId="77777777" w:rsidR="000421FC" w:rsidRPr="00DC5246" w:rsidRDefault="000421FC" w:rsidP="004A2FD9">
      <w:pPr>
        <w:pStyle w:val="a3"/>
        <w:tabs>
          <w:tab w:val="left" w:pos="480"/>
        </w:tabs>
        <w:snapToGrid/>
        <w:rPr>
          <w:rFonts w:ascii="標楷體" w:eastAsia="標楷體" w:hAnsi="標楷體"/>
          <w:w w:val="95"/>
          <w:sz w:val="36"/>
          <w:szCs w:val="36"/>
        </w:rPr>
        <w:sectPr w:rsidR="000421FC" w:rsidRPr="00DC5246" w:rsidSect="000421FC">
          <w:headerReference w:type="default" r:id="rId36"/>
          <w:headerReference w:type="first" r:id="rId37"/>
          <w:pgSz w:w="23814" w:h="16840" w:orient="landscape" w:code="8"/>
          <w:pgMar w:top="1259" w:right="1440" w:bottom="1077" w:left="1440" w:header="851" w:footer="850" w:gutter="0"/>
          <w:cols w:space="425"/>
          <w:titlePg/>
          <w:docGrid w:type="lines" w:linePitch="360"/>
        </w:sectPr>
      </w:pPr>
      <w:r w:rsidRPr="00DC5246">
        <w:rPr>
          <w:rFonts w:ascii="標楷體" w:eastAsia="標楷體" w:hAnsi="標楷體" w:hint="eastAsia"/>
        </w:rPr>
        <w:t>註：114年度第二預備金原編列預算數4億元，其中經常門部分經新北市政府核准動支</w:t>
      </w:r>
      <w:r w:rsidRPr="00DC5246">
        <w:rPr>
          <w:rFonts w:ascii="標楷體" w:eastAsia="標楷體" w:hAnsi="標楷體"/>
        </w:rPr>
        <w:t>2</w:t>
      </w:r>
      <w:r w:rsidRPr="00DC5246">
        <w:rPr>
          <w:rFonts w:ascii="標楷體" w:eastAsia="標楷體" w:hAnsi="標楷體" w:hint="eastAsia"/>
        </w:rPr>
        <w:t>億288萬餘元。</w:t>
      </w:r>
      <w:r w:rsidRPr="00DC5246">
        <w:rPr>
          <w:rFonts w:ascii="標楷體" w:eastAsia="標楷體" w:hAnsi="標楷體"/>
          <w:w w:val="95"/>
          <w:sz w:val="36"/>
          <w:szCs w:val="36"/>
        </w:rPr>
        <w:br w:type="page"/>
      </w:r>
    </w:p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680"/>
        <w:gridCol w:w="1680"/>
        <w:gridCol w:w="1470"/>
        <w:gridCol w:w="1161"/>
        <w:gridCol w:w="779"/>
        <w:gridCol w:w="639"/>
        <w:gridCol w:w="1559"/>
        <w:gridCol w:w="1134"/>
        <w:gridCol w:w="1276"/>
        <w:gridCol w:w="1134"/>
        <w:gridCol w:w="1701"/>
        <w:gridCol w:w="1275"/>
        <w:gridCol w:w="1560"/>
        <w:gridCol w:w="1701"/>
        <w:gridCol w:w="1559"/>
      </w:tblGrid>
      <w:tr w:rsidR="000421FC" w14:paraId="29763457" w14:textId="77777777" w:rsidTr="006719BE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4391086B" w14:textId="77777777" w:rsidR="000421FC" w:rsidRDefault="000421FC" w:rsidP="004A2FD9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CCFCF" w14:textId="77777777" w:rsidR="000421FC" w:rsidRDefault="000421FC" w:rsidP="004A2FD9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53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F0FE" w14:textId="77777777" w:rsidR="000421FC" w:rsidRDefault="000421FC" w:rsidP="004A2FD9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0421FC" w14:paraId="1847BE86" w14:textId="77777777" w:rsidTr="006719BE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36C2AEF2" w14:textId="77777777" w:rsidR="000421FC" w:rsidRDefault="000421FC" w:rsidP="004A2FD9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65BE3C60" w14:textId="77777777" w:rsidR="000421FC" w:rsidRDefault="000421FC" w:rsidP="004A2FD9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538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4E1F0D22" w14:textId="77777777" w:rsidR="000421FC" w:rsidRDefault="000421FC" w:rsidP="004A2FD9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0421FC" w14:paraId="2C375E15" w14:textId="77777777" w:rsidTr="006719BE">
        <w:trPr>
          <w:cantSplit/>
          <w:trHeight w:val="340"/>
          <w:tblHeader/>
        </w:trPr>
        <w:tc>
          <w:tcPr>
            <w:tcW w:w="2040" w:type="dxa"/>
            <w:gridSpan w:val="3"/>
            <w:tcBorders>
              <w:left w:val="nil"/>
            </w:tcBorders>
            <w:vAlign w:val="center"/>
          </w:tcPr>
          <w:p w14:paraId="1364E71C" w14:textId="77777777" w:rsidR="000421FC" w:rsidRDefault="000421FC" w:rsidP="004A2FD9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80" w:type="dxa"/>
            <w:vMerge w:val="restart"/>
            <w:vAlign w:val="center"/>
          </w:tcPr>
          <w:p w14:paraId="2102DB24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08" w:type="dxa"/>
            <w:gridSpan w:val="5"/>
            <w:vAlign w:val="center"/>
          </w:tcPr>
          <w:p w14:paraId="059DAFE0" w14:textId="77777777" w:rsidR="000421FC" w:rsidRDefault="000421FC" w:rsidP="004A2FD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3544" w:type="dxa"/>
            <w:gridSpan w:val="3"/>
            <w:vAlign w:val="center"/>
          </w:tcPr>
          <w:p w14:paraId="0D70D5E8" w14:textId="77777777" w:rsidR="000421FC" w:rsidRDefault="000421FC" w:rsidP="004A2FD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37" w:type="dxa"/>
            <w:gridSpan w:val="4"/>
            <w:vAlign w:val="center"/>
          </w:tcPr>
          <w:p w14:paraId="3CCADB3B" w14:textId="77777777" w:rsidR="000421FC" w:rsidRDefault="000421FC" w:rsidP="004A2FD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559" w:type="dxa"/>
            <w:vMerge w:val="restart"/>
            <w:tcBorders>
              <w:right w:val="nil"/>
            </w:tcBorders>
            <w:vAlign w:val="center"/>
          </w:tcPr>
          <w:p w14:paraId="4D4937E1" w14:textId="77777777" w:rsidR="000421FC" w:rsidRDefault="000421FC" w:rsidP="004A2FD9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0CF19D97" w14:textId="77777777" w:rsidR="000421FC" w:rsidRDefault="000421FC" w:rsidP="004A2FD9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0421FC" w14:paraId="6759061B" w14:textId="77777777" w:rsidTr="006719BE">
        <w:trPr>
          <w:cantSplit/>
          <w:trHeight w:val="340"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63211641" w14:textId="77777777" w:rsidR="000421FC" w:rsidRDefault="000421FC" w:rsidP="004A2FD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80" w:type="dxa"/>
            <w:vAlign w:val="center"/>
          </w:tcPr>
          <w:p w14:paraId="075FB886" w14:textId="77777777" w:rsidR="000421FC" w:rsidRDefault="000421FC" w:rsidP="004A2FD9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80" w:type="dxa"/>
            <w:vMerge/>
            <w:vAlign w:val="center"/>
          </w:tcPr>
          <w:p w14:paraId="7E369849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0F7D1DC9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161" w:type="dxa"/>
            <w:vAlign w:val="center"/>
          </w:tcPr>
          <w:p w14:paraId="4DEC65D6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14:paraId="010B96F7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34AB3B80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134" w:type="dxa"/>
            <w:vAlign w:val="center"/>
          </w:tcPr>
          <w:p w14:paraId="28167911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012F3ECF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134" w:type="dxa"/>
            <w:vAlign w:val="center"/>
          </w:tcPr>
          <w:p w14:paraId="0C893AD2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701" w:type="dxa"/>
            <w:vAlign w:val="center"/>
          </w:tcPr>
          <w:p w14:paraId="07A23B2F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75" w:type="dxa"/>
            <w:vAlign w:val="center"/>
          </w:tcPr>
          <w:p w14:paraId="75C539D6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2A48B6B0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701" w:type="dxa"/>
            <w:vAlign w:val="center"/>
          </w:tcPr>
          <w:p w14:paraId="42953FCD" w14:textId="77777777" w:rsidR="000421FC" w:rsidRDefault="000421FC" w:rsidP="004A2F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59" w:type="dxa"/>
            <w:vMerge/>
            <w:tcBorders>
              <w:right w:val="nil"/>
            </w:tcBorders>
            <w:vAlign w:val="center"/>
          </w:tcPr>
          <w:p w14:paraId="72BD6859" w14:textId="77777777" w:rsidR="000421FC" w:rsidRDefault="000421FC" w:rsidP="004A2FD9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0421FC" w:rsidRPr="00954684" w14:paraId="6ED9752C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D4C29AD" w14:textId="77777777" w:rsidR="000421FC" w:rsidRPr="00954684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4DE7B2F4" w14:textId="77777777" w:rsidR="000421FC" w:rsidRPr="00954684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5468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CC92410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F45F93">
              <w:rPr>
                <w:rFonts w:ascii="新細明體" w:hAnsi="新細明體"/>
                <w:b/>
                <w:noProof/>
                <w:sz w:val="20"/>
              </w:rPr>
              <w:t>41,012,603,625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79697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F45F93">
              <w:rPr>
                <w:rFonts w:ascii="新細明體" w:hAnsi="新細明體"/>
                <w:b/>
                <w:noProof/>
                <w:sz w:val="20"/>
              </w:rPr>
              <w:t>35,426,095,218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BCF79B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F45F93">
              <w:rPr>
                <w:rFonts w:ascii="新細明體" w:hAnsi="新細明體"/>
                <w:b/>
                <w:noProof/>
                <w:sz w:val="20"/>
              </w:rPr>
              <w:t>479,807,238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17CE42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F45F93">
              <w:rPr>
                <w:rFonts w:ascii="新細明體" w:hAnsi="新細明體"/>
                <w:b/>
                <w:noProof/>
                <w:sz w:val="20"/>
              </w:rPr>
              <w:t>4,109,109,129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4A80D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F45F93">
              <w:rPr>
                <w:rFonts w:ascii="新細明體" w:hAnsi="新細明體"/>
                <w:b/>
                <w:noProof/>
                <w:sz w:val="20"/>
              </w:rPr>
              <w:t>40,015,011,585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3E9B6B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F45F9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DD1889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F45F9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03103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F45F9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92F78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F45F93">
              <w:rPr>
                <w:rFonts w:ascii="新細明體" w:hAnsi="新細明體"/>
                <w:b/>
                <w:noProof/>
                <w:sz w:val="20"/>
              </w:rPr>
              <w:t>35,426,095,218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2E2006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F45F93">
              <w:rPr>
                <w:rFonts w:ascii="新細明體" w:hAnsi="新細明體"/>
                <w:b/>
                <w:noProof/>
                <w:sz w:val="20"/>
              </w:rPr>
              <w:t>479,807,238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8F724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F45F93">
              <w:rPr>
                <w:rFonts w:ascii="新細明體" w:hAnsi="新細明體"/>
                <w:b/>
                <w:noProof/>
                <w:sz w:val="20"/>
              </w:rPr>
              <w:t>4,109,109,129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20D1E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F45F93">
              <w:rPr>
                <w:rFonts w:ascii="新細明體" w:hAnsi="新細明體"/>
                <w:b/>
                <w:noProof/>
                <w:sz w:val="20"/>
              </w:rPr>
              <w:t>40,015,011,585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228F1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F45F93">
              <w:rPr>
                <w:rFonts w:ascii="新細明體" w:hAnsi="新細明體"/>
                <w:b/>
                <w:noProof/>
                <w:sz w:val="20"/>
              </w:rPr>
              <w:t>- 997,592,040</w:t>
            </w:r>
          </w:p>
        </w:tc>
      </w:tr>
      <w:tr w:rsidR="000421FC" w14:paraId="2A0ABE7F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770FBD1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4794AE2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C3A7E4B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210,061,000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0BD3F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209,071,137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FCEB670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839EA7C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860,505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E5845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209,931,642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13E48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3251A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743CC0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4B88F6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209,071,137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D21EE8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F8867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860,505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4A86E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209,931,642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26FED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- 129,358</w:t>
            </w:r>
          </w:p>
        </w:tc>
      </w:tr>
      <w:tr w:rsidR="000421FC" w14:paraId="3557CACC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93AC4F2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EA25FF3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647E265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12,340,000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C4EC7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9,743,166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3B199A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5F98F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1,497,000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7D2A8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11,240,166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D475BA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B51267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8FA4E0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B50CB5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9,743,166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B51B7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EADE4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1,497,000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5D0986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11,240,166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43566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- 1,099,834</w:t>
            </w:r>
          </w:p>
        </w:tc>
      </w:tr>
      <w:tr w:rsidR="000421FC" w14:paraId="33E27089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40BD239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48C8D94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F203B70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4,700,485,468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94F4E8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3,589,184,286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7842B1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305,547,478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476F8A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753,169,112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2D74C9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4,647,900,876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E60840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D77929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4FE1C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94640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3,589,184,286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CD71BA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305,547,478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90AD9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753,169,112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61069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4,647,900,876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47F082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- 52,584,592</w:t>
            </w:r>
          </w:p>
        </w:tc>
      </w:tr>
      <w:tr w:rsidR="000421FC" w14:paraId="334A8E7C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1041249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43E3E2E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E44560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727,938,000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464579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667,126,866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4E40562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AAF2C96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56,219,540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4E41D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723,346,406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41D782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F58BC9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009E12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BD02B6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667,126,866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1DE8B8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75A43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56,219,540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290BB2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723,346,406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B29D5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- 4,591,594</w:t>
            </w:r>
          </w:p>
        </w:tc>
      </w:tr>
      <w:tr w:rsidR="000421FC" w14:paraId="767D7546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E490543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25BA97D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1820B8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900,581,345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023D0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771,400,722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1ECD5F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5D85D8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4,853,870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8A1D1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776,254,592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8A51D9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72B38B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5EC0C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17422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771,400,722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50B4AC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2FE54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4,853,870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7CAB5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776,254,592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C6FA4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- 124,326,753</w:t>
            </w:r>
          </w:p>
        </w:tc>
      </w:tr>
      <w:tr w:rsidR="000421FC" w14:paraId="0AD86E50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608F0B2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006B6A7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C9A0446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4,474,741,000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BA2E8F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4,143,095,464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3CF3499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F21C39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5A9648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4,143,095,464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443B2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9ED9E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1B5C38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ADCB9A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4,143,095,464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68A52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9439E2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7D6AD7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4,143,095,464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78AED9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- 331,645,536</w:t>
            </w:r>
          </w:p>
        </w:tc>
      </w:tr>
      <w:tr w:rsidR="000421FC" w14:paraId="156C50CE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C0C9E5F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B247BE6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1B21B25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1,532,091,929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8C8263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976,130,687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16E182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7,171,887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7A0FDF6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494,962,274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3B9AE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1,478,264,848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B1CC1C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F0194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05863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FBB1C5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976,130,687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DFA3B7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7,171,887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98727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494,962,274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6BB737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1,478,264,848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60821C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- 53,827,081</w:t>
            </w:r>
          </w:p>
        </w:tc>
      </w:tr>
      <w:tr w:rsidR="000421FC" w14:paraId="0206BA5B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764A023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A604C7C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B630EF0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3,431,943,937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240B126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2,764,228,418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6D9063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8,534,356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ECFB50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596,221,602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61D4D2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3,368,984,376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2E43F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F360F5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DB703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6DE12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2,764,228,418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644F58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8,534,356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44C53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596,221,602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4E146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3,368,984,376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70F228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- 62,959,561</w:t>
            </w:r>
          </w:p>
        </w:tc>
      </w:tr>
      <w:tr w:rsidR="000421FC" w14:paraId="1402A039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727F605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3160A2B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90D0C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54,052,000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A5AB1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35,995,339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BA0B079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E9EF11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18,021,767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94D9C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54,017,106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726A07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5A48C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A656DA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5EC655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35,995,339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EB7C40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0A872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18,021,767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EEDBB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54,017,106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6F2C49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- 34,894</w:t>
            </w:r>
          </w:p>
        </w:tc>
      </w:tr>
      <w:tr w:rsidR="000421FC" w14:paraId="5C1BF7D2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3C96AEC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17ACC3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4B843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17,682,359,123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01B0CF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17,101,132,626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8CE20C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73,318,906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6CD189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368,203,799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36137C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17,542,655,331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96245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FDAC9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D42960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442B0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17,101,132,626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32AB1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73,318,906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DB6AF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368,203,799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A4B552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17,542,655,331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CCC7DB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- 139,703,792</w:t>
            </w:r>
          </w:p>
        </w:tc>
      </w:tr>
      <w:tr w:rsidR="000421FC" w14:paraId="082FEB10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7FF1645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0062CE2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7F4AF7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356,695,000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FB7DFC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295,593,792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B1CF0A8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1,637,655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0493B2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54,472,975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6EB350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351,704,422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E1D8BB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44618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5DC7CA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C66B1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295,593,792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085CD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1,637,655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DDFF77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54,472,975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9E58E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351,704,422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C4E27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- 4,990,578</w:t>
            </w:r>
          </w:p>
        </w:tc>
      </w:tr>
      <w:tr w:rsidR="000421FC" w14:paraId="66D882F1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1596868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E071BF9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1C8F029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610,419,106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4B1FA10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316,879,786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AD2EEE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9235859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255,620,199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013F06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572,499,985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DBAA37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1DBC1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C4F24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90662A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316,879,786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AC2C3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28A3A8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255,620,199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1B12B6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572,499,985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A9B02C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- 37,919,121</w:t>
            </w:r>
          </w:p>
        </w:tc>
      </w:tr>
      <w:tr w:rsidR="000421FC" w14:paraId="4679F171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B24343D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6F4D616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9C5E03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1,340,000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383A4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1,287,311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31FD55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7490D07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85A0E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1,287,311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79C1B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0850A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0A2C92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5CAF15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1,287,311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B5B4DC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E83C0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54C0A7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1,287,311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6F78CB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- 52,689</w:t>
            </w:r>
          </w:p>
        </w:tc>
      </w:tr>
      <w:tr w:rsidR="000421FC" w14:paraId="0F7A4F39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F3052E4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BE8E2AD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04CC54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291,905,000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3880F2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98,006,288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EB78315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12C8337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158,301,269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B28C8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256,307,557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C4FB3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E567D6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CD38D6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0A372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98,006,288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F2524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4AF402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158,301,269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7FF3DA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256,307,557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BAC73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- 35,597,443</w:t>
            </w:r>
          </w:p>
        </w:tc>
      </w:tr>
      <w:tr w:rsidR="000421FC" w14:paraId="101CCA59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23DEBF0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C9132CC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956A96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3,638,840,945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AEBB66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2,867,233,253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6581B1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2,943,600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D14DFF5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632,552,673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E08B3A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3,502,729,526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4A060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D5880B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D0D780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E82A9B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2,867,233,253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B765BC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2,943,600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C6A69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632,552,673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F147F8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3,502,729,526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62C498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- 136,111,419</w:t>
            </w:r>
          </w:p>
        </w:tc>
      </w:tr>
      <w:tr w:rsidR="000421FC" w14:paraId="4BE4D641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B8B649E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D9FC249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ED4FE6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4,432,000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1EFB41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2,821,313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299B825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E3A1A8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1,523,000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1800D7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4,344,313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E4E54A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3D0FAA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8EC70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76EC7B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2,821,313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5AEB58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039CC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1,523,000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A38532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4,344,313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399A64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- 87,687</w:t>
            </w:r>
          </w:p>
        </w:tc>
      </w:tr>
      <w:tr w:rsidR="000421FC" w14:paraId="1002EFB9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4FC52FB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E63AD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F083914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E63A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82A28F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2,382,377,772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A3302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1,577,164,764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67BFB4D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80,653,356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D64815B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712,629,544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C3455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2,370,447,664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4901A9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D19A6B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1DD589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95BA5E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1,577,164,764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21B7A92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80,653,356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3A0563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712,629,544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ED7258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2,370,447,664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486977" w14:textId="77777777" w:rsidR="000421FC" w:rsidRPr="00F45F93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F45F93">
              <w:rPr>
                <w:rFonts w:ascii="新細明體" w:hAnsi="新細明體"/>
                <w:noProof/>
                <w:sz w:val="20"/>
              </w:rPr>
              <w:t>- 11,930,108</w:t>
            </w:r>
          </w:p>
        </w:tc>
      </w:tr>
      <w:tr w:rsidR="000421FC" w14:paraId="0DEDDCCD" w14:textId="77777777" w:rsidTr="006719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BB3387D" w14:textId="77777777" w:rsidR="000421FC" w:rsidRDefault="000421FC" w:rsidP="004A2FD9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1A86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58AFAAA" w14:textId="77777777" w:rsidR="000421FC" w:rsidRDefault="000421FC" w:rsidP="004A2FD9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1A8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FBF0AC6" w14:textId="77777777" w:rsidR="000421FC" w:rsidRPr="00E028D0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0D1E8E" w14:textId="77777777" w:rsidR="000421FC" w:rsidRPr="00E028D0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559F225" w14:textId="77777777" w:rsidR="000421FC" w:rsidRPr="00E028D0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6AB56FF" w14:textId="77777777" w:rsidR="000421FC" w:rsidRPr="00E028D0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356182" w14:textId="77777777" w:rsidR="000421FC" w:rsidRPr="00E028D0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EA8F37" w14:textId="77777777" w:rsidR="000421FC" w:rsidRPr="00E028D0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852CC4" w14:textId="77777777" w:rsidR="000421FC" w:rsidRPr="00E028D0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131160" w14:textId="77777777" w:rsidR="000421FC" w:rsidRPr="00E028D0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8E763A" w14:textId="77777777" w:rsidR="000421FC" w:rsidRPr="00E028D0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5A6D8F" w14:textId="77777777" w:rsidR="000421FC" w:rsidRPr="00E028D0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29BC4D" w14:textId="77777777" w:rsidR="000421FC" w:rsidRPr="00E028D0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29960A" w14:textId="77777777" w:rsidR="000421FC" w:rsidRPr="00E028D0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6DBCB8" w14:textId="77777777" w:rsidR="000421FC" w:rsidRPr="00E028D0" w:rsidRDefault="000421FC" w:rsidP="004A2FD9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695D2901" w14:textId="77777777" w:rsidR="000421FC" w:rsidRDefault="000421FC" w:rsidP="004A2FD9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  <w:sectPr w:rsidR="000421FC" w:rsidSect="000421FC">
          <w:headerReference w:type="default" r:id="rId38"/>
          <w:headerReference w:type="first" r:id="rId39"/>
          <w:pgSz w:w="23814" w:h="16840" w:orient="landscape" w:code="8"/>
          <w:pgMar w:top="1259" w:right="1440" w:bottom="1077" w:left="1440" w:header="851" w:footer="850" w:gutter="0"/>
          <w:cols w:space="425"/>
          <w:titlePg/>
          <w:docGrid w:type="lines" w:linePitch="360"/>
        </w:sectPr>
      </w:pPr>
      <w:r w:rsidRPr="005C4C48">
        <w:rPr>
          <w:rFonts w:ascii="標楷體" w:eastAsia="標楷體" w:hAnsi="標楷體"/>
        </w:rPr>
        <w:t>註：11</w:t>
      </w:r>
      <w:r w:rsidRPr="005C4C48">
        <w:rPr>
          <w:rFonts w:ascii="標楷體" w:eastAsia="標楷體" w:hAnsi="標楷體" w:hint="eastAsia"/>
        </w:rPr>
        <w:t>4</w:t>
      </w:r>
      <w:r w:rsidRPr="005C4C48">
        <w:rPr>
          <w:rFonts w:ascii="標楷體" w:eastAsia="標楷體" w:hAnsi="標楷體"/>
        </w:rPr>
        <w:t>年度第二預備金原編列預算數</w:t>
      </w:r>
      <w:r w:rsidRPr="005C4C48">
        <w:rPr>
          <w:rFonts w:ascii="標楷體" w:eastAsia="標楷體" w:hAnsi="標楷體" w:hint="eastAsia"/>
        </w:rPr>
        <w:t>4億元</w:t>
      </w:r>
      <w:r w:rsidRPr="005C4C48">
        <w:rPr>
          <w:rFonts w:ascii="標楷體" w:eastAsia="標楷體" w:hAnsi="標楷體"/>
        </w:rPr>
        <w:t>，其中資本門部分經新北市政府核准動支</w:t>
      </w:r>
      <w:r w:rsidRPr="005C4C48">
        <w:rPr>
          <w:rFonts w:ascii="標楷體" w:eastAsia="標楷體" w:hAnsi="標楷體" w:hint="eastAsia"/>
        </w:rPr>
        <w:t>2,902</w:t>
      </w:r>
      <w:r w:rsidRPr="005C4C48">
        <w:rPr>
          <w:rFonts w:ascii="標楷體" w:eastAsia="標楷體" w:hAnsi="標楷體"/>
        </w:rPr>
        <w:t>萬餘元。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"/>
        <w:gridCol w:w="184"/>
        <w:gridCol w:w="124"/>
        <w:gridCol w:w="2145"/>
        <w:gridCol w:w="360"/>
        <w:gridCol w:w="1215"/>
        <w:gridCol w:w="1466"/>
        <w:gridCol w:w="1288"/>
        <w:gridCol w:w="1417"/>
        <w:gridCol w:w="1560"/>
        <w:gridCol w:w="1559"/>
        <w:gridCol w:w="1276"/>
        <w:gridCol w:w="1275"/>
        <w:gridCol w:w="1560"/>
        <w:gridCol w:w="850"/>
        <w:gridCol w:w="1418"/>
        <w:gridCol w:w="850"/>
        <w:gridCol w:w="1134"/>
        <w:gridCol w:w="709"/>
      </w:tblGrid>
      <w:tr w:rsidR="00C0135E" w14:paraId="1428FC15" w14:textId="77777777" w:rsidTr="00BA0B19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F20C54" w14:textId="77777777" w:rsidR="00C0135E" w:rsidRPr="001D79E3" w:rsidRDefault="00C0135E" w:rsidP="004A2FD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12CFD98C" w14:textId="77777777" w:rsidR="00C0135E" w:rsidRPr="001D79E3" w:rsidRDefault="00C0135E" w:rsidP="004A2FD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14"/>
            <w:vMerge w:val="restart"/>
            <w:tcBorders>
              <w:top w:val="nil"/>
              <w:left w:val="nil"/>
            </w:tcBorders>
            <w:vAlign w:val="bottom"/>
          </w:tcPr>
          <w:p w14:paraId="4AD979F8" w14:textId="77777777" w:rsidR="00C0135E" w:rsidRPr="005C62A3" w:rsidRDefault="00C0135E" w:rsidP="004A2FD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C0135E" w14:paraId="25B30852" w14:textId="77777777" w:rsidTr="00BA0B19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35B7512" w14:textId="77777777" w:rsidR="00C0135E" w:rsidRPr="001D79E3" w:rsidRDefault="00C0135E" w:rsidP="004A2FD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66A6D2EF" w14:textId="77777777" w:rsidR="00C0135E" w:rsidRPr="001D79E3" w:rsidRDefault="00C0135E" w:rsidP="004A2FD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14"/>
            <w:vMerge/>
            <w:tcBorders>
              <w:left w:val="nil"/>
            </w:tcBorders>
            <w:vAlign w:val="center"/>
          </w:tcPr>
          <w:p w14:paraId="28F6F8C9" w14:textId="77777777" w:rsidR="00C0135E" w:rsidRPr="00CC0D84" w:rsidRDefault="00C0135E" w:rsidP="004A2FD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0135E" w14:paraId="4B2321FA" w14:textId="77777777" w:rsidTr="00BA0B19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616"/>
          <w:tblHeader/>
        </w:trPr>
        <w:tc>
          <w:tcPr>
            <w:tcW w:w="2759" w:type="dxa"/>
            <w:gridSpan w:val="4"/>
            <w:tcBorders>
              <w:left w:val="nil"/>
            </w:tcBorders>
            <w:vAlign w:val="center"/>
          </w:tcPr>
          <w:p w14:paraId="6052E856" w14:textId="77777777" w:rsidR="00C0135E" w:rsidRDefault="00C0135E" w:rsidP="004A2FD9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75" w:type="dxa"/>
            <w:gridSpan w:val="2"/>
            <w:vMerge w:val="restart"/>
            <w:vAlign w:val="center"/>
          </w:tcPr>
          <w:p w14:paraId="67A80E12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31" w:type="dxa"/>
            <w:gridSpan w:val="4"/>
            <w:vAlign w:val="center"/>
          </w:tcPr>
          <w:p w14:paraId="3530B8C8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520" w:type="dxa"/>
            <w:gridSpan w:val="5"/>
            <w:vAlign w:val="center"/>
          </w:tcPr>
          <w:p w14:paraId="292DAE3E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vAlign w:val="center"/>
          </w:tcPr>
          <w:p w14:paraId="58825557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1B10DC20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1843" w:type="dxa"/>
            <w:gridSpan w:val="2"/>
            <w:tcBorders>
              <w:right w:val="nil"/>
            </w:tcBorders>
            <w:vAlign w:val="center"/>
          </w:tcPr>
          <w:p w14:paraId="70D97237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60FFA9D4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C0135E" w14:paraId="7981C6C5" w14:textId="77777777" w:rsidTr="00BA0B19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16"/>
          <w:tblHeader/>
        </w:trPr>
        <w:tc>
          <w:tcPr>
            <w:tcW w:w="306" w:type="dxa"/>
            <w:tcBorders>
              <w:left w:val="nil"/>
            </w:tcBorders>
            <w:vAlign w:val="center"/>
          </w:tcPr>
          <w:p w14:paraId="1DDB463E" w14:textId="77777777" w:rsidR="00C0135E" w:rsidRDefault="00C0135E" w:rsidP="004A2FD9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08" w:type="dxa"/>
            <w:gridSpan w:val="2"/>
            <w:vAlign w:val="center"/>
          </w:tcPr>
          <w:p w14:paraId="00228AE0" w14:textId="77777777" w:rsidR="00C0135E" w:rsidRDefault="00C0135E" w:rsidP="004A2FD9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145" w:type="dxa"/>
            <w:vAlign w:val="center"/>
          </w:tcPr>
          <w:p w14:paraId="48365864" w14:textId="77777777" w:rsidR="00C0135E" w:rsidRDefault="00C0135E" w:rsidP="004A2FD9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75" w:type="dxa"/>
            <w:gridSpan w:val="2"/>
            <w:vMerge/>
            <w:vAlign w:val="center"/>
          </w:tcPr>
          <w:p w14:paraId="67E9C3D4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66" w:type="dxa"/>
            <w:vAlign w:val="center"/>
          </w:tcPr>
          <w:p w14:paraId="0E0A7988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88" w:type="dxa"/>
            <w:vAlign w:val="center"/>
          </w:tcPr>
          <w:p w14:paraId="42E4FDE5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65ED0977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5190FAD0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59" w:type="dxa"/>
            <w:vAlign w:val="center"/>
          </w:tcPr>
          <w:p w14:paraId="41F2DC92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1D04B32B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75" w:type="dxa"/>
            <w:vAlign w:val="center"/>
          </w:tcPr>
          <w:p w14:paraId="585A4233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9AA869B" w14:textId="77777777" w:rsidR="00C0135E" w:rsidRDefault="00C0135E" w:rsidP="004A2FD9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0" w:type="dxa"/>
            <w:vAlign w:val="center"/>
          </w:tcPr>
          <w:p w14:paraId="3DFAA740" w14:textId="77777777" w:rsidR="00C0135E" w:rsidRDefault="00C0135E" w:rsidP="004A2FD9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418" w:type="dxa"/>
            <w:vAlign w:val="center"/>
          </w:tcPr>
          <w:p w14:paraId="53EF0BE7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0" w:type="dxa"/>
            <w:vAlign w:val="center"/>
          </w:tcPr>
          <w:p w14:paraId="14A88BF7" w14:textId="77777777" w:rsidR="00C0135E" w:rsidRDefault="00C0135E" w:rsidP="004A2FD9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134" w:type="dxa"/>
            <w:vAlign w:val="center"/>
          </w:tcPr>
          <w:p w14:paraId="210E3D8D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3A5C1441" w14:textId="77777777" w:rsidR="00C0135E" w:rsidRDefault="00C0135E" w:rsidP="004A2FD9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C0135E" w:rsidRPr="00630F71" w14:paraId="1DA89BBD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02B36683" w14:textId="77777777" w:rsidR="00C0135E" w:rsidRPr="003E6BD2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37705548" w14:textId="77777777" w:rsidR="00C0135E" w:rsidRPr="003E6BD2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6B846CA5" w14:textId="77777777" w:rsidR="00C0135E" w:rsidRPr="009A0579" w:rsidRDefault="00C0135E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A0579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5248DD5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222,465,745,000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506045E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207,558,743,125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867371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556,794,160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BA3F3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7,378,847,854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17AEC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215,494,385,139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987F3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207,558,743,125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55AEB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556,794,160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1D33E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7,378,847,854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5CAA9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215,494,385,139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0A1B6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C949F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- 6,971,359,861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27F1B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- 3.13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F95B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CEC6A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630F71" w14:paraId="427A06B8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686B60AC" w14:textId="77777777" w:rsidR="00C0135E" w:rsidRPr="003E6BD2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3E6BD2">
              <w:rPr>
                <w:rFonts w:ascii="新細明體" w:hAnsi="新細明體"/>
                <w:b/>
                <w:noProof/>
                <w:sz w:val="20"/>
              </w:rPr>
              <w:t>1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7A689D78" w14:textId="77777777" w:rsidR="00C0135E" w:rsidRPr="003E6BD2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1A6DEF85" w14:textId="77777777" w:rsidR="00C0135E" w:rsidRPr="009A0579" w:rsidRDefault="00C0135E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A0579">
              <w:rPr>
                <w:rFonts w:ascii="標楷體" w:eastAsia="標楷體" w:hAnsi="標楷體" w:hint="eastAsia"/>
                <w:b/>
                <w:noProof/>
                <w:sz w:val="20"/>
              </w:rPr>
              <w:t>新北市議會主管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068A7C9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815,684,000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09DA53F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745,294,839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7D423E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71B0A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5,311,321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92D3C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750,606,160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4573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745,294,839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22702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34A72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5,311,321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FCBAE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750,606,160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9C5F2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0.35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FA5C0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- 65,077,840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A8D5E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- 7.98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23C21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D9896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630F71" w14:paraId="3ADEE7DC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5E609ECD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3BB91622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692F343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新北市議會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0E8B342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815,684,000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0D5D45D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745,294,839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E4E0CD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509BD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5,311,321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77058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750,606,160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1C135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745,294,839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1FB24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06F90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5,311,321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8C540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750,606,160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80DCF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A91D8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- 65,077,840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DEEC2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- 7.98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1621A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15F82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3B0F42BD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1471B306" w14:textId="77777777" w:rsidR="00C0135E" w:rsidRPr="003E6BD2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3E6BD2">
              <w:rPr>
                <w:rFonts w:ascii="新細明體" w:hAnsi="新細明體"/>
                <w:b/>
                <w:noProof/>
                <w:sz w:val="20"/>
              </w:rPr>
              <w:t>2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68EDA752" w14:textId="77777777" w:rsidR="00C0135E" w:rsidRPr="003E6BD2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0038F333" w14:textId="77777777" w:rsidR="00C0135E" w:rsidRPr="009A0579" w:rsidRDefault="00C0135E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A0579">
              <w:rPr>
                <w:rFonts w:ascii="標楷體" w:eastAsia="標楷體" w:hAnsi="標楷體" w:hint="eastAsia"/>
                <w:b/>
                <w:noProof/>
                <w:sz w:val="20"/>
              </w:rPr>
              <w:t>新北市政府主管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23D6890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12,730,561,211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785480E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11,877,303,572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CE2FE1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332,369,333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3A3A6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223,111,215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DE716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12,432,784,120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B1784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11,877,303,572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5FF8F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332,369,333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DDCB0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223,111,215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C3B6F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12,432,784,120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4E3A1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5.77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17EFA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- 297,777,091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50DAD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- 2.34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E749E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0B3C2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630F71" w14:paraId="10CABE54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53802AB2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76F2C6ED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AC67140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新北市政府秘書處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09F3878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498,044,000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5EA339B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486,162,039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6EAA62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F5239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1,087,789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6380F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487,249,828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57828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486,162,039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369BF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B09BA9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1,087,789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48936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487,249,828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4C31E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2285E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- 10,794,172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78418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- 2.17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773BA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392EF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5DAC139D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4CF449C6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52BEFFA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04638C62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新北市政府人事處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7A0D3AB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98,060,000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6892FB7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92,705,084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9C4D9E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E8EB3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49,000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950E9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92,754,084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5EE1F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92,705,084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0EE83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F0588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49,000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803FB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92,754,084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19ADD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2FFBA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- 5,305,916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D740E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- 5.41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E230C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75AE4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52D70D2D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2D7959DC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23790F03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641A181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新北市政府主計處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EDDD3A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109,237,000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F0D052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104,805,175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18AB8E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E5323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C3505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104,805,175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ED67C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104,805,175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B31F2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BED73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5212D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104,805,175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AAC4F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52E3F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- 4,431,825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FF4E7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- 4.06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723B1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51D7F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3E311EDE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1F214726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5AB34170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9E24E37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新北市政府政風處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69DF565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59,522,000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38012B7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57,562,912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FEC58F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1E613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8522A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57,562,912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8F0AB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57,562,912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9A716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FD90B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A50ED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57,562,912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37834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B442F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- 1,959,088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78CC9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4DFA8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8FD02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45297EED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7D79F50C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ABADBB9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D8C268A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</w:p>
          <w:p w14:paraId="04AF7047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研究發展考核委員會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5972F5E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153,431,000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A4FD1B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147,840,381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32E3C6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D098E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86D36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147,840,381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69B99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147,840,381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01AA4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EF1AB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E1015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147,840,381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FE955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B51AA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- 5,590,619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CC5AE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- 3.64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C8086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F7A2B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3914E577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63F71207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87B7EC5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4BB1871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新北市政府資訊中心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28A58ED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720,679,000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7265247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711,335,505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D34038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7925D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672,556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AD9F5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712,008,061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C6BE9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711,335,505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89CB7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4E972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672,556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0A6D1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712,008,061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08F49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9BEC6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- 8,670,939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C99B1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50841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E78CE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350A21E5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71B3C983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946AB24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72043FE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新北市政府新聞局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3BDD3EC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95,588,000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31BEAB3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92,866,524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ABB430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0772E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CF0E0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92,866,524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594EB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92,866,524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2CF90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5B414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E3838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92,866,524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38AF5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ACC2A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- 2,721,476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B547A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- 2.85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8AC59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CABEE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7EB82AD1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60C32BB3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3A70663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050F27CD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新北市政府法制局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31769DB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115,103,000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E8C6E5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108,517,389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C70B2D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89389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4D074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108,517,389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1DAD8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108,517,389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97C3E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42577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2364E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108,517,389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E39E0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31784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- 6,585,611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DF6B6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- 5.72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27DF5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B05BA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5AA8CC41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7A4F9387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59DB88C5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61AC89A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新北市板橋區公所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5C8EB06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1,003,755,000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691183C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908,540,367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FF963E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79688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84,293,100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AB1EC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992,833,467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C9040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908,540,367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AC2F7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A51D6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84,293,100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64E5E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992,833,467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D5D79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BDA16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- 10,921,533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E6314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FC6AF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A09CB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36C5F8A0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18B0C729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50D538CD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1EF0E033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新北市三重區公所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19D5C23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898,190,000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3887BE7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830,885,471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AA203C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58,499,345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78373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EA58B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889,384,816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59953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830,885,471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BDE55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58,499,345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14720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67699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889,384,816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4965E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D6DEF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- 8,805,184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340B8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- 0.98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AB58E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7DFFA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1BCBC728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63DFD0C2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C58955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0D6615E8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新北市中和區公所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20631CF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803,127,000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155A94E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757,978,993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F0F611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36,559,892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0BD2B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A0AFB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794,538,885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82FB5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757,978,993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F21BD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36,559,892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22E70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054B1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794,538,885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1F561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36F0A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- 8,588,115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B9E10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FB742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A47FE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61753BF8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73A3F985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74A85D69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A147190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新北市永和區公所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7D559B3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471,179,000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5830A19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454,109,640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CB2F2A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8,508,103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137BE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85568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462,617,743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569FA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454,109,640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371B7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8,508,103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246EC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B9BE8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462,617,743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CE23E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44CC1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- 8,561,257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570A9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- 1.82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3D1F9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F19F3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13B5F3F2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698A8E21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037B7D8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38C63D7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新北市新莊區公所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2BDEEBE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787,577,248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20BAFC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772,879,118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562BF4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403,200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51E9A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12,508,350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7D8F1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785,790,668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E78D5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772,879,118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264BF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403,200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3C811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12,508,350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314B1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785,790,668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197A6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78C5B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- 1,786,580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45B53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- 0.23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46514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A9F20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6B42DE8D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465C4DD3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5E22795B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6B9692DD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新北市新店區公所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0A8D1D5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656,344,000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62AAC88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614,141,106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CDABE0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14,609,420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B9D39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F7EE2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628,750,526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78FA6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614,141,106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2B3B4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14,609,420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8CED9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830CD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628,750,526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8FCE1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E362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- 27,593,474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44411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- 4.20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8230D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97F94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39F2EA80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7F60A52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39ADCD86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15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BB2523D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新北市樹林區公所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6309CFB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473,761,000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0A728C5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399,282,160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77F2F9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45,539,327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52687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16,093,701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7F3DB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460,915,188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6F085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399,282,160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A0E02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45,539,327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C4287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16,093,701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52019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460,915,188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1441A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27227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- 12,845,812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62330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- 2.71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4C80C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F598C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218B1C47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371B130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24B5EE47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16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282E17F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新北市鶯歌區公所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2211BED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252,840,523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1DD2578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226,072,943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974BCB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77CCA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25,109,724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F33A9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251,182,667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1CCDB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226,072,943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0BB04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77723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25,109,724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662FC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251,182,667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44BAA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B9FAE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- 1,657,856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DA4B8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- 0.66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903FF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2394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111CA696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70C882F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57555742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17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00015FDD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新北市三峽區公所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FC74F7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302,181,000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C3F77B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268,911,227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9DFC09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21,688,432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ECC51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51C17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290,599,659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7808B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268,911,227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F2179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21,688,432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57FB28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F1BC2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290,599,659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CB80A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135CC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- 11,581,341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DA737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- 3.83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8B7E4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786DE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017D2D10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132F8B8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22098FD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18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63E103D9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新北市淡水區公所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A5D919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549,378,370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02A848E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508,874,904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D02362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24,964,448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E3C39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D377C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533,839,352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A5CDA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508,874,904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CFCAE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24,964,448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A6BE3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DCA28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533,839,352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538DE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788D1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- 15,539,018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CAB7C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- 2.83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FA0FB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3983A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165B5474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3A366E8B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553B9905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19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6A6A47E7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新北市汐止區公所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0A55692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508,853,661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09AE9BF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476,305,524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AA0F93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17,187,862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85813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9,551,352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BA9A0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503,044,738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B30AB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476,305,524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AE7C4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17,187,862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E25E0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9,551,352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3DE8C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503,044,738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187AB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2825C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- 5,808,923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3D393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C83C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C33F2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26A4EEA3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48C394F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236DC17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20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DA62AB5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新北市瑞芳區公所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4AC13F1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261,889,542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729F21C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229,671,361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DE1001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CCDF1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22,978,779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97A82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252,650,140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1A095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229,671,361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E4A15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0EB84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22,978,779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BFAF8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252,650,140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BD383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235B7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- 9,239,402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78E63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- 3.53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2544E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D0C86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534E202B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2063A72D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2A113986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1D88ACA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新北市土城區公所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1B5161A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504,144,000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1C1CA16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478,168,909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167F24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18,765,098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C6B18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94C40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496,934,007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305D4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478,168,909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76B9C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18,765,098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C179A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64F99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496,934,007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C92F9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32893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- 7,209,993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C7F8D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- 1.43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36BD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6CCF0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1D39E1F0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7735047C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7F9F45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22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B1FB201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新北市蘆洲區公所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69FCA8A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387,227,000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1CDE014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346,730,268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BE3E40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36,818,187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AE9A5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64846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383,548,455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383A1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346,730,268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1A241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36,818,187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E7004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02D56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383,548,455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C08A1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7E290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- 3,678,545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F91D3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- 0.95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E2330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CD476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3C2DAC6E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509D76A6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3DD9C91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23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7CC2D7C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新北市五股區公所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5EF9BA7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275,101,000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D73984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250,540,466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6A60AA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16,797,508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F466B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163CF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267,337,974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2DEDE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250,540,466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0CA1C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16,797,508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A6B6C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BF546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267,337,974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14BD6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B383D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- 7,763,026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D5C45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- 2.82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DB2E5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8D20B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4CAB8C83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3F3CD386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B8B942C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24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4C02351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新北市泰山區公所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6A17B14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211,885,000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9F86B8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195,462,933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A42BEA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9858D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13,418,490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942F7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208,881,423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ED53B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195,462,933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B0DCB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0FEE2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13,418,490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2F7B2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208,881,423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9430C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1F2EA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- 3,003,577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4ED00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8EADC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AE597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68DA9836" w14:textId="77777777" w:rsidTr="00BA0B19">
        <w:tblPrEx>
          <w:tblBorders>
            <w:insideH w:val="none" w:sz="0" w:space="0" w:color="auto"/>
          </w:tblBorders>
        </w:tblPrEx>
        <w:trPr>
          <w:cantSplit/>
          <w:trHeight w:val="414"/>
        </w:trPr>
        <w:tc>
          <w:tcPr>
            <w:tcW w:w="306" w:type="dxa"/>
            <w:shd w:val="clear" w:color="auto" w:fill="auto"/>
            <w:vAlign w:val="center"/>
          </w:tcPr>
          <w:p w14:paraId="6C3A6CB5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86943E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25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195EE158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新北市林口區公所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14:paraId="67F79A1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344,833,976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0DEB21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305,647,701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A6287A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28,208,764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FBCC9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3,244,000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E4A76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337,100,465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F6FF7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305,647,701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B4864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28,208,764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8F1A4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3,244,000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F08F4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337,100,465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B677E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3C21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- 7,733,511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D919D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- 2.24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C1E74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D2B79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50E46D5" w14:textId="77777777" w:rsidR="00C0135E" w:rsidRDefault="00C0135E" w:rsidP="004A2FD9">
      <w:pPr>
        <w:jc w:val="right"/>
      </w:pPr>
      <w:r>
        <w:br w:type="page"/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3"/>
        <w:gridCol w:w="187"/>
        <w:gridCol w:w="118"/>
        <w:gridCol w:w="2144"/>
        <w:gridCol w:w="367"/>
        <w:gridCol w:w="1206"/>
        <w:gridCol w:w="1464"/>
        <w:gridCol w:w="1299"/>
        <w:gridCol w:w="1417"/>
        <w:gridCol w:w="1560"/>
        <w:gridCol w:w="1559"/>
        <w:gridCol w:w="1276"/>
        <w:gridCol w:w="1275"/>
        <w:gridCol w:w="1560"/>
        <w:gridCol w:w="850"/>
        <w:gridCol w:w="1418"/>
        <w:gridCol w:w="850"/>
        <w:gridCol w:w="1134"/>
        <w:gridCol w:w="709"/>
      </w:tblGrid>
      <w:tr w:rsidR="00C0135E" w14:paraId="0F803131" w14:textId="77777777" w:rsidTr="00C1768C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C0237C" w14:textId="77777777" w:rsidR="00C0135E" w:rsidRPr="001D79E3" w:rsidRDefault="00C0135E" w:rsidP="004A2FD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791E182C" w14:textId="77777777" w:rsidR="00C0135E" w:rsidRPr="001D79E3" w:rsidRDefault="00C0135E" w:rsidP="004A2FD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14"/>
            <w:vMerge w:val="restart"/>
            <w:tcBorders>
              <w:top w:val="nil"/>
              <w:left w:val="nil"/>
            </w:tcBorders>
            <w:vAlign w:val="bottom"/>
          </w:tcPr>
          <w:p w14:paraId="12923ECE" w14:textId="77777777" w:rsidR="00C0135E" w:rsidRPr="005C62A3" w:rsidRDefault="00C0135E" w:rsidP="004A2FD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C0135E" w14:paraId="1C47A685" w14:textId="77777777" w:rsidTr="00C1768C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3EBDBCC" w14:textId="77777777" w:rsidR="00C0135E" w:rsidRPr="001D79E3" w:rsidRDefault="00C0135E" w:rsidP="004A2FD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4A5C0763" w14:textId="77777777" w:rsidR="00C0135E" w:rsidRPr="001D79E3" w:rsidRDefault="00C0135E" w:rsidP="004A2FD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14"/>
            <w:vMerge/>
            <w:tcBorders>
              <w:left w:val="nil"/>
            </w:tcBorders>
            <w:vAlign w:val="center"/>
          </w:tcPr>
          <w:p w14:paraId="4794387B" w14:textId="77777777" w:rsidR="00C0135E" w:rsidRPr="00CC0D84" w:rsidRDefault="00C0135E" w:rsidP="004A2FD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0135E" w14:paraId="634653B5" w14:textId="77777777" w:rsidTr="00C1768C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595"/>
          <w:tblHeader/>
        </w:trPr>
        <w:tc>
          <w:tcPr>
            <w:tcW w:w="2752" w:type="dxa"/>
            <w:gridSpan w:val="4"/>
            <w:tcBorders>
              <w:left w:val="nil"/>
            </w:tcBorders>
            <w:vAlign w:val="center"/>
          </w:tcPr>
          <w:p w14:paraId="03CBFC02" w14:textId="77777777" w:rsidR="00C0135E" w:rsidRDefault="00C0135E" w:rsidP="004A2FD9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73" w:type="dxa"/>
            <w:gridSpan w:val="2"/>
            <w:vMerge w:val="restart"/>
            <w:vAlign w:val="center"/>
          </w:tcPr>
          <w:p w14:paraId="438F9B57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40" w:type="dxa"/>
            <w:gridSpan w:val="4"/>
            <w:vAlign w:val="center"/>
          </w:tcPr>
          <w:p w14:paraId="77471E70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520" w:type="dxa"/>
            <w:gridSpan w:val="5"/>
            <w:vAlign w:val="center"/>
          </w:tcPr>
          <w:p w14:paraId="7E67939D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vAlign w:val="center"/>
          </w:tcPr>
          <w:p w14:paraId="6696E1A6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455B81A2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1843" w:type="dxa"/>
            <w:gridSpan w:val="2"/>
            <w:tcBorders>
              <w:right w:val="nil"/>
            </w:tcBorders>
            <w:vAlign w:val="center"/>
          </w:tcPr>
          <w:p w14:paraId="62890601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3DB8529E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C0135E" w14:paraId="61D87ECC" w14:textId="77777777" w:rsidTr="00C1768C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05"/>
          <w:tblHeader/>
        </w:trPr>
        <w:tc>
          <w:tcPr>
            <w:tcW w:w="303" w:type="dxa"/>
            <w:tcBorders>
              <w:left w:val="nil"/>
            </w:tcBorders>
            <w:vAlign w:val="center"/>
          </w:tcPr>
          <w:p w14:paraId="1C063E91" w14:textId="77777777" w:rsidR="00C0135E" w:rsidRDefault="00C0135E" w:rsidP="004A2FD9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05" w:type="dxa"/>
            <w:gridSpan w:val="2"/>
            <w:vAlign w:val="center"/>
          </w:tcPr>
          <w:p w14:paraId="369B0529" w14:textId="77777777" w:rsidR="00C0135E" w:rsidRDefault="00C0135E" w:rsidP="004A2FD9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144" w:type="dxa"/>
            <w:vAlign w:val="center"/>
          </w:tcPr>
          <w:p w14:paraId="7421D07B" w14:textId="77777777" w:rsidR="00C0135E" w:rsidRDefault="00C0135E" w:rsidP="004A2FD9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73" w:type="dxa"/>
            <w:gridSpan w:val="2"/>
            <w:vMerge/>
            <w:vAlign w:val="center"/>
          </w:tcPr>
          <w:p w14:paraId="5047EFAD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64" w:type="dxa"/>
            <w:vAlign w:val="center"/>
          </w:tcPr>
          <w:p w14:paraId="72C29663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99" w:type="dxa"/>
            <w:vAlign w:val="center"/>
          </w:tcPr>
          <w:p w14:paraId="2E104C4D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424BF506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7703B2DB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59" w:type="dxa"/>
            <w:vAlign w:val="center"/>
          </w:tcPr>
          <w:p w14:paraId="63F166EE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3F069D8A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75" w:type="dxa"/>
            <w:vAlign w:val="center"/>
          </w:tcPr>
          <w:p w14:paraId="7BD6923E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71B54FED" w14:textId="77777777" w:rsidR="00C0135E" w:rsidRDefault="00C0135E" w:rsidP="004A2FD9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0" w:type="dxa"/>
            <w:vAlign w:val="center"/>
          </w:tcPr>
          <w:p w14:paraId="53C83D98" w14:textId="77777777" w:rsidR="00C0135E" w:rsidRDefault="00C0135E" w:rsidP="004A2FD9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418" w:type="dxa"/>
            <w:vAlign w:val="center"/>
          </w:tcPr>
          <w:p w14:paraId="43EFCBDB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0" w:type="dxa"/>
            <w:vAlign w:val="center"/>
          </w:tcPr>
          <w:p w14:paraId="616C7004" w14:textId="77777777" w:rsidR="00C0135E" w:rsidRDefault="00C0135E" w:rsidP="004A2FD9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134" w:type="dxa"/>
            <w:vAlign w:val="center"/>
          </w:tcPr>
          <w:p w14:paraId="18123308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0D3C6AC3" w14:textId="77777777" w:rsidR="00C0135E" w:rsidRDefault="00C0135E" w:rsidP="004A2FD9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C0135E" w14:paraId="67D22F77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49854EA5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1A26F76C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26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3EE97CA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新北市深坑區公所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53420B0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116,669,000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7AD116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112,930,374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581C02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B4D42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3AF8E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112,930,374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6B02D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112,930,374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57EA6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C899D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C34CF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112,930,374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6D451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FFC87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- 3,738,626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BA39B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4451E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070ED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7CD91F98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0573D9C0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4875555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27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857EC74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新北市石碇區公所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4017160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167,980,000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50B4D5F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160,435,582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4826E1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C6CCC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AC1A9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160,435,582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84A9D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160,435,582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752DB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66D82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7F763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160,435,582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E6BCE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E8AD4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- 7,544,418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4B3BD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- 4.49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43FE9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8B1CB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5D14D46C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309E143D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B7B321D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28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03E6718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新北市坪林區公所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7505AE0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241,448,000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5F31A9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220,027,715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A50E4D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688E1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7,411,187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1FA46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227,438,902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F1F48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220,027,715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3ED05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CB3F4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7,411,187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481F1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227,438,902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DDEFC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447C2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- 14,009,098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5B123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- 5.80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D5ED1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F57EF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7D5704D9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03261565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670F753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29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710C1A8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新北市三芝區公所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38E2327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220,288,000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58B77A7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208,663,385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1E202A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8C3E7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7,966,233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465DB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216,629,618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85E53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208,663,385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B7173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02879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7,966,233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17F02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216,629,618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64517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96520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- 3,658,382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D5531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E1B2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8729B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1B31BEF2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0E61F6B7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F4283F3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30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5CCE755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新北市石門區公所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70D36A7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214,789,007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9A9299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199,791,235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9AE043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E5656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70516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199,791,235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EF913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199,791,235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A3D38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F70AB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6296B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199,791,235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3D104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A70C5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- 14,997,772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90B3D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- 6.98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509B0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57ED2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742CC7B2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5E77125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190892CB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8F425C6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新北市八里區公所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495A075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244,781,000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DD7F8A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213,802,799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16B286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F9324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18,726,954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09F51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232,529,753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0BE33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213,802,799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184FC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B8FCC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18,726,954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C6A6C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232,529,753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F9E30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86AA1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- 12,251,247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379FB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F8647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32E94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0FC6D2FF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74F5F59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1ADC9547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B578768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新北市平溪區公所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07F2669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122,254,000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95779F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114,814,299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BEEC5E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3,547,551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2B32B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4583B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118,361,850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DB49F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114,814,299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B17FF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3,547,551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861A0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A0E0A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118,361,850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D707F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584E8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- 3,892,150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C9E17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- 3.18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DC850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E91B3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45C973B7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59994053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67459920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33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4104CD2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新北市雙溪區公所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305FF93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192,953,171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CE8A69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186,931,111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44BF97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AE724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63913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186,931,111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C5FED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186,931,111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CF13B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342C7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9BD5E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186,931,111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691F7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E8BC1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- 6,022,060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85CB5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- 3.12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D615B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0C73F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69D6B52B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5C691B0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473EDCCB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34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1A93E3F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新北市貢寮區公所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64C5E34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155,620,713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6AE212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152,989,537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13B55C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57518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DF300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152,989,537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439A0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152,989,537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77B0B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7C3379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38974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152,989,537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0FC56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14AEA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- 2,631,176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7CF2E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7FF3C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B8851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66A1F15C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6CF12F73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BB64024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35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9C79E8A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新北市金山區公所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1A19D88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241,011,000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C95201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227,678,031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FFDEDA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92CF8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310A5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227,678,031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65CB2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227,678,031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30399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71E313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520EC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227,678,031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0CAF7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B37E2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- 13,332,969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FAB06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- 5.53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4E0EF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A2339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3EBED5AE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6DB53787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C201F77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36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76407F3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新北市萬里區公所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3391C87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270,836,000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AC3AF1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253,241,404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020812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272,196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07D52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88985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253,513,600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49791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253,241,404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B7D46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272,196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5D4EB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A1724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253,513,600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AA300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00C69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- 17,322,400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CF977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- 6.40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F1F5A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69466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D20DCE" w14:paraId="053C0601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3A183C25" w14:textId="77777777" w:rsidR="00C0135E" w:rsidRPr="00D20DCE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20DCE">
              <w:rPr>
                <w:rFonts w:ascii="新細明體" w:hAnsi="新細明體"/>
                <w:b/>
                <w:noProof/>
                <w:sz w:val="20"/>
              </w:rPr>
              <w:t>3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4EC824C4" w14:textId="77777777" w:rsidR="00C0135E" w:rsidRPr="00D20DCE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6F375E6C" w14:textId="77777777" w:rsidR="00C0135E" w:rsidRPr="009A0579" w:rsidRDefault="00C0135E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A0579">
              <w:rPr>
                <w:rFonts w:ascii="標楷體" w:eastAsia="標楷體" w:hAnsi="標楷體" w:hint="eastAsia"/>
                <w:b/>
                <w:noProof/>
                <w:sz w:val="20"/>
              </w:rPr>
              <w:t>新北市政府民政局主管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3A2E52A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2,829,784,935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E26204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2,322,541,017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7B1C39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A9A31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429,144,643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E19EE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2,751,685,660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9950E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2,322,541,017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C1204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0041C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429,144,643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E7233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2,751,685,660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3DCA5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1.28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89619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- 78,099,275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710DA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- 2.76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26BEC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71A7B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14:paraId="206D3D68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6ABF04C4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D26BA15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1BD7A2B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新北市政府民政局及所屬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2D04827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2,386,418,385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10EB81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2,046,362,088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CB963E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39B5E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266,337,969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04793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2,312,700,057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AA4D0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2,046,362,088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58F10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923BFA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266,337,969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7C849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2,312,700,057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F8938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3FFB0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- 73,718,328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8D3D3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- 3.09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72376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C35A5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5E53353A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19D9800C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481207DA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6C41893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新北市政府殯葬管理處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5BEFAC3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443,366,550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4ADF07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276,178,929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FEF4AE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18ED1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162,806,674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4D34B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438,985,603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ED5A9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276,178,929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B9B04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AC173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162,806,674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0466A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438,985,603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E24F2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02B5F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- 4,380,947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0BFD8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- 0.99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0914D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71EB0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D20DCE" w14:paraId="0126651A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392DD44D" w14:textId="77777777" w:rsidR="00C0135E" w:rsidRPr="00D20DCE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20DCE">
              <w:rPr>
                <w:rFonts w:ascii="新細明體" w:hAnsi="新細明體"/>
                <w:b/>
                <w:noProof/>
                <w:sz w:val="20"/>
              </w:rPr>
              <w:t>4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2E366CD5" w14:textId="77777777" w:rsidR="00C0135E" w:rsidRPr="00D20DCE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78F9FF91" w14:textId="77777777" w:rsidR="00C0135E" w:rsidRPr="009A0579" w:rsidRDefault="00C0135E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A0579">
              <w:rPr>
                <w:rFonts w:ascii="標楷體" w:eastAsia="標楷體" w:hAnsi="標楷體" w:hint="eastAsia"/>
                <w:b/>
                <w:noProof/>
                <w:sz w:val="20"/>
              </w:rPr>
              <w:t>新北市政府地政局主管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29CE55D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1,626,235,278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BC0C03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1,533,882,266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C9C1D3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1A537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30,968,882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0035A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1,564,851,148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16F74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1,533,882,266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1812D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978B9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30,968,882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D3C0C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1,564,851,148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977BB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0.73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720B2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- 61,384,130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2196D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- 3.77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A4127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64413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14:paraId="2F852DD5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39013790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EBD7417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51B876C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新北市政府地政局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4C2717D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386,504,715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2C9A81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379,148,997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D43055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30221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438,000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9967A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379,586,997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2A8FF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379,148,997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E2D5B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2CE00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438,000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9A9E8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379,586,997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C110F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B49EB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- 6,917,718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3A655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- 1.79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4DB82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9EA74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2858F0A6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233C1DB2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44BFCEC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232B99D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新北市板橋地政事務所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6F07614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174,715,000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092B9ED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161,133,618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979519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3B92C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7B9BD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161,133,618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173B9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161,133,618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55BC4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2531B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F0C9E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161,133,618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7E0CA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B8B19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- 13,581,382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82EEC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- 7.77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0E8C0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1FA71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45C2B1A0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7714CFF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47C2C3F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ABA5928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新北市新莊地政事務所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39FB3F8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187,345,000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6C007E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175,028,086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FFB690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F8279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14096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175,028,086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BA633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175,028,086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7C9C1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7D85F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88F32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175,028,086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E4EF4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BBEFA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- 12,316,914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E68FE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- 6.57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2A378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A1F86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7F69D116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592521C9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008E13FC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5A1569A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新北市新店地政事務所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79844AA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132,198,000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330E5D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125,626,601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5EF89E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8B5B3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36E1B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125,626,601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7ECF3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125,626,601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DFB29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D232C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F1D3E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125,626,601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5C25A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1E645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- 6,571,399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FC5F8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- 4.97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E9BD0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064AA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17E9BF2D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19872797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106833A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1E52AD4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新北市淡水地政事務所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6FA8CA1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117,833,842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95D2A8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114,528,058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636093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0C39F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19121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114,528,058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D8209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114,528,058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676D6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DD619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F493E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114,528,058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DBB0E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1F7F6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- 3,305,784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66EC8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- 2.81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8BEE2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3C071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2F2395A2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7D57DA71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2E640AA0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EF8736A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新北市汐止地政事務所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2C709AC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105,428,660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6EF768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103,913,199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BA2DA8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A663F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556B9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103,913,199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0D8BE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103,913,199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BCBCB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9F865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F2F3E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103,913,199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84D06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3B91D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- 1,515,461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57260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5B69A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F063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4F2A13D7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03302872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698C408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49568B2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新北市瑞芳地政事務所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32DE4EB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97,710,000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57F1C2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62,533,331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867AAD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117CB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30,530,882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EAD31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93,064,213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B2272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62,533,331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94C34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1573C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30,530,882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06ACF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93,064,213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25A73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8DBB8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- 4,645,787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5F36B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- 4.75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C368D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9AEAB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351F2B17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1C47F7E6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0FFDEF66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BD5E26A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新北市三重地政事務所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775BC57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156,261,995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6B4231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149,698,922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7B37C6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B9559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153C3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149,698,922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B443A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149,698,922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943BB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C340B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9725B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149,698,922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8DD66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665AB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- 6,563,073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B24A7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- 4.20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E0768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2EE54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7564157B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07C4D7B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25945076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5DF958F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新北市中和地政事務所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2D796ED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141,210,000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69EB49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137,874,840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182769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0D77F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C0468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137,874,840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5D7B7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137,874,840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55307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31D2C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6ED11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137,874,840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5821D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162D2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- 3,335,160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D0513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- 2.36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C9AA5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97A36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32F38FF1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1B990DF1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9B88C93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7F5BBD2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新北市樹林地政事務所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493327A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127,028,066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4A850CA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124,396,614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D4269F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E7C44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62B82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124,396,614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0A05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124,396,614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54FFF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EC15B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0A2B2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124,396,614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25716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7D0D4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- 2,631,452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74655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60AC0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B5225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D20DCE" w14:paraId="74F433D0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44E5E1B3" w14:textId="77777777" w:rsidR="00C0135E" w:rsidRPr="00D20DCE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20DCE">
              <w:rPr>
                <w:rFonts w:ascii="新細明體" w:hAnsi="新細明體"/>
                <w:b/>
                <w:noProof/>
                <w:sz w:val="20"/>
              </w:rPr>
              <w:t>5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42105F01" w14:textId="77777777" w:rsidR="00C0135E" w:rsidRPr="00D20DCE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09196E14" w14:textId="77777777" w:rsidR="00C0135E" w:rsidRPr="009A0579" w:rsidRDefault="00C0135E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A0579">
              <w:rPr>
                <w:rFonts w:ascii="標楷體" w:eastAsia="標楷體" w:hAnsi="標楷體" w:hint="eastAsia"/>
                <w:b/>
                <w:noProof/>
                <w:sz w:val="20"/>
              </w:rPr>
              <w:t>新北市政府消防局主管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2FA0980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5,681,641,000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EF54F8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5,130,829,788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3F912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451A1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309,972,719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06E88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5,440,802,507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136CC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5,130,829,788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40805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89052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309,972,719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97070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5,440,802,507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F46B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2.52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CA526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- 240,838,493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C7DB0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- 4.24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2BBDA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172BB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14:paraId="6D09BF27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57749ED5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2FFE3D5A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78475B8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新北市政府消防局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3FA4ED6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5,681,641,000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533A4C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5,130,829,788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944B6B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22573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309,972,719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78661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5,440,802,507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F1787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5,130,829,788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A74D9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5863F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309,972,719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FFA07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5,440,802,507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BCF09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2.52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66C37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- 240,838,493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66B58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- 4.24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4EE67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EB543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D20DCE" w14:paraId="179D4661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29F735D4" w14:textId="77777777" w:rsidR="00C0135E" w:rsidRPr="00D20DCE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20DCE">
              <w:rPr>
                <w:rFonts w:ascii="新細明體" w:hAnsi="新細明體"/>
                <w:b/>
                <w:noProof/>
                <w:sz w:val="20"/>
              </w:rPr>
              <w:t>6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0BD8C6D5" w14:textId="77777777" w:rsidR="00C0135E" w:rsidRPr="00D20DCE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1650916E" w14:textId="77777777" w:rsidR="00C0135E" w:rsidRPr="009A0579" w:rsidRDefault="00C0135E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A0579">
              <w:rPr>
                <w:rFonts w:ascii="標楷體" w:eastAsia="標楷體" w:hAnsi="標楷體" w:hint="eastAsia"/>
                <w:b/>
                <w:noProof/>
                <w:sz w:val="20"/>
              </w:rPr>
              <w:t>新北市政府財政局主管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2BE7D75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4,147,689,000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83D0F2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3,934,615,497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97B303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F6BC1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4,853,870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9A00E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3,939,469,367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21ECF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3,934,615,497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8BD4E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72BB3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4,853,870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841F9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3,939,469,367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BCC70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1.83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2D772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- 208,219,633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419C0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- 5.02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0C094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CD5E0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14:paraId="59B96625" w14:textId="77777777" w:rsidTr="00C1768C">
        <w:tblPrEx>
          <w:tblBorders>
            <w:insideH w:val="none" w:sz="0" w:space="0" w:color="auto"/>
          </w:tblBorders>
        </w:tblPrEx>
        <w:trPr>
          <w:cantSplit/>
          <w:trHeight w:val="416"/>
        </w:trPr>
        <w:tc>
          <w:tcPr>
            <w:tcW w:w="303" w:type="dxa"/>
            <w:shd w:val="clear" w:color="auto" w:fill="auto"/>
            <w:vAlign w:val="center"/>
          </w:tcPr>
          <w:p w14:paraId="07A1B92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6249C731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36B8675" w14:textId="77777777" w:rsidR="00C0135E" w:rsidRPr="009A057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A0579">
              <w:rPr>
                <w:rFonts w:ascii="標楷體" w:eastAsia="標楷體" w:hAnsi="標楷體" w:hint="eastAsia"/>
                <w:noProof/>
                <w:sz w:val="20"/>
              </w:rPr>
              <w:t>新北市政府財政局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0F12005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3,114,868,000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40A2AD5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2,919,843,176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BDFD55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0941E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33059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2,919,843,176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69C88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2,919,843,176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3D7FC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5C1F1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21330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2,919,843,176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AFA1E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1.35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E31F9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- 195,024,824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40BE2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- 6.26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CC8CA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3CC75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890832A" w14:textId="77777777" w:rsidR="00C0135E" w:rsidRDefault="00C0135E" w:rsidP="004A2FD9">
      <w:pPr>
        <w:jc w:val="right"/>
      </w:pPr>
      <w:r>
        <w:br w:type="page"/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3"/>
        <w:gridCol w:w="187"/>
        <w:gridCol w:w="118"/>
        <w:gridCol w:w="2144"/>
        <w:gridCol w:w="367"/>
        <w:gridCol w:w="1206"/>
        <w:gridCol w:w="1464"/>
        <w:gridCol w:w="1299"/>
        <w:gridCol w:w="1417"/>
        <w:gridCol w:w="1560"/>
        <w:gridCol w:w="1559"/>
        <w:gridCol w:w="1276"/>
        <w:gridCol w:w="1275"/>
        <w:gridCol w:w="1560"/>
        <w:gridCol w:w="850"/>
        <w:gridCol w:w="1418"/>
        <w:gridCol w:w="850"/>
        <w:gridCol w:w="1134"/>
        <w:gridCol w:w="709"/>
      </w:tblGrid>
      <w:tr w:rsidR="00C0135E" w14:paraId="36D6BEB5" w14:textId="77777777" w:rsidTr="0036570A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B04C76A" w14:textId="77777777" w:rsidR="00C0135E" w:rsidRPr="001D79E3" w:rsidRDefault="00C0135E" w:rsidP="004A2FD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162E93A" w14:textId="77777777" w:rsidR="00C0135E" w:rsidRPr="001D79E3" w:rsidRDefault="00C0135E" w:rsidP="004A2FD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14"/>
            <w:vMerge w:val="restart"/>
            <w:tcBorders>
              <w:top w:val="nil"/>
              <w:left w:val="nil"/>
            </w:tcBorders>
            <w:vAlign w:val="bottom"/>
          </w:tcPr>
          <w:p w14:paraId="6A9A26FE" w14:textId="77777777" w:rsidR="00C0135E" w:rsidRPr="005C62A3" w:rsidRDefault="00C0135E" w:rsidP="004A2FD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C0135E" w14:paraId="5B1E51D8" w14:textId="77777777" w:rsidTr="0036570A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75EF6D3" w14:textId="77777777" w:rsidR="00C0135E" w:rsidRPr="001D79E3" w:rsidRDefault="00C0135E" w:rsidP="004A2FD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412FEB06" w14:textId="77777777" w:rsidR="00C0135E" w:rsidRPr="001D79E3" w:rsidRDefault="00C0135E" w:rsidP="004A2FD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14"/>
            <w:vMerge/>
            <w:tcBorders>
              <w:left w:val="nil"/>
            </w:tcBorders>
            <w:vAlign w:val="center"/>
          </w:tcPr>
          <w:p w14:paraId="66580E02" w14:textId="77777777" w:rsidR="00C0135E" w:rsidRPr="00CC0D84" w:rsidRDefault="00C0135E" w:rsidP="004A2FD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0135E" w14:paraId="3E4276F9" w14:textId="77777777" w:rsidTr="0036570A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581"/>
          <w:tblHeader/>
        </w:trPr>
        <w:tc>
          <w:tcPr>
            <w:tcW w:w="2752" w:type="dxa"/>
            <w:gridSpan w:val="4"/>
            <w:tcBorders>
              <w:left w:val="nil"/>
            </w:tcBorders>
            <w:vAlign w:val="center"/>
          </w:tcPr>
          <w:p w14:paraId="3536B39F" w14:textId="77777777" w:rsidR="00C0135E" w:rsidRDefault="00C0135E" w:rsidP="004A2FD9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73" w:type="dxa"/>
            <w:gridSpan w:val="2"/>
            <w:vMerge w:val="restart"/>
            <w:vAlign w:val="center"/>
          </w:tcPr>
          <w:p w14:paraId="0E95A0AC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40" w:type="dxa"/>
            <w:gridSpan w:val="4"/>
            <w:vAlign w:val="center"/>
          </w:tcPr>
          <w:p w14:paraId="1D41AC05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520" w:type="dxa"/>
            <w:gridSpan w:val="5"/>
            <w:vAlign w:val="center"/>
          </w:tcPr>
          <w:p w14:paraId="7B7104DE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vAlign w:val="center"/>
          </w:tcPr>
          <w:p w14:paraId="39D4BCAC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3156EE6C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1843" w:type="dxa"/>
            <w:gridSpan w:val="2"/>
            <w:tcBorders>
              <w:right w:val="nil"/>
            </w:tcBorders>
            <w:vAlign w:val="center"/>
          </w:tcPr>
          <w:p w14:paraId="6F057A33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402DF5FB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C0135E" w14:paraId="1F3C5DDD" w14:textId="77777777" w:rsidTr="0036570A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298"/>
          <w:tblHeader/>
        </w:trPr>
        <w:tc>
          <w:tcPr>
            <w:tcW w:w="303" w:type="dxa"/>
            <w:tcBorders>
              <w:left w:val="nil"/>
            </w:tcBorders>
            <w:vAlign w:val="center"/>
          </w:tcPr>
          <w:p w14:paraId="16DB11AA" w14:textId="77777777" w:rsidR="00C0135E" w:rsidRDefault="00C0135E" w:rsidP="004A2FD9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05" w:type="dxa"/>
            <w:gridSpan w:val="2"/>
            <w:vAlign w:val="center"/>
          </w:tcPr>
          <w:p w14:paraId="6D416D1D" w14:textId="77777777" w:rsidR="00C0135E" w:rsidRDefault="00C0135E" w:rsidP="004A2FD9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144" w:type="dxa"/>
            <w:vAlign w:val="center"/>
          </w:tcPr>
          <w:p w14:paraId="0203E0E2" w14:textId="77777777" w:rsidR="00C0135E" w:rsidRDefault="00C0135E" w:rsidP="004A2FD9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73" w:type="dxa"/>
            <w:gridSpan w:val="2"/>
            <w:vMerge/>
            <w:vAlign w:val="center"/>
          </w:tcPr>
          <w:p w14:paraId="69D6EE94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64" w:type="dxa"/>
            <w:vAlign w:val="center"/>
          </w:tcPr>
          <w:p w14:paraId="758B919C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99" w:type="dxa"/>
            <w:vAlign w:val="center"/>
          </w:tcPr>
          <w:p w14:paraId="065E0975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609D83AD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5D16A34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59" w:type="dxa"/>
            <w:vAlign w:val="center"/>
          </w:tcPr>
          <w:p w14:paraId="1DE40504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4FA11FCD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75" w:type="dxa"/>
            <w:vAlign w:val="center"/>
          </w:tcPr>
          <w:p w14:paraId="734DE1E6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0DE01A03" w14:textId="77777777" w:rsidR="00C0135E" w:rsidRDefault="00C0135E" w:rsidP="004A2FD9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0" w:type="dxa"/>
            <w:vAlign w:val="center"/>
          </w:tcPr>
          <w:p w14:paraId="69529677" w14:textId="77777777" w:rsidR="00C0135E" w:rsidRDefault="00C0135E" w:rsidP="004A2FD9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418" w:type="dxa"/>
            <w:vAlign w:val="center"/>
          </w:tcPr>
          <w:p w14:paraId="206347F9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0" w:type="dxa"/>
            <w:vAlign w:val="center"/>
          </w:tcPr>
          <w:p w14:paraId="1BCCCEC9" w14:textId="77777777" w:rsidR="00C0135E" w:rsidRDefault="00C0135E" w:rsidP="004A2FD9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134" w:type="dxa"/>
            <w:vAlign w:val="center"/>
          </w:tcPr>
          <w:p w14:paraId="1B25B8C2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112DA5BF" w14:textId="77777777" w:rsidR="00C0135E" w:rsidRDefault="00C0135E" w:rsidP="004A2FD9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C0135E" w:rsidRPr="00630F71" w14:paraId="6D8C15F5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69E9BA14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46948674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AF6ED47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新北市政府稅捐稽徵處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7DF98E2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1,032,821,000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9CFC52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1,014,772,321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2CAAE7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9535B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4,853,870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3AD02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1,019,626,191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5028C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1,014,772,321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3863F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60754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4,853,870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80814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1,019,626,191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ED7CF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E0758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- 13,194,809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09E62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CE666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3BD5F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6E2AC145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32333ECF" w14:textId="77777777" w:rsidR="00C0135E" w:rsidRPr="00FB1D11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FB1D11">
              <w:rPr>
                <w:rFonts w:ascii="新細明體" w:hAnsi="新細明體"/>
                <w:b/>
                <w:noProof/>
                <w:sz w:val="20"/>
              </w:rPr>
              <w:t>7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2FD46C4" w14:textId="77777777" w:rsidR="00C0135E" w:rsidRPr="00FB1D11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7990B68D" w14:textId="77777777" w:rsidR="00C0135E" w:rsidRPr="00DD0289" w:rsidRDefault="00C0135E" w:rsidP="004A2FD9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新北市政府教育局主管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3FB8280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74,381,558,300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6E532B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73,372,776,142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1D6A47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6F4B5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50,770,500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AAC6D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73,423,546,642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9AE55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73,372,776,142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5D468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6654B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50,770,500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CC135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73,423,546,642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0EF94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34.07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7DD84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- 958,011,658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DE301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- 1.29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E8EE6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0FAB4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630F71" w14:paraId="3F6C7BC3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7945654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64B66AD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5AEEDDD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新北市政府教育局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62E80A3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74,349,671,300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ADD563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73,342,693,884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840911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09BEA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50,770,500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E3A3C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73,393,464,384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0DAE2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73,342,693,884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DE040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4D07E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50,770,500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3519A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73,393,464,384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250EA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34.06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AFFC5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- 956,206,916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70E0D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6D566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990BF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76DBF176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3FD4C5CD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60B51AC5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ED0D47B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新北市政府家庭教育中心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4C742F2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31,887,000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041B50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30,082,258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3CB6AF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D29AB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86E97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30,082,258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B6C1C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30,082,258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3604A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5D6E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62642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30,082,258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A8FF1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4FD84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- 1,804,742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29B08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- 5.66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6516F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2F9E6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3B8A3DF9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6ECB303A" w14:textId="77777777" w:rsidR="00C0135E" w:rsidRPr="00FB1D11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FB1D11">
              <w:rPr>
                <w:rFonts w:ascii="新細明體" w:hAnsi="新細明體"/>
                <w:b/>
                <w:noProof/>
                <w:sz w:val="20"/>
              </w:rPr>
              <w:t>8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040624B9" w14:textId="77777777" w:rsidR="00C0135E" w:rsidRPr="00FB1D11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7ABB8639" w14:textId="77777777" w:rsidR="00C0135E" w:rsidRPr="00DD0289" w:rsidRDefault="00C0135E" w:rsidP="004A2FD9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新北市政府文化局主管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071941A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2,488,747,644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EF9652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2,279,582,684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0ABA60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2,131,512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0D080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183,505,474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F9B1E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2,465,219,670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2B086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2,279,582,684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EEC35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2,131,512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C9DD7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183,505,474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4202C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2,465,219,670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71A9B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1.14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88C36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- 23,527,974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BBF0F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- 0.95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176CA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B05A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630F71" w14:paraId="6DDF12E6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417857A4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40C714C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0750D35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新北市政府文化局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158867D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1,060,640,000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D04AF2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911,681,585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7C00AF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1,727,938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7073A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134,208,619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10A42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1,047,618,142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77577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911,681,585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64745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1,727,938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D0C35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134,208,619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E3ADB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1,047,618,142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8CF52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A62D5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- 13,021,858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27323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BE0AE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B4E5C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18284EF3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21E4F013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66DADFB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5C669DE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新北市立鶯歌陶瓷博物館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57D84E6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159,051,000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045914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153,094,995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7E316E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403,574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F35C8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2,563,825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31D6D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156,062,394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0B3B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153,094,995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F408E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403,574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06A89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2,563,825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7E697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156,062,394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A003E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C32F8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- 2,988,606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04249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- 1.88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FD868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1FE88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42AC1917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5D6973D4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18D64A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85B564D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新北市立十三行博物館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030A969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106,380,000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483F4DA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102,260,858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F921D9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85FD4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2,838,813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51607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105,099,671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EE4B0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102,260,858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C16CA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71974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2,838,813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C59ED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105,099,671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6B775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CE51A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- 1,280,329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1E14C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0F21B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8CF55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57944873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5F4B5A13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68CB791F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0F27B84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新北市立黃金博物館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51796E5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119,287,000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A89DA7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117,535,043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58ED42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6ED77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4C68D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117,535,043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5DCE1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117,535,043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B798E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7296C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0E887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117,535,043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95031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A51B8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- 1,751,957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1D88C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14C40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B1584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322E0940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6EAC4781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624016FF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FBF2DA5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新北市立圖書館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7446FA3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908,468,644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1F90F2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864,377,663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AC8286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C30FA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42,433,913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3D16E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906,811,576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A5229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864,377,663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2DDAC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2F7E0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42,433,913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02BC0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906,811,576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F4C23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CCB30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- 1,657,068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FD83C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- 0.18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B4B6D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D8331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73BDB948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2B259FB0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D6BE8B2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FCAD2A1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新北市立淡水古蹟博物館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72FF156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134,921,000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EE5AD2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130,632,540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C30474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2B124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1,460,304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6A3E4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132,092,844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E44B5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130,632,540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2B13C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A1DA7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1,460,304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45AFC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132,092,844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76901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82677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- 2,828,156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C756E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- 2.10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5CE71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1AC9D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043E35D5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5079F53E" w14:textId="77777777" w:rsidR="00C0135E" w:rsidRPr="00FB1D11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FB1D11">
              <w:rPr>
                <w:rFonts w:ascii="新細明體" w:hAnsi="新細明體"/>
                <w:b/>
                <w:noProof/>
                <w:sz w:val="20"/>
              </w:rPr>
              <w:t>9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1C22F8D" w14:textId="77777777" w:rsidR="00C0135E" w:rsidRPr="00FB1D11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41A720DE" w14:textId="77777777" w:rsidR="00C0135E" w:rsidRPr="00DD0289" w:rsidRDefault="00C0135E" w:rsidP="004A2FD9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新北市政府農業局主管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43A4CD2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2,931,822,050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45FF9B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2,272,289,573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0FC789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8,881,276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AB03C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390,042,326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BD021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2,671,213,175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05546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2,272,289,573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8350E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8,881,276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C2855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390,042,326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81CD5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2,671,213,175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AF7D1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1.24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5F9AB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- 260,608,875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BEA4B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- 8.89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C1B23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DF72A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630F71" w14:paraId="6F104287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61A3D297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64D2DD1F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879C82E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新北市政府農業局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43013EF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1,615,126,050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1DA452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1,203,552,825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D9CC44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8,881,276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23F94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214,236,375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1F8FF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1,426,670,476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E372F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1,203,552,825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BD4A7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8,881,276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DE729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214,236,375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DE45D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1,426,670,476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2A648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5E9E6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- 188,455,574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F0954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- 11.67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9BFB9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10C98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4898742E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5DD52E9D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566A1F1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03892D2" w14:textId="77777777" w:rsidR="00C0135E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556562B9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動物保護防疫處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2D89244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293,876,000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0141A62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254,872,560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E90621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0FD51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13,303,937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6F86C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268,176,497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92B14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254,872,560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A7A59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7897A6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13,303,937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29EA1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268,176,497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05FC9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B852A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- 25,699,503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48693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- 8.75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F8A5C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FC1AA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7DE21D08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1BADE2ED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8E76C3F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1309808" w14:textId="77777777" w:rsidR="00C0135E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20456185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綠美化環境景觀處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20BAF36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539,309,000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F185FD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429,539,620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522193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2D555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92,248,152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2F39E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521,787,772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CD2A3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429,539,620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D9249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5EBAC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92,248,152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306E6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521,787,772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079CB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14D12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- 17,521,228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A8C4D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- 3.25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94801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02C23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793A4C86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6680C6AC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5529D9B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D753D70" w14:textId="77777777" w:rsidR="00C0135E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15C2F4E4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漁業及漁港事業管理處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7339846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483,511,000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0099386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384,324,568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115073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C23C8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70,253,862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997FF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454,578,430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D00D4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384,324,568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99A2F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0D156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70,253,862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FBC59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454,578,430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D75D1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1BEAA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- 28,932,570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06606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- 5.98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AC8DA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C2476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22993B73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4C96B886" w14:textId="77777777" w:rsidR="00C0135E" w:rsidRPr="00FB1D11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FB1D11">
              <w:rPr>
                <w:rFonts w:ascii="新細明體" w:hAnsi="新細明體"/>
                <w:b/>
                <w:noProof/>
                <w:sz w:val="20"/>
              </w:rPr>
              <w:t>10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4D31D2A8" w14:textId="77777777" w:rsidR="00C0135E" w:rsidRPr="00FB1D11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0B6B590A" w14:textId="77777777" w:rsidR="00C0135E" w:rsidRPr="00DD0289" w:rsidRDefault="00C0135E" w:rsidP="004A2FD9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新北市政府經濟發展局主管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30439E9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734,131,965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D27C50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638,391,715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9BF2E0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8,987,355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56C0F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63,216,392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36144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710,595,462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B3EED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638,391,715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DF415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8,987,355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D9A0A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63,216,392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F4496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710,595,462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B008F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0.33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55002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- 23,536,503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F41E9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- 3.21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45ED0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A2260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630F71" w14:paraId="7CE5FA2A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6B8A7614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9E0CC29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0051425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新北市政府經濟發展局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5DE27B5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356,619,965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54A2F01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323,061,340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9E21D4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8,906,700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8A85C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9,441,950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3B4B0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341,409,990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BB4C8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323,061,340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7394D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8,906,700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22902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9,441,950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00953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341,409,990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69142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38013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- 15,209,975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92EF3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- 4.27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F0348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1CCCB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6BEA8E39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1DBB293A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029553C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3CB7BD5B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新北市政府市場處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6FE82EB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377,512,000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955EAF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315,330,375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023EB8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80,655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10A10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53,774,442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FE0F0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369,185,472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92C9F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315,330,375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5B0DC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80,655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2D621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53,774,442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18E67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369,185,472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4F5D6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BEBBA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- 8,326,528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31553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- 2.21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9F52F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3E666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440425BE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205F0BA2" w14:textId="77777777" w:rsidR="00C0135E" w:rsidRPr="00FB1D11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FB1D11">
              <w:rPr>
                <w:rFonts w:ascii="新細明體" w:hAnsi="新細明體"/>
                <w:b/>
                <w:noProof/>
                <w:sz w:val="20"/>
              </w:rPr>
              <w:t>11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794E011E" w14:textId="77777777" w:rsidR="00C0135E" w:rsidRPr="00FB1D11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408DCFBD" w14:textId="77777777" w:rsidR="00C0135E" w:rsidRPr="00DD0289" w:rsidRDefault="00C0135E" w:rsidP="004A2FD9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新北市政府社會局主管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1B67589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30,458,885,000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6BF0F1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28,685,450,336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AB1FA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E1467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479,099,961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58604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29,164,550,297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1531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28,685,450,336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8E4D8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415DF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479,099,961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BF3E8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29,164,550,297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CE7A7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13.53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3BF9C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- 1,294,334,703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E9E7A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- 4.25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692A3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8568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630F71" w14:paraId="30BB83BD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6E28C56F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2D2B243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B1A2E2B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新北市政府社會局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666A2B0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27,459,394,000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20235E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25,896,003,156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9DB219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A4273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419,700,125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81844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26,315,703,281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BD92E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25,896,003,156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BA923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876AF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419,700,125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20829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26,315,703,281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3EBF6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12.21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41EFD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- 1,143,690,719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9B140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- 4.17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5B185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C2BC3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4F224AB2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24B9C9DF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06822C2F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AE5B514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新北市政府社會救助金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6960AE5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6,000,000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D0CEC9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41,773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3DC298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32ECE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B6215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41,773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2B04B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41,773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61AE9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7387D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2FD4D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41,773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04443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BA009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- 5,958,227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B4ADE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- 99.30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80D1E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02953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7B7D303C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71987CF5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01FEAB3C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1FBC363" w14:textId="77777777" w:rsidR="00C0135E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新北市公益彩</w:t>
            </w:r>
          </w:p>
          <w:p w14:paraId="52837559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券盈餘分配基金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1839B3A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2,015,000,000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8AD926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1,925,047,215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5D5CAD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D2684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53,973,914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F82A8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1,979,021,129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84BE6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1,925,047,215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8A7B0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9F433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53,973,914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E2763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1,979,021,129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DED32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57988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- 35,978,871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8405B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- 1.79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DCACB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DB349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19445A98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0CB07485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6872DC91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984A71B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新北市立仁愛之家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110B770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157,004,000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FE1EE3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150,878,770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97C369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47999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802,268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DB57E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151,681,038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C7CE9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150,878,770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4CA3D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3618B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802,268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5E10E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151,681,038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BA1B7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BBB57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- 5,322,962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2E446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- 3.39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0385B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2D132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2DE751E8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6E543F20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1069A86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562CFBC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新北市立八里愛心教養院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1AC83CF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165,929,000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0ED75EC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163,131,497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75C58C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C6ABA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B2F12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163,131,497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DAC28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163,131,497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64BE6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9EA6D8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79DA7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163,131,497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C001F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94E8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- 2,797,503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E6886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0BBED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A44B3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6A8BC3E0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1E3DF69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4A29D95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284D52C" w14:textId="77777777" w:rsidR="00C0135E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新北市政府家庭暴力</w:t>
            </w:r>
          </w:p>
          <w:p w14:paraId="7CF2D3A5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暨性侵害防治中心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0AAE58E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655,558,000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5D95686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550,347,925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7D383D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74FCE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4,623,654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17468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554,971,579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F927E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550,347,925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7D46C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11030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4,623,654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AF03D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554,971,579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33C53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22CFD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- 100,586,421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8B34C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- 15.34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759F4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6D05F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6C8CED5E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0EE66A14" w14:textId="77777777" w:rsidR="00C0135E" w:rsidRPr="00FB1D11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FB1D11">
              <w:rPr>
                <w:rFonts w:ascii="新細明體" w:hAnsi="新細明體"/>
                <w:b/>
                <w:noProof/>
                <w:sz w:val="20"/>
              </w:rPr>
              <w:t>12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388044DA" w14:textId="77777777" w:rsidR="00C0135E" w:rsidRPr="00FB1D11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2BDE32E4" w14:textId="77777777" w:rsidR="00C0135E" w:rsidRPr="00DD0289" w:rsidRDefault="00C0135E" w:rsidP="004A2FD9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DD0289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新北市政府衛生局主管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06532A8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12,435,319,000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F940EE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10,592,955,952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E0CB02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CE81C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1,269,241,202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55F00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11,862,197,154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E55D7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10,592,955,952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3F3E7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4B9FA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1,269,241,202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39072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11,862,197,154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D497E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5.50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D40A8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- 573,121,846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A4AAD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- 4.61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3A029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8265E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630F71" w14:paraId="4F523C1E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757B18DF" w14:textId="77777777" w:rsidR="00C0135E" w:rsidRPr="00FB1D11" w:rsidRDefault="00C0135E" w:rsidP="004A2FD9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0E76083E" w14:textId="77777777" w:rsidR="00C0135E" w:rsidRPr="00FB1D11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126F548" w14:textId="77777777" w:rsidR="00C0135E" w:rsidRPr="00DD0289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241458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新北市政府衛生局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2E9CC54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12,435,319,000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4F49849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10,592,955,952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26FA2F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CBB3F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1,269,241,202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C433E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11,862,197,154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089DC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10,592,955,952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98D7B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98892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1,269,241,202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D393A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11,862,197,154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D48E1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5.50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5BDE1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- 573,121,846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6350F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- 4.61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25503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835B4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30F71" w14:paraId="522BDC6A" w14:textId="77777777" w:rsidTr="0036570A">
        <w:tblPrEx>
          <w:tblBorders>
            <w:insideH w:val="none" w:sz="0" w:space="0" w:color="auto"/>
          </w:tblBorders>
        </w:tblPrEx>
        <w:trPr>
          <w:cantSplit/>
          <w:trHeight w:val="397"/>
        </w:trPr>
        <w:tc>
          <w:tcPr>
            <w:tcW w:w="303" w:type="dxa"/>
            <w:shd w:val="clear" w:color="auto" w:fill="auto"/>
            <w:vAlign w:val="center"/>
          </w:tcPr>
          <w:p w14:paraId="20D91CA6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13</w:t>
            </w:r>
          </w:p>
        </w:tc>
        <w:tc>
          <w:tcPr>
            <w:tcW w:w="305" w:type="dxa"/>
            <w:gridSpan w:val="2"/>
            <w:shd w:val="clear" w:color="auto" w:fill="auto"/>
            <w:vAlign w:val="center"/>
          </w:tcPr>
          <w:p w14:paraId="442CC64D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04C04215" w14:textId="77777777" w:rsidR="00C0135E" w:rsidRPr="009B11F2" w:rsidRDefault="00C0135E" w:rsidP="004A2FD9">
            <w:pPr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新北市政府環境保護局主管</w:t>
            </w:r>
          </w:p>
        </w:tc>
        <w:tc>
          <w:tcPr>
            <w:tcW w:w="1573" w:type="dxa"/>
            <w:gridSpan w:val="2"/>
            <w:shd w:val="clear" w:color="auto" w:fill="auto"/>
            <w:vAlign w:val="center"/>
          </w:tcPr>
          <w:p w14:paraId="5EB3C56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11,084,078,810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1A87C2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10,707,206,911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7AF8A1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10,588,944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511E0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80,604,276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F9903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10,798,400,131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1E652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10,707,206,911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1A399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10,588,944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2136B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80,604,276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3C0B6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10,798,400,131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8E45D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5.01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1AE1D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- 285,678,679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57A62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- 2.58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8D782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47A90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</w:tbl>
    <w:p w14:paraId="77B39FCD" w14:textId="77777777" w:rsidR="00C0135E" w:rsidRDefault="00C0135E" w:rsidP="004A2FD9">
      <w:pPr>
        <w:jc w:val="right"/>
      </w:pPr>
      <w:r>
        <w:br w:type="page"/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"/>
        <w:gridCol w:w="184"/>
        <w:gridCol w:w="124"/>
        <w:gridCol w:w="2146"/>
        <w:gridCol w:w="359"/>
        <w:gridCol w:w="1219"/>
        <w:gridCol w:w="1469"/>
        <w:gridCol w:w="1281"/>
        <w:gridCol w:w="1417"/>
        <w:gridCol w:w="1560"/>
        <w:gridCol w:w="1559"/>
        <w:gridCol w:w="1276"/>
        <w:gridCol w:w="1275"/>
        <w:gridCol w:w="1560"/>
        <w:gridCol w:w="850"/>
        <w:gridCol w:w="1418"/>
        <w:gridCol w:w="850"/>
        <w:gridCol w:w="1134"/>
        <w:gridCol w:w="709"/>
      </w:tblGrid>
      <w:tr w:rsidR="00C0135E" w14:paraId="3EBCA64B" w14:textId="77777777" w:rsidTr="00186D39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1067EBF" w14:textId="77777777" w:rsidR="00C0135E" w:rsidRPr="001D79E3" w:rsidRDefault="00C0135E" w:rsidP="004A2FD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31394838" w14:textId="10EDC746" w:rsidR="00C0135E" w:rsidRPr="001D79E3" w:rsidRDefault="00C0135E" w:rsidP="004A2FD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14"/>
            <w:vMerge w:val="restart"/>
            <w:tcBorders>
              <w:top w:val="nil"/>
              <w:left w:val="nil"/>
            </w:tcBorders>
            <w:vAlign w:val="bottom"/>
          </w:tcPr>
          <w:p w14:paraId="7D945638" w14:textId="77777777" w:rsidR="00C0135E" w:rsidRPr="005C62A3" w:rsidRDefault="00C0135E" w:rsidP="004A2FD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C0135E" w14:paraId="43F1B7A6" w14:textId="77777777" w:rsidTr="00186D39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6446023" w14:textId="77777777" w:rsidR="00C0135E" w:rsidRPr="001D79E3" w:rsidRDefault="00C0135E" w:rsidP="004A2FD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68291733" w14:textId="77777777" w:rsidR="00C0135E" w:rsidRPr="001D79E3" w:rsidRDefault="00C0135E" w:rsidP="004A2FD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14"/>
            <w:vMerge/>
            <w:tcBorders>
              <w:left w:val="nil"/>
            </w:tcBorders>
            <w:vAlign w:val="center"/>
          </w:tcPr>
          <w:p w14:paraId="0B6BDC5E" w14:textId="77777777" w:rsidR="00C0135E" w:rsidRPr="00CC0D84" w:rsidRDefault="00C0135E" w:rsidP="004A2FD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0135E" w14:paraId="4D0994A3" w14:textId="77777777" w:rsidTr="00186D39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blHeader/>
        </w:trPr>
        <w:tc>
          <w:tcPr>
            <w:tcW w:w="2760" w:type="dxa"/>
            <w:gridSpan w:val="4"/>
            <w:tcBorders>
              <w:left w:val="nil"/>
            </w:tcBorders>
            <w:vAlign w:val="center"/>
          </w:tcPr>
          <w:p w14:paraId="2B1F294F" w14:textId="77777777" w:rsidR="00C0135E" w:rsidRDefault="00C0135E" w:rsidP="004A2FD9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78" w:type="dxa"/>
            <w:gridSpan w:val="2"/>
            <w:vMerge w:val="restart"/>
            <w:vAlign w:val="center"/>
          </w:tcPr>
          <w:p w14:paraId="6580728B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27" w:type="dxa"/>
            <w:gridSpan w:val="4"/>
            <w:vAlign w:val="center"/>
          </w:tcPr>
          <w:p w14:paraId="0BB73D34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520" w:type="dxa"/>
            <w:gridSpan w:val="5"/>
            <w:vAlign w:val="center"/>
          </w:tcPr>
          <w:p w14:paraId="0FB3AD4A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vAlign w:val="center"/>
          </w:tcPr>
          <w:p w14:paraId="7B0BA89A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0950090B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1843" w:type="dxa"/>
            <w:gridSpan w:val="2"/>
            <w:tcBorders>
              <w:right w:val="nil"/>
            </w:tcBorders>
            <w:vAlign w:val="center"/>
          </w:tcPr>
          <w:p w14:paraId="5E77B074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30B93A98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C0135E" w14:paraId="2F488BC4" w14:textId="77777777" w:rsidTr="00186D39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blHeader/>
        </w:trPr>
        <w:tc>
          <w:tcPr>
            <w:tcW w:w="306" w:type="dxa"/>
            <w:tcBorders>
              <w:left w:val="nil"/>
            </w:tcBorders>
            <w:vAlign w:val="center"/>
          </w:tcPr>
          <w:p w14:paraId="03980CA2" w14:textId="77777777" w:rsidR="00C0135E" w:rsidRDefault="00C0135E" w:rsidP="004A2FD9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08" w:type="dxa"/>
            <w:gridSpan w:val="2"/>
            <w:vAlign w:val="center"/>
          </w:tcPr>
          <w:p w14:paraId="7B29470A" w14:textId="77777777" w:rsidR="00C0135E" w:rsidRDefault="00C0135E" w:rsidP="004A2FD9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146" w:type="dxa"/>
            <w:vAlign w:val="center"/>
          </w:tcPr>
          <w:p w14:paraId="79974091" w14:textId="77777777" w:rsidR="00C0135E" w:rsidRDefault="00C0135E" w:rsidP="004A2FD9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78" w:type="dxa"/>
            <w:gridSpan w:val="2"/>
            <w:vMerge/>
            <w:vAlign w:val="center"/>
          </w:tcPr>
          <w:p w14:paraId="3A94F748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69" w:type="dxa"/>
            <w:vAlign w:val="center"/>
          </w:tcPr>
          <w:p w14:paraId="7FDF61B0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81" w:type="dxa"/>
            <w:vAlign w:val="center"/>
          </w:tcPr>
          <w:p w14:paraId="37B3A9A7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02804A4E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0EAF55A0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59" w:type="dxa"/>
            <w:vAlign w:val="center"/>
          </w:tcPr>
          <w:p w14:paraId="777492F2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4E364B1E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75" w:type="dxa"/>
            <w:vAlign w:val="center"/>
          </w:tcPr>
          <w:p w14:paraId="13ECABD2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79885CAB" w14:textId="77777777" w:rsidR="00C0135E" w:rsidRDefault="00C0135E" w:rsidP="004A2FD9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0" w:type="dxa"/>
            <w:vAlign w:val="center"/>
          </w:tcPr>
          <w:p w14:paraId="7F5813F6" w14:textId="77777777" w:rsidR="00C0135E" w:rsidRDefault="00C0135E" w:rsidP="004A2FD9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418" w:type="dxa"/>
            <w:vAlign w:val="center"/>
          </w:tcPr>
          <w:p w14:paraId="7102D0B5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0" w:type="dxa"/>
            <w:vAlign w:val="center"/>
          </w:tcPr>
          <w:p w14:paraId="140D91D7" w14:textId="77777777" w:rsidR="00C0135E" w:rsidRDefault="00C0135E" w:rsidP="004A2FD9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134" w:type="dxa"/>
            <w:vAlign w:val="center"/>
          </w:tcPr>
          <w:p w14:paraId="67A08FBD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15B72D10" w14:textId="77777777" w:rsidR="00C0135E" w:rsidRDefault="00C0135E" w:rsidP="004A2FD9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C0135E" w:rsidRPr="0088531B" w14:paraId="4DB40E6C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0D26A696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13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ED18DC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839CBFC" w14:textId="77777777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新北市政府環境保護局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0C536C9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11,084,078,810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778F7B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10,707,206,911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76C385F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10,588,944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F80D6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80,604,276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27282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10,798,400,131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3CEE3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10,707,206,911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8B595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10,588,944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F05D9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80,604,276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42452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10,798,400,131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642CA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5.01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12160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- 285,678,679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E4D5A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- 2.58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E534D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291FC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355FB7D3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0F9A20E0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14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26EBEA79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438EE72B" w14:textId="77777777" w:rsidR="00C0135E" w:rsidRPr="004852C6" w:rsidRDefault="00C0135E" w:rsidP="004A2FD9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新北市政府工務局主管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5C4733D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5,916,682,000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29C831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5,591,777,564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395CF35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75,713,563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F084C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165,305,017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23CD1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5,832,796,144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80E28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5,591,777,564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7EF45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75,713,563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716AC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165,305,017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1A29B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5,832,796,144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BF07A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2.71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95781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- 83,885,856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2D162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- 1.42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B86D9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50873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88531B" w14:paraId="1DCEACC6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341BDCA4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2BEC41E4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1A89827" w14:textId="31AC1E94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新北市政府工務局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5BE1DF37" w14:textId="2A85121F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479,860,000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033D330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417,603,201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5DDB323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21407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41,319,719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B21A3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458,922,920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A3E6A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417,603,201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D368A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61E6E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41,319,719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E3A31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458,922,920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F3FF7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9C8A3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- 20,937,080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6E4D5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- 4.36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9A171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758DD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0C2E76F8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1CC6E89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5D5DFB2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8F36649" w14:textId="5319FCE5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新北市政府採購處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3CA7E85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88,718,000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088578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88,050,535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599373D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CF109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BC276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88,050,535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407D3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88,050,535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11CA2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8431B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7468F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88,050,535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EB8EC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D1CB0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- 667,465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6697C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- 0.75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D849E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97589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59E5A520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6D96C0F6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B759866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96464C8" w14:textId="77777777" w:rsidR="00C0135E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1B7B43CB" w14:textId="21133464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違章建築拆除大隊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62E4956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161,539,000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644049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152,601,564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2A70872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FD672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6A9B9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152,601,564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E066B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152,601,564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D2744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C34E7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A5E51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152,601,564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51EC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E832B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- 8,937,436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ED9E5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- 5.53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E175D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72459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2BAE2100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59FC9796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A5042F6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425BFAC" w14:textId="77777777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新北市政府養護工程處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3736D6F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3,546,372,000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4DE1A56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3,332,861,935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649290C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75,713,563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C8AC2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86,885,298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82600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3,495,460,796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AA443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3,332,861,935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086FE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75,713,563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BA2DB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86,885,298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797B4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3,495,460,796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7C6E3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1.62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9D698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- 50,911,204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E664B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B39AC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4672C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478A5424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5234B545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B1B01B7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61DA7AA" w14:textId="672281AC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新北市政府新建工程處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1AB60AF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1,640,193,000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54CF4FE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1,600,660,329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3039A7F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ED6E0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37,100,000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A3887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1,637,760,329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B8243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1,600,660,329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520EA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09BB4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37,100,000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62174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1,637,760,329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2447D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E4509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- 2,432,671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F513D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- 0.15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05F3A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61D08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4D44E875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20CAB548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15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B995A95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6534CE48" w14:textId="77777777" w:rsidR="00C0135E" w:rsidRPr="004852C6" w:rsidRDefault="00C0135E" w:rsidP="004A2FD9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新北市政府警察局主管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35DA9D4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13,992,383,000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1ED0E06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13,219,472,913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4E3D6B9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5651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58,387,990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13BFA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13,277,860,903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AD430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13,219,472,913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F0AAE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D9071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58,387,990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F270A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13,277,860,903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D861F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6.16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338D3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- 714,522,097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BD1ED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- 5.11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55103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5C26A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88531B" w14:paraId="03115AAE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6796A505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945ACD3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103E5BC" w14:textId="77777777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新北市政府警察局及所屬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2D9110E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13,992,383,000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1430D5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13,219,472,913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7463BA1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E7DFE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58,387,990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84593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13,277,860,903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6029D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13,219,472,913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32DFA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BBA1E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58,387,990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3EDB4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13,277,860,903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6F341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6.16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2F505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- 714,522,097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2B0E7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- 5.11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D6259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6E286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561C5249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4BD07577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16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7372F2D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3B198CC4" w14:textId="77777777" w:rsidR="00C0135E" w:rsidRPr="004852C6" w:rsidRDefault="00C0135E" w:rsidP="004A2FD9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新北市政府水利局主管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5E3A169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6,764,764,000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58275F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5,452,242,258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28F3E13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13D13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1,145,101,185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4E542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6,597,343,443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FFD50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5,452,242,258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9B69F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3D2A6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1,145,101,185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91A7E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6,597,343,443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E3697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52C41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- 167,420,557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3889F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- 2.47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1238C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19E96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88531B" w14:paraId="0DB4B62B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178D9F00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2F198CBB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238B196" w14:textId="218CE31B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新北市政府水利局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54017E3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5,364,514,000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5852E83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4,157,701,456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7FA311E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F2537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1,056,470,372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78A49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5,214,171,828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50179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4,157,701,456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A4EB2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DEB42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1,056,470,372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B111D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5,214,171,828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06DD6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2.42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692A1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- 150,342,172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7F79A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- 2.80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6A232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D461B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0932688D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68BD548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261A99F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7B51107" w14:textId="77777777" w:rsidR="00C0135E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385B1255" w14:textId="77777777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高灘地工程管理處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18DB2A1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1,400,250,000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AEA545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1,294,540,802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7AB2C9A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EFC88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88,630,813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ED361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1,383,171,615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41EA8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1,294,540,802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CEF76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F6641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88,630,813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6AA43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1,383,171,615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2BA8D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F99FB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- 17,078,385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7193A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3B21A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872F6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571DFF87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6DE18C70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17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00D58CC4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1B85FA38" w14:textId="5C437FFA" w:rsidR="00C0135E" w:rsidRPr="004852C6" w:rsidRDefault="00C0135E" w:rsidP="004A2FD9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新北市政府交通局主管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7DDD06F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8,104,412,000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361282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6,902,788,221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614E507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72899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1,043,710,227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15A9A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7,946,498,448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19EA7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6,902,788,221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44DB0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9388C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1,043,710,227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F380C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7,946,498,448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A0328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3.69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BE3B0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- 157,913,552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EB764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- 1.95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25498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8186D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88531B" w14:paraId="248CDF15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34E0C4C5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2DE9948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4F3EC83" w14:textId="77777777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新北市政府交通局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4CC545E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7,929,173,000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47170FA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6,732,601,342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5AC11D2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87B7E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1,041,005,300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A62FB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7,773,606,642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817EC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6,732,601,342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E9AFC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E0A09B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1,041,005,300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246F5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7,773,606,642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CFB11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3.61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C8EB4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- 155,566,358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F7310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- 1.96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1FB2E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1F22F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01D61421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4B56E69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5FD93760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B2E35C4" w14:textId="77777777" w:rsidR="00C0135E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26D17C84" w14:textId="77777777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交通事件裁決處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4DA2A56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175,239,000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3B024E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170,186,879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47848C8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0F21E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2,704,927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9584F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172,891,806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1B124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170,186,879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9A2FF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2F440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2,704,927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5212A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172,891,806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A203B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75005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- 2,347,194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9AA51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- 1.34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BCC9A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92265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6EFC52BB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0CCEE9C5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18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78EAD6E2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64428306" w14:textId="16BBBA0D" w:rsidR="00C0135E" w:rsidRPr="004852C6" w:rsidRDefault="00C0135E" w:rsidP="004A2FD9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新北市政府勞工局主管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66A965B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585,936,844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0BAF932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531,661,368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69ACA35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21,278,342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043E7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DC411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552,939,710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BA6A4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531,661,368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8CB60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21,278,342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2F4C3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8CE30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552,939,710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EF659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0.26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18C24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- 32,997,134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E1B34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- 5.63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A8498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1A38A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88531B" w14:paraId="5AA4FC56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60FEB7A2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26D7AAA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ABB8D1C" w14:textId="77777777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新北市政府勞工局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482131F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308,055,000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C87369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271,628,972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2A46E30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21,278,342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7F592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8C2B6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292,907,314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6AAA9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271,628,972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206E2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21,278,342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2F9B1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5D02D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292,907,314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43C5E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0C252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- 15,147,686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FA3B4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- 4.92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C12B7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AE880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024C92CF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067144E4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26C838B" w14:textId="5277FB3A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7FF457C" w14:textId="77777777" w:rsidR="00C0135E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771985A7" w14:textId="77777777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就業服務處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29294F2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73,776,844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0CF66C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71,885,983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1FA6128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213D5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3A7E2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71,885,983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0698A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71,885,983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1BFE0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EC98C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ADBC0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71,885,983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13E33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007A1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- 1,890,861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57BAC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- 2.56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A564F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1E6D1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42C48676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4EA8B530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393BCFCD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69FC264" w14:textId="77777777" w:rsidR="00C0135E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79F144C6" w14:textId="77777777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職業訓練中心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37E866F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58,415,000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9C25E6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57,280,396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60AC855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85027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BDA77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57,280,396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CD63B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57,280,396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76DF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66868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42F34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57,280,396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7AF02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5B3B5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- 1,134,604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01580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9A8DC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3D32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2F9D5106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086725AA" w14:textId="1E12F1A9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781C9CCF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CB897EC" w14:textId="77777777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新北市政府勞動檢查處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50A93A2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145,690,000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07281ED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130,866,017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2934EF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D2456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BE20B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130,866,017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FAF11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130,866,017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FEDD0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73782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D5DCC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130,866,017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84230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41724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- 14,823,983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C8FAD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- 10.18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4C9C3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10EE9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07B53AB1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413A21EE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19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6E347DA0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6EC45EFB" w14:textId="77777777" w:rsidR="00C0135E" w:rsidRDefault="00C0135E" w:rsidP="004A2FD9">
            <w:pPr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</w:t>
            </w:r>
          </w:p>
          <w:p w14:paraId="7E7CA6C3" w14:textId="77777777" w:rsidR="00C0135E" w:rsidRPr="004852C6" w:rsidRDefault="00C0135E" w:rsidP="004A2FD9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原住民族行政局主管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0F16701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400,457,000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AD7EA5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350,422,231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784500D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3E02A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20,601,909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F8DD0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371,024,140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44CC0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350,422,231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5525D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9A044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20,601,909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A2B07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371,024,140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57D60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0.17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BB023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- 29,432,860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4FF35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- 7.35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37D6E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3D3F6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88531B" w14:paraId="7B040AA3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4E995298" w14:textId="31122E51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6B027732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A39B2B" w14:textId="77777777" w:rsidR="00C0135E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</w:t>
            </w:r>
          </w:p>
          <w:p w14:paraId="1784B0F1" w14:textId="77777777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原住民族行政局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5884CBB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400,457,000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98908B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350,422,231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19206CB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F845B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20,601,909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98042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371,024,140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E52C1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350,422,231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D9E80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A6C3F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20,601,909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B96EE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371,024,140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E0F51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26D39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- 29,432,860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8FFAB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- 7.35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92BE9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A6547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53E641CB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6518F723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20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09CDF786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3D9D822F" w14:textId="77777777" w:rsidR="00C0135E" w:rsidRDefault="00C0135E" w:rsidP="004A2FD9">
            <w:pPr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</w:t>
            </w:r>
          </w:p>
          <w:p w14:paraId="5E9808E2" w14:textId="77777777" w:rsidR="00C0135E" w:rsidRPr="004852C6" w:rsidRDefault="00C0135E" w:rsidP="004A2FD9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城鄉發展局主管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0999AEB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808,473,000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7CFF8B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540,217,520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30868A8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7E5B4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236,927,576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7F952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777,145,096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897FB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540,217,520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F4554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789CE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236,927,576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27F30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777,145,096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A42F3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0.36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B3FD4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- 31,327,904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07DA9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- 3.87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59B83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FDA66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88531B" w14:paraId="285D147A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4376EA4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40778D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DB3CD62" w14:textId="77777777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新北市政府城鄉發展局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25DB1D6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751,992,000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2044C3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484,593,105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59EDAD1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16C2B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236,927,576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37F0F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721,520,681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25214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484,593,105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7B8FC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482C4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236,927,576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D8397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721,520,681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20C27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D08F2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- 30,471,319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1132D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- 4.05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D87A9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E3987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05B382EA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15E760D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687AEDBF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EFFA9D4" w14:textId="77777777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新北市政府都市更新處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4123040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56,481,000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75D79F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55,624,415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581D169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F9075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9C201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55,624,415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884A9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55,624,415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A2E8E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9CD185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2CA82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55,624,415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3B266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3CEF2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- 856,585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B035D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- 1.52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0E3E3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74A38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198D5414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52B1F5F1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21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034FB77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5B9FC0B2" w14:textId="77777777" w:rsidR="00C0135E" w:rsidRDefault="00C0135E" w:rsidP="004A2FD9">
            <w:pPr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</w:t>
            </w:r>
          </w:p>
          <w:p w14:paraId="1AB05CE9" w14:textId="77777777" w:rsidR="00C0135E" w:rsidRPr="004852C6" w:rsidRDefault="00C0135E" w:rsidP="004A2FD9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觀光旅遊局主管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7AE90DD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545,667,813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59C5D27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496,266,234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152810C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17505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42,219,751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721B7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538,485,985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94290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496,266,234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F6BD0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BD591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42,219,751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102BC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538,485,985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6D9D9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0.25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4340D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- 7,181,828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1C08C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- 1.32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89470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76D31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88531B" w14:paraId="50208401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5DDF4F9E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5AFE3DC2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69421C0" w14:textId="77777777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新北市政府觀光旅遊局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5BDFC0A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545,667,813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1EDC05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496,266,234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08F7EFD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B8F41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42,219,751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788F7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538,485,985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2486C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496,266,234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540D4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8E86F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42,219,751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DC2BE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538,485,985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8C76D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B8B62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- 7,181,828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2FF28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77ACB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28A3C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88531B" w14:paraId="5F870525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0A74EB5D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AD10A4">
              <w:rPr>
                <w:rFonts w:ascii="新細明體" w:hAnsi="新細明體"/>
                <w:b/>
                <w:noProof/>
                <w:sz w:val="20"/>
              </w:rPr>
              <w:t>22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42760FD3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14:paraId="4649DE9B" w14:textId="77777777" w:rsidR="00C0135E" w:rsidRDefault="00C0135E" w:rsidP="004A2FD9">
            <w:pPr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新北市政府</w:t>
            </w:r>
          </w:p>
          <w:p w14:paraId="1AEDA8B1" w14:textId="77777777" w:rsidR="00C0135E" w:rsidRPr="004852C6" w:rsidRDefault="00C0135E" w:rsidP="004A2FD9">
            <w:pPr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客家事務局主管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2A6D539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172,146,000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F2D623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152,691,134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4B1C8F1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10,433,971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AA8CB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E64CF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163,125,105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2431F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152,691,134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9DC97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10,433,971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45BF8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D08E5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163,125,105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F11DE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0.08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143A1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- 9,020,895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069AF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- 5.24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74DE8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89121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88531B" w14:paraId="6B1098A8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14:paraId="59DD36A8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14:paraId="1686B030" w14:textId="77777777" w:rsidR="00C0135E" w:rsidRPr="00AD10A4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821DD28" w14:textId="77777777" w:rsidR="00C0135E" w:rsidRPr="004852C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pacing w:val="-20"/>
                <w:sz w:val="20"/>
              </w:rPr>
            </w:pPr>
            <w:r w:rsidRPr="004852C6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新北市政府客家事務局</w:t>
            </w:r>
          </w:p>
        </w:tc>
        <w:tc>
          <w:tcPr>
            <w:tcW w:w="1578" w:type="dxa"/>
            <w:gridSpan w:val="2"/>
            <w:shd w:val="clear" w:color="auto" w:fill="auto"/>
            <w:vAlign w:val="center"/>
          </w:tcPr>
          <w:p w14:paraId="562E187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172,146,000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416CFA9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152,691,134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0CD5AA7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10,433,971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F9D25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06A95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163,125,105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9B841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152,691,134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27282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10,433,971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3BD95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0E173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163,125,105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9DFB7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C5C81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- 9,020,895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99365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- 5.24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C5FB9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52EB1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76BD48AF" w14:textId="72EED7EC" w:rsidR="00C0135E" w:rsidRDefault="00C0135E" w:rsidP="004A2FD9">
      <w:pPr>
        <w:jc w:val="right"/>
      </w:pPr>
      <w:r>
        <w:br w:type="page"/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"/>
        <w:gridCol w:w="185"/>
        <w:gridCol w:w="122"/>
        <w:gridCol w:w="2145"/>
        <w:gridCol w:w="362"/>
        <w:gridCol w:w="1214"/>
        <w:gridCol w:w="1467"/>
        <w:gridCol w:w="1288"/>
        <w:gridCol w:w="1417"/>
        <w:gridCol w:w="1560"/>
        <w:gridCol w:w="1559"/>
        <w:gridCol w:w="1276"/>
        <w:gridCol w:w="1275"/>
        <w:gridCol w:w="1560"/>
        <w:gridCol w:w="850"/>
        <w:gridCol w:w="1418"/>
        <w:gridCol w:w="850"/>
        <w:gridCol w:w="1134"/>
        <w:gridCol w:w="709"/>
      </w:tblGrid>
      <w:tr w:rsidR="00C0135E" w14:paraId="41AD9B8B" w14:textId="77777777" w:rsidTr="00186D39">
        <w:tc>
          <w:tcPr>
            <w:tcW w:w="4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9A51E4" w14:textId="77777777" w:rsidR="00C0135E" w:rsidRPr="001D79E3" w:rsidRDefault="00C0135E" w:rsidP="004A2FD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79447C74" w14:textId="77777777" w:rsidR="00C0135E" w:rsidRPr="001D79E3" w:rsidRDefault="00C0135E" w:rsidP="004A2FD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577" w:type="dxa"/>
            <w:gridSpan w:val="14"/>
            <w:vMerge w:val="restart"/>
            <w:tcBorders>
              <w:top w:val="nil"/>
              <w:left w:val="nil"/>
            </w:tcBorders>
            <w:vAlign w:val="bottom"/>
          </w:tcPr>
          <w:p w14:paraId="53676C2B" w14:textId="77777777" w:rsidR="00C0135E" w:rsidRPr="005C62A3" w:rsidRDefault="00C0135E" w:rsidP="004A2FD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C0135E" w14:paraId="3AA1D6ED" w14:textId="77777777" w:rsidTr="00186D39">
        <w:tc>
          <w:tcPr>
            <w:tcW w:w="490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C34E8E1" w14:textId="77777777" w:rsidR="00C0135E" w:rsidRPr="001D79E3" w:rsidRDefault="00C0135E" w:rsidP="004A2FD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3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54D6E138" w14:textId="77777777" w:rsidR="00C0135E" w:rsidRPr="001D79E3" w:rsidRDefault="00C0135E" w:rsidP="004A2FD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577" w:type="dxa"/>
            <w:gridSpan w:val="14"/>
            <w:vMerge/>
            <w:tcBorders>
              <w:left w:val="nil"/>
            </w:tcBorders>
            <w:vAlign w:val="center"/>
          </w:tcPr>
          <w:p w14:paraId="528B073F" w14:textId="77777777" w:rsidR="00C0135E" w:rsidRPr="00CC0D84" w:rsidRDefault="00C0135E" w:rsidP="004A2FD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0135E" w14:paraId="5FE67C30" w14:textId="77777777" w:rsidTr="00186D39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604"/>
          <w:tblHeader/>
        </w:trPr>
        <w:tc>
          <w:tcPr>
            <w:tcW w:w="2757" w:type="dxa"/>
            <w:gridSpan w:val="4"/>
            <w:tcBorders>
              <w:left w:val="nil"/>
            </w:tcBorders>
            <w:vAlign w:val="center"/>
          </w:tcPr>
          <w:p w14:paraId="6DBF102C" w14:textId="77777777" w:rsidR="00C0135E" w:rsidRDefault="00C0135E" w:rsidP="004A2FD9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76" w:type="dxa"/>
            <w:gridSpan w:val="2"/>
            <w:vMerge w:val="restart"/>
            <w:vAlign w:val="center"/>
          </w:tcPr>
          <w:p w14:paraId="55DC4C2A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32" w:type="dxa"/>
            <w:gridSpan w:val="4"/>
            <w:vAlign w:val="center"/>
          </w:tcPr>
          <w:p w14:paraId="7F62BB8C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520" w:type="dxa"/>
            <w:gridSpan w:val="5"/>
            <w:vAlign w:val="center"/>
          </w:tcPr>
          <w:p w14:paraId="09C1F754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vAlign w:val="center"/>
          </w:tcPr>
          <w:p w14:paraId="713A0297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59825A15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1843" w:type="dxa"/>
            <w:gridSpan w:val="2"/>
            <w:tcBorders>
              <w:right w:val="nil"/>
            </w:tcBorders>
            <w:vAlign w:val="center"/>
          </w:tcPr>
          <w:p w14:paraId="78C6C1F3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7C0B7DD0" w14:textId="77777777" w:rsidR="00C0135E" w:rsidRDefault="00C0135E" w:rsidP="004A2FD9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C0135E" w14:paraId="6F7A6636" w14:textId="77777777" w:rsidTr="00186D39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02"/>
          <w:tblHeader/>
        </w:trPr>
        <w:tc>
          <w:tcPr>
            <w:tcW w:w="305" w:type="dxa"/>
            <w:tcBorders>
              <w:left w:val="nil"/>
            </w:tcBorders>
            <w:vAlign w:val="center"/>
          </w:tcPr>
          <w:p w14:paraId="28371F5F" w14:textId="77777777" w:rsidR="00C0135E" w:rsidRDefault="00C0135E" w:rsidP="004A2FD9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07" w:type="dxa"/>
            <w:gridSpan w:val="2"/>
            <w:vAlign w:val="center"/>
          </w:tcPr>
          <w:p w14:paraId="65BB427F" w14:textId="77777777" w:rsidR="00C0135E" w:rsidRDefault="00C0135E" w:rsidP="004A2FD9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145" w:type="dxa"/>
            <w:vAlign w:val="center"/>
          </w:tcPr>
          <w:p w14:paraId="5BF2EACF" w14:textId="77777777" w:rsidR="00C0135E" w:rsidRDefault="00C0135E" w:rsidP="004A2FD9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76" w:type="dxa"/>
            <w:gridSpan w:val="2"/>
            <w:vMerge/>
            <w:vAlign w:val="center"/>
          </w:tcPr>
          <w:p w14:paraId="1126FDE4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67" w:type="dxa"/>
            <w:vAlign w:val="center"/>
          </w:tcPr>
          <w:p w14:paraId="1FE6BC84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88" w:type="dxa"/>
            <w:vAlign w:val="center"/>
          </w:tcPr>
          <w:p w14:paraId="71DADFA1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74C20EDC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53C0F300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59" w:type="dxa"/>
            <w:vAlign w:val="center"/>
          </w:tcPr>
          <w:p w14:paraId="2C372230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5A276773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75" w:type="dxa"/>
            <w:vAlign w:val="center"/>
          </w:tcPr>
          <w:p w14:paraId="34B882B7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257B7B73" w14:textId="77777777" w:rsidR="00C0135E" w:rsidRDefault="00C0135E" w:rsidP="004A2FD9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850" w:type="dxa"/>
            <w:vAlign w:val="center"/>
          </w:tcPr>
          <w:p w14:paraId="0D3BC3DF" w14:textId="77777777" w:rsidR="00C0135E" w:rsidRDefault="00C0135E" w:rsidP="004A2FD9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418" w:type="dxa"/>
            <w:vAlign w:val="center"/>
          </w:tcPr>
          <w:p w14:paraId="48D5F45D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0" w:type="dxa"/>
            <w:vAlign w:val="center"/>
          </w:tcPr>
          <w:p w14:paraId="530C7005" w14:textId="77777777" w:rsidR="00C0135E" w:rsidRDefault="00C0135E" w:rsidP="004A2FD9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134" w:type="dxa"/>
            <w:vAlign w:val="center"/>
          </w:tcPr>
          <w:p w14:paraId="1F3260A9" w14:textId="77777777" w:rsidR="00C0135E" w:rsidRDefault="00C0135E" w:rsidP="004A2FD9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6AB2FBFF" w14:textId="77777777" w:rsidR="00C0135E" w:rsidRDefault="00C0135E" w:rsidP="004A2FD9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C0135E" w:rsidRPr="00B1055F" w14:paraId="5052F144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45B01A21" w14:textId="77777777" w:rsidR="00C0135E" w:rsidRPr="00B1055F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B1055F">
              <w:rPr>
                <w:rFonts w:ascii="新細明體" w:hAnsi="新細明體"/>
                <w:b/>
                <w:noProof/>
                <w:sz w:val="20"/>
              </w:rPr>
              <w:t>23</w:t>
            </w: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0FE74F37" w14:textId="77777777" w:rsidR="00C0135E" w:rsidRPr="00B1055F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37D6A1AF" w14:textId="77777777" w:rsidR="00C0135E" w:rsidRDefault="00C0135E" w:rsidP="004A2FD9">
            <w:pPr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B1055F">
              <w:rPr>
                <w:rFonts w:ascii="標楷體" w:eastAsia="標楷體" w:hAnsi="標楷體" w:hint="eastAsia"/>
                <w:b/>
                <w:noProof/>
                <w:sz w:val="20"/>
              </w:rPr>
              <w:t>新北市政府</w:t>
            </w:r>
          </w:p>
          <w:p w14:paraId="400592F6" w14:textId="77777777" w:rsidR="00C0135E" w:rsidRPr="00B1055F" w:rsidRDefault="00C0135E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1055F">
              <w:rPr>
                <w:rFonts w:ascii="標楷體" w:eastAsia="標楷體" w:hAnsi="標楷體"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30E3BFC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12,142,435,000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2C41426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12,079,808,979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E9C849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9675C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62,626,021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3161F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12,142,435,000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87C7D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12,079,808,979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0AB37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948C3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62,626,021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D3F0A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12,142,435,000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C4D66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5.63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61A75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5DE62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5485A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97EC5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14:paraId="0DD34BD7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18FE9CDD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7AD497FC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8D7863F" w14:textId="77777777" w:rsidR="00C0135E" w:rsidRPr="00543425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543425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新北市政府捷運工程局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0F4607B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12,142,435,000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0CA2AF6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12,079,808,979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82EE30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C90FC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62,626,021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6F765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12,142,435,000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1C167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12,079,808,979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97914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AE134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62,626,021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26A8F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12,142,435,000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2CF6A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5.63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FF463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35E59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B535A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D9490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B1055F" w14:paraId="1A7F4708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7E1136B7" w14:textId="77777777" w:rsidR="00C0135E" w:rsidRPr="00B1055F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B1055F">
              <w:rPr>
                <w:rFonts w:ascii="新細明體" w:hAnsi="新細明體"/>
                <w:b/>
                <w:noProof/>
                <w:sz w:val="20"/>
              </w:rPr>
              <w:t>24</w:t>
            </w: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756D12D9" w14:textId="77777777" w:rsidR="00C0135E" w:rsidRPr="00B1055F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7478FF26" w14:textId="77777777" w:rsidR="00C0135E" w:rsidRPr="00B1055F" w:rsidRDefault="00C0135E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1055F">
              <w:rPr>
                <w:rFonts w:ascii="標楷體" w:eastAsia="標楷體" w:hAnsi="標楷體" w:hint="eastAsia"/>
                <w:b/>
                <w:noProof/>
                <w:sz w:val="20"/>
              </w:rPr>
              <w:t>新北市政府青年局主管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60E139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196,653,000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3B652F1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166,200,313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3CB6D8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5,756,508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3693E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11,326,844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D53BB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183,283,665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61C9A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166,200,313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81FF8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5,756,508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33F10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11,326,844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B2420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183,283,665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9AFD8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0.09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FBE8E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- 13,369,335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2196E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- 6.80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A6878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AA836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14:paraId="7082F03E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1FD4BE1F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3F8E784A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7A97E3B" w14:textId="77777777" w:rsidR="00C0135E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3F4236">
              <w:rPr>
                <w:rFonts w:ascii="標楷體" w:eastAsia="標楷體" w:hAnsi="標楷體" w:hint="eastAsia"/>
                <w:noProof/>
                <w:sz w:val="20"/>
              </w:rPr>
              <w:t>新北市政府青年局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1C5C84F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196,653,000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2466927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166,200,313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E0C92D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5,756,508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69951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11,326,844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88CD5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183,283,665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3B9CB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166,200,313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F6EA5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5,756,508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892D1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11,326,844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931C7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183,283,665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B74CD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0C48A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- 13,369,335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4CC38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- 6.80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F5F21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55A40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14:paraId="6A54CEA1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6A4767D8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B1055F">
              <w:rPr>
                <w:rFonts w:ascii="新細明體" w:hAnsi="新細明體"/>
                <w:b/>
                <w:noProof/>
                <w:sz w:val="20"/>
              </w:rPr>
              <w:t>2</w:t>
            </w:r>
            <w:r>
              <w:rPr>
                <w:rFonts w:ascii="新細明體" w:hAnsi="新細明體"/>
                <w:b/>
                <w:noProof/>
                <w:sz w:val="20"/>
              </w:rPr>
              <w:t>5</w:t>
            </w: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5067B24B" w14:textId="77777777" w:rsidR="00C0135E" w:rsidRPr="003F4236" w:rsidRDefault="00C0135E" w:rsidP="004A2FD9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352FC582" w14:textId="77777777" w:rsidR="00C0135E" w:rsidRPr="003F4236" w:rsidRDefault="00C0135E" w:rsidP="004A2FD9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1055F">
              <w:rPr>
                <w:rFonts w:ascii="標楷體" w:eastAsia="標楷體" w:hAnsi="標楷體" w:hint="eastAsia"/>
                <w:b/>
                <w:noProof/>
                <w:sz w:val="20"/>
              </w:rPr>
              <w:t>新北市政府</w:t>
            </w:r>
            <w:r w:rsidRPr="005D63B5">
              <w:rPr>
                <w:rFonts w:ascii="標楷體" w:eastAsia="標楷體" w:hAnsi="標楷體" w:hint="eastAsia"/>
                <w:b/>
                <w:noProof/>
                <w:sz w:val="20"/>
              </w:rPr>
              <w:t>體育局</w:t>
            </w:r>
            <w:r w:rsidRPr="00B1055F">
              <w:rPr>
                <w:rFonts w:ascii="標楷體" w:eastAsia="標楷體" w:hAnsi="標楷體" w:hint="eastAsia"/>
                <w:b/>
                <w:noProof/>
                <w:sz w:val="20"/>
              </w:rPr>
              <w:t>主管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04B8D30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2,408,222,000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4184CCB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1,926,850,154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EADACF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D26E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356,769,622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E349D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2,283,619,776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950C8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1,926,850,154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0DA8A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0CB95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356,769,622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2ECC7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2,283,619,776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66E23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017B4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- 124,602,224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E2183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- 5.17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C8119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584B7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14:paraId="48AFA398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5287D69F" w14:textId="77777777" w:rsidR="00C0135E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40416D53" w14:textId="77777777" w:rsidR="00C0135E" w:rsidRPr="003F4236" w:rsidRDefault="00C0135E" w:rsidP="004A2F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3F423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90BE1A5" w14:textId="77777777" w:rsidR="00C0135E" w:rsidRPr="003F4236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F4236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  <w:r w:rsidRPr="005D63B5">
              <w:rPr>
                <w:rFonts w:ascii="標楷體" w:eastAsia="標楷體" w:hAnsi="標楷體" w:hint="eastAsia"/>
                <w:noProof/>
                <w:sz w:val="20"/>
              </w:rPr>
              <w:t>體育局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47DC3E4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2,408,222,000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74DDA4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1,926,850,154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0BB76E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CDAD6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356,769,622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82EDD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2,283,619,776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EB104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1,926,850,154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DC05A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D0ADC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356,769,622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A89A2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2,283,619,776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2E3CE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1.06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E3645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- 124,602,224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8DA2E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- 5.17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AEE8A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1F669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2514B" w14:paraId="7D72C9DC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1523D7E9" w14:textId="77777777" w:rsidR="00C0135E" w:rsidRPr="00B1055F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B1055F">
              <w:rPr>
                <w:rFonts w:ascii="新細明體" w:hAnsi="新細明體"/>
                <w:b/>
                <w:noProof/>
                <w:sz w:val="20"/>
              </w:rPr>
              <w:t>2</w:t>
            </w:r>
            <w:r>
              <w:rPr>
                <w:rFonts w:ascii="新細明體" w:hAnsi="新細明體"/>
                <w:b/>
                <w:noProof/>
                <w:sz w:val="20"/>
              </w:rPr>
              <w:t>6</w:t>
            </w: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1B1EC962" w14:textId="77777777" w:rsidR="00C0135E" w:rsidRPr="0062514B" w:rsidRDefault="00C0135E" w:rsidP="004A2FD9">
            <w:pPr>
              <w:jc w:val="center"/>
              <w:rPr>
                <w:rFonts w:ascii="新細明體" w:hAnsi="新細明體"/>
                <w:b/>
                <w:sz w:val="20"/>
                <w:highlight w:val="yellow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07206FE0" w14:textId="77777777" w:rsidR="00C0135E" w:rsidRPr="005C0862" w:rsidRDefault="00C0135E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C0862">
              <w:rPr>
                <w:rFonts w:ascii="標楷體" w:eastAsia="標楷體"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02708B7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7,913,290,606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32A40D3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6,055,223,944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A9B791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80,653,356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80E86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716,028,931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60A61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6,851,906,231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D07EB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6,055,223,944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99514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80,653,356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D0C5E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716,028,931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43E01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6,851,906,231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F9AC2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3.18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4E120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- 1,061,384,375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17A4C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- 13.41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199D0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AA89B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0135E" w:rsidRPr="0062514B" w14:paraId="3ECCF4CE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907"/>
        </w:trPr>
        <w:tc>
          <w:tcPr>
            <w:tcW w:w="305" w:type="dxa"/>
            <w:shd w:val="clear" w:color="auto" w:fill="auto"/>
            <w:vAlign w:val="center"/>
          </w:tcPr>
          <w:p w14:paraId="37B6F196" w14:textId="77777777" w:rsidR="00C0135E" w:rsidRPr="005C0862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005EDA4B" w14:textId="77777777" w:rsidR="00C0135E" w:rsidRPr="005C0862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5C0862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1E917B5" w14:textId="77777777" w:rsidR="00C0135E" w:rsidRPr="005C0862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C0862">
              <w:rPr>
                <w:rFonts w:ascii="標楷體" w:eastAsia="標楷體" w:hAnsi="標楷體" w:hint="eastAsia"/>
                <w:noProof/>
                <w:sz w:val="20"/>
              </w:rPr>
              <w:t>對鄉(鎮、市、</w:t>
            </w:r>
          </w:p>
          <w:p w14:paraId="763F57E3" w14:textId="77777777" w:rsidR="00C0135E" w:rsidRPr="005C0862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5C0862">
              <w:rPr>
                <w:rFonts w:ascii="標楷體" w:eastAsia="標楷體" w:hAnsi="標楷體" w:hint="eastAsia"/>
                <w:noProof/>
                <w:sz w:val="20"/>
              </w:rPr>
              <w:t>直轄市山地原住民區)之各項補助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771BA59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240,301,000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AAC4AB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240,225,450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EBB965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8265B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83D69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240,225,450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CD68C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240,225,450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38898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0102F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DABDE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240,225,450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B4256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0BBC2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- 75,550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3D246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- 0.03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AADBF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C543F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2514B" w14:paraId="585F6ADC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57D864C4" w14:textId="77777777" w:rsidR="00C0135E" w:rsidRPr="005C0862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239E9C8E" w14:textId="77777777" w:rsidR="00C0135E" w:rsidRPr="005C0862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5C0862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16E8B5E6" w14:textId="77777777" w:rsidR="00C0135E" w:rsidRPr="005C0862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w w:val="90"/>
                <w:sz w:val="20"/>
              </w:rPr>
            </w:pPr>
            <w:r w:rsidRPr="005C0862">
              <w:rPr>
                <w:rFonts w:ascii="標楷體" w:eastAsia="標楷體" w:hAnsi="標楷體" w:hint="eastAsia"/>
                <w:noProof/>
                <w:w w:val="90"/>
                <w:sz w:val="20"/>
              </w:rPr>
              <w:t>公務人員退休</w:t>
            </w:r>
          </w:p>
          <w:p w14:paraId="789708E0" w14:textId="77777777" w:rsidR="00C0135E" w:rsidRPr="005C0862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w w:val="90"/>
                <w:sz w:val="20"/>
              </w:rPr>
            </w:pPr>
            <w:r w:rsidRPr="005C0862">
              <w:rPr>
                <w:rFonts w:ascii="標楷體" w:eastAsia="標楷體" w:hAnsi="標楷體" w:hint="eastAsia"/>
                <w:noProof/>
                <w:w w:val="90"/>
                <w:sz w:val="20"/>
              </w:rPr>
              <w:t>及撫卹給付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553C6EC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4,604,001,000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0A73072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3,970,002,684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9E595B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AC882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F147A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3,970,002,684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5747C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3,970,002,684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6A9E2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4107D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D7AC1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3,970,002,684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F28D8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1.84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2D633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- 633,998,316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432A2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- 13.77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B46AA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6CCF7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2514B" w14:paraId="1198374D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5F934BF7" w14:textId="77777777" w:rsidR="00C0135E" w:rsidRPr="005C0862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30D63EF6" w14:textId="77777777" w:rsidR="00C0135E" w:rsidRPr="005C0862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5C0862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63A435A" w14:textId="77777777" w:rsidR="00C0135E" w:rsidRPr="005C0862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5C0862">
              <w:rPr>
                <w:rFonts w:ascii="標楷體" w:eastAsia="標楷體" w:hAnsi="標楷體" w:hint="eastAsia"/>
                <w:noProof/>
                <w:sz w:val="20"/>
              </w:rPr>
              <w:t>公務人員各項</w:t>
            </w:r>
          </w:p>
          <w:p w14:paraId="2436A153" w14:textId="77777777" w:rsidR="00C0135E" w:rsidRPr="005C0862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5C0862">
              <w:rPr>
                <w:rFonts w:ascii="標楷體" w:eastAsia="標楷體" w:hAnsi="標楷體" w:hint="eastAsia"/>
                <w:noProof/>
                <w:sz w:val="20"/>
              </w:rPr>
              <w:t>補助及慰問金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5ED7A78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294,445,000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1242864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219,914,202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D25963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00F96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6C9F1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219,914,202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1FF17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219,914,202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7E962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542E8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8A371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219,914,202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6FD70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0.10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98FC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- 74,530,798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1926C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- 25.31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F2B00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58253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2514B" w14:paraId="331C7825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178E3EAC" w14:textId="77777777" w:rsidR="00C0135E" w:rsidRPr="005C0862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4706FAB7" w14:textId="77777777" w:rsidR="00C0135E" w:rsidRPr="005C0862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5C0862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1CD1B17" w14:textId="77777777" w:rsidR="00C0135E" w:rsidRPr="005C0862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5C0862">
              <w:rPr>
                <w:rFonts w:ascii="標楷體" w:eastAsia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64952EA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2,440,000,000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4A2C7D4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1,625,081,608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7CF3C9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80,653,356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53B23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716,028,931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E7ACA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2,421,763,895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D7A55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1,625,081,608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EEBB31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80,653,356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9036A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716,028,931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8E1F3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2,421,763,895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50DD8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1.12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4E1A6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- 18,236,105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58471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- 0.75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AB736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77058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135E" w:rsidRPr="0062514B" w14:paraId="62BDC917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6639E454" w14:textId="77777777" w:rsidR="00C0135E" w:rsidRPr="005C0862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55F94FE5" w14:textId="77777777" w:rsidR="00C0135E" w:rsidRPr="005C0862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5C0862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587AD4D0" w14:textId="77777777" w:rsidR="00C0135E" w:rsidRPr="005C0862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5C0862">
              <w:rPr>
                <w:rFonts w:ascii="標楷體" w:eastAsia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7B431A7B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334,543,606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585BE89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8F748F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B7109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0410B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01846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42754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994423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D7C06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FD8A3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ABFC1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- 334,543,606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F2698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C726D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2A45A0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C0135E" w:rsidRPr="0062514B" w14:paraId="7B8E65F5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25D85983" w14:textId="77777777" w:rsidR="00C0135E" w:rsidRPr="005C0862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C0862">
              <w:rPr>
                <w:rFonts w:ascii="新細明體" w:hAnsi="新細明體"/>
                <w:b/>
                <w:noProof/>
                <w:sz w:val="20"/>
              </w:rPr>
              <w:t>27</w:t>
            </w: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77EECE7A" w14:textId="77777777" w:rsidR="00C0135E" w:rsidRPr="005C0862" w:rsidRDefault="00C0135E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1F7420FF" w14:textId="77777777" w:rsidR="00C0135E" w:rsidRPr="005C0862" w:rsidRDefault="00C0135E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C0862">
              <w:rPr>
                <w:rFonts w:ascii="標楷體" w:eastAsia="標楷體" w:hAnsi="標楷體" w:hint="eastAsia"/>
                <w:b/>
                <w:noProof/>
                <w:sz w:val="20"/>
              </w:rPr>
              <w:t>第二預備金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4522A81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168,084,544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5D97187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892DAE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E4E74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893EF8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41A86E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E752D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62A60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8827C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6B7AF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5A8A2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- 168,084,544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742F8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- 100.00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500AA9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B5CD37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b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b/>
                <w:noProof/>
                <w:sz w:val="20"/>
              </w:rPr>
              <w:t>--</w:t>
            </w:r>
          </w:p>
        </w:tc>
      </w:tr>
      <w:tr w:rsidR="00C0135E" w:rsidRPr="0062514B" w14:paraId="687F5998" w14:textId="77777777" w:rsidTr="00186D39">
        <w:tblPrEx>
          <w:tblBorders>
            <w:insideH w:val="none" w:sz="0" w:space="0" w:color="auto"/>
          </w:tblBorders>
        </w:tblPrEx>
        <w:trPr>
          <w:cantSplit/>
          <w:trHeight w:val="425"/>
        </w:trPr>
        <w:tc>
          <w:tcPr>
            <w:tcW w:w="305" w:type="dxa"/>
            <w:shd w:val="clear" w:color="auto" w:fill="auto"/>
            <w:vAlign w:val="center"/>
          </w:tcPr>
          <w:p w14:paraId="20EA63F0" w14:textId="77777777" w:rsidR="00C0135E" w:rsidRPr="005C0862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07" w:type="dxa"/>
            <w:gridSpan w:val="2"/>
            <w:shd w:val="clear" w:color="auto" w:fill="auto"/>
            <w:vAlign w:val="center"/>
          </w:tcPr>
          <w:p w14:paraId="5B08B272" w14:textId="77777777" w:rsidR="00C0135E" w:rsidRPr="005C0862" w:rsidRDefault="00C0135E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5C0862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77B2AB75" w14:textId="77777777" w:rsidR="00C0135E" w:rsidRPr="005C0862" w:rsidRDefault="00C0135E" w:rsidP="004A2FD9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5C0862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14:paraId="1C68A4DD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168,084,544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7589616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26B030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5F6C52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CB64A6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E10C7F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A935F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87DF5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8F85D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0F3BCA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75796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- 168,084,544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BED654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314F05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B1726C" w14:textId="77777777" w:rsidR="00C0135E" w:rsidRPr="0088531B" w:rsidRDefault="00C0135E" w:rsidP="004A2FD9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88531B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14:paraId="789D1D8B" w14:textId="490257C8" w:rsidR="00C0135E" w:rsidRDefault="00C0135E" w:rsidP="004A2FD9">
      <w:pPr>
        <w:ind w:right="414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註：</w:t>
      </w:r>
      <w:r>
        <w:rPr>
          <w:rFonts w:ascii="標楷體" w:eastAsia="標楷體" w:hAnsi="標楷體" w:hint="eastAsia"/>
          <w:spacing w:val="-6"/>
          <w:sz w:val="20"/>
        </w:rPr>
        <w:t>114</w:t>
      </w:r>
      <w:r w:rsidRPr="008935BC">
        <w:rPr>
          <w:rFonts w:ascii="標楷體" w:eastAsia="標楷體" w:hAnsi="標楷體" w:hint="eastAsia"/>
          <w:spacing w:val="-6"/>
          <w:sz w:val="20"/>
        </w:rPr>
        <w:t>年度第二預備金原編列預算數4億元，經新北市政府核准動支</w:t>
      </w:r>
      <w:r>
        <w:rPr>
          <w:rFonts w:ascii="標楷體" w:eastAsia="標楷體" w:hAnsi="標楷體" w:hint="eastAsia"/>
          <w:spacing w:val="-6"/>
          <w:sz w:val="20"/>
        </w:rPr>
        <w:t>2</w:t>
      </w:r>
      <w:r w:rsidRPr="008935BC">
        <w:rPr>
          <w:rFonts w:ascii="標楷體" w:eastAsia="標楷體" w:hAnsi="標楷體" w:hint="eastAsia"/>
          <w:spacing w:val="-6"/>
          <w:sz w:val="20"/>
        </w:rPr>
        <w:t>億</w:t>
      </w:r>
      <w:r>
        <w:rPr>
          <w:rFonts w:ascii="標楷體" w:eastAsia="標楷體" w:hAnsi="標楷體" w:hint="eastAsia"/>
          <w:spacing w:val="-6"/>
          <w:sz w:val="20"/>
        </w:rPr>
        <w:t>3,191</w:t>
      </w:r>
      <w:r w:rsidRPr="008935BC">
        <w:rPr>
          <w:rFonts w:ascii="標楷體" w:eastAsia="標楷體" w:hAnsi="標楷體" w:hint="eastAsia"/>
          <w:spacing w:val="-6"/>
          <w:sz w:val="20"/>
        </w:rPr>
        <w:t>萬餘元，賸餘</w:t>
      </w:r>
      <w:r>
        <w:rPr>
          <w:rFonts w:ascii="標楷體" w:eastAsia="標楷體" w:hAnsi="標楷體" w:hint="eastAsia"/>
          <w:spacing w:val="-6"/>
          <w:sz w:val="20"/>
        </w:rPr>
        <w:t>1億6,808</w:t>
      </w:r>
      <w:r w:rsidRPr="008935BC">
        <w:rPr>
          <w:rFonts w:ascii="標楷體" w:eastAsia="標楷體" w:hAnsi="標楷體" w:hint="eastAsia"/>
          <w:spacing w:val="-6"/>
          <w:sz w:val="20"/>
        </w:rPr>
        <w:t>萬餘元。</w:t>
      </w:r>
    </w:p>
    <w:p w14:paraId="287BD577" w14:textId="77777777" w:rsidR="00C0135E" w:rsidRDefault="00C0135E" w:rsidP="00495EC1">
      <w:pPr>
        <w:rPr>
          <w:rFonts w:eastAsia="標楷體"/>
          <w:sz w:val="22"/>
        </w:rPr>
        <w:sectPr w:rsidR="00C0135E" w:rsidSect="004A2FD9">
          <w:headerReference w:type="default" r:id="rId40"/>
          <w:headerReference w:type="first" r:id="rId41"/>
          <w:pgSz w:w="23814" w:h="16840" w:orient="landscape" w:code="8"/>
          <w:pgMar w:top="1259" w:right="1440" w:bottom="1077" w:left="1440" w:header="851" w:footer="850" w:gutter="0"/>
          <w:cols w:space="425"/>
          <w:titlePg/>
          <w:docGrid w:type="lines" w:linePitch="360"/>
        </w:sectPr>
      </w:pPr>
    </w:p>
    <w:tbl>
      <w:tblPr>
        <w:tblW w:w="206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8"/>
        <w:gridCol w:w="373"/>
        <w:gridCol w:w="1559"/>
        <w:gridCol w:w="1372"/>
        <w:gridCol w:w="1435"/>
        <w:gridCol w:w="1418"/>
        <w:gridCol w:w="464"/>
        <w:gridCol w:w="953"/>
        <w:gridCol w:w="1276"/>
        <w:gridCol w:w="1559"/>
        <w:gridCol w:w="1276"/>
        <w:gridCol w:w="1417"/>
        <w:gridCol w:w="1418"/>
        <w:gridCol w:w="1417"/>
        <w:gridCol w:w="1418"/>
        <w:gridCol w:w="1417"/>
        <w:gridCol w:w="1418"/>
      </w:tblGrid>
      <w:tr w:rsidR="00BE07CB" w14:paraId="20AF894A" w14:textId="77777777" w:rsidTr="00186D39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3BB79F57" w14:textId="77777777" w:rsidR="00BE07CB" w:rsidRDefault="00BE07C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8A732" w14:textId="77777777" w:rsidR="00BE07CB" w:rsidRDefault="00BE07C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3569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2F3CB" w14:textId="77777777" w:rsidR="00BE07CB" w:rsidRDefault="00BE07C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BE07CB" w14:paraId="3B516AEC" w14:textId="77777777" w:rsidTr="00186D39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right w:val="nil"/>
            </w:tcBorders>
          </w:tcPr>
          <w:p w14:paraId="0932ADDC" w14:textId="77777777" w:rsidR="00BE07CB" w:rsidRDefault="00BE07C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1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78447974" w14:textId="77777777" w:rsidR="00BE07CB" w:rsidRDefault="00BE07C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69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75F4619B" w14:textId="77777777" w:rsidR="00BE07CB" w:rsidRDefault="00BE07C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BE07CB" w14:paraId="50CE8D18" w14:textId="77777777" w:rsidTr="00186D39">
        <w:trPr>
          <w:cantSplit/>
          <w:trHeight w:val="567"/>
          <w:tblHeader/>
        </w:trPr>
        <w:tc>
          <w:tcPr>
            <w:tcW w:w="851" w:type="dxa"/>
            <w:gridSpan w:val="2"/>
            <w:vMerge w:val="restart"/>
            <w:tcBorders>
              <w:left w:val="nil"/>
            </w:tcBorders>
            <w:vAlign w:val="center"/>
          </w:tcPr>
          <w:p w14:paraId="3D7FC410" w14:textId="77777777" w:rsidR="00BE07CB" w:rsidRDefault="00BE07CB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559" w:type="dxa"/>
            <w:vMerge w:val="restart"/>
            <w:tcBorders>
              <w:left w:val="nil"/>
            </w:tcBorders>
            <w:vAlign w:val="center"/>
          </w:tcPr>
          <w:p w14:paraId="69917BF7" w14:textId="77777777" w:rsidR="00BE07CB" w:rsidRDefault="00BE07CB" w:rsidP="00FE777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372" w:type="dxa"/>
            <w:vMerge w:val="restart"/>
            <w:vAlign w:val="center"/>
          </w:tcPr>
          <w:p w14:paraId="0D4DB0FD" w14:textId="77777777" w:rsidR="00BE07CB" w:rsidRDefault="00BE07CB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546" w:type="dxa"/>
            <w:gridSpan w:val="5"/>
            <w:vAlign w:val="center"/>
          </w:tcPr>
          <w:p w14:paraId="788B8FDB" w14:textId="77777777" w:rsidR="00BE07CB" w:rsidRDefault="00BE07C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670" w:type="dxa"/>
            <w:gridSpan w:val="4"/>
            <w:vAlign w:val="center"/>
          </w:tcPr>
          <w:p w14:paraId="1D1ABC5F" w14:textId="77777777" w:rsidR="00BE07CB" w:rsidRDefault="00BE07C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670" w:type="dxa"/>
            <w:gridSpan w:val="4"/>
            <w:tcBorders>
              <w:right w:val="nil"/>
            </w:tcBorders>
            <w:vAlign w:val="center"/>
          </w:tcPr>
          <w:p w14:paraId="25B94D13" w14:textId="77777777" w:rsidR="00BE07CB" w:rsidRDefault="00BE07C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BE07CB" w14:paraId="3DBB5F03" w14:textId="77777777" w:rsidTr="00186D39">
        <w:trPr>
          <w:cantSplit/>
          <w:trHeight w:val="567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1F07BE98" w14:textId="77777777" w:rsidR="00BE07CB" w:rsidRDefault="00BE07C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7277DC7" w14:textId="77777777" w:rsidR="00BE07CB" w:rsidRDefault="00BE07C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2" w:type="dxa"/>
            <w:vMerge/>
            <w:vAlign w:val="center"/>
          </w:tcPr>
          <w:p w14:paraId="1110E362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35" w:type="dxa"/>
            <w:vAlign w:val="center"/>
          </w:tcPr>
          <w:p w14:paraId="4FEFE0E5" w14:textId="77777777" w:rsidR="00BE07CB" w:rsidRDefault="00BE07CB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8" w:type="dxa"/>
            <w:vAlign w:val="center"/>
          </w:tcPr>
          <w:p w14:paraId="4093972B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gridSpan w:val="2"/>
            <w:vAlign w:val="center"/>
          </w:tcPr>
          <w:p w14:paraId="791B2EA0" w14:textId="77777777" w:rsidR="00BE07CB" w:rsidRDefault="00BE07CB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276" w:type="dxa"/>
            <w:vAlign w:val="center"/>
          </w:tcPr>
          <w:p w14:paraId="22D8A072" w14:textId="77777777" w:rsidR="00BE07CB" w:rsidRDefault="00BE07CB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559" w:type="dxa"/>
            <w:vAlign w:val="center"/>
          </w:tcPr>
          <w:p w14:paraId="6B8FF3AD" w14:textId="77777777" w:rsidR="00BE07CB" w:rsidRDefault="00BE07CB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276" w:type="dxa"/>
            <w:vAlign w:val="center"/>
          </w:tcPr>
          <w:p w14:paraId="0C8431E1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vAlign w:val="center"/>
          </w:tcPr>
          <w:p w14:paraId="467A4C4B" w14:textId="77777777" w:rsidR="00BE07CB" w:rsidRDefault="00BE07CB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18" w:type="dxa"/>
            <w:vAlign w:val="center"/>
          </w:tcPr>
          <w:p w14:paraId="5CCDC4FE" w14:textId="77777777" w:rsidR="00BE07CB" w:rsidRDefault="00BE07CB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17" w:type="dxa"/>
            <w:vAlign w:val="center"/>
          </w:tcPr>
          <w:p w14:paraId="5D0B25C1" w14:textId="77777777" w:rsidR="00BE07CB" w:rsidRDefault="00BE07CB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8" w:type="dxa"/>
            <w:vAlign w:val="center"/>
          </w:tcPr>
          <w:p w14:paraId="0FB44305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117BCB7F" w14:textId="77777777" w:rsidR="00BE07CB" w:rsidRDefault="00BE07CB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14:paraId="553A6ED9" w14:textId="77777777" w:rsidR="00BE07CB" w:rsidRDefault="00BE07CB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BE07CB" w14:paraId="51DB95EA" w14:textId="77777777" w:rsidTr="00186D39">
        <w:trPr>
          <w:cantSplit/>
          <w:trHeight w:val="567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5838CA4F" w14:textId="77777777" w:rsidR="00BE07CB" w:rsidRDefault="00BE07C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5B618D6" w14:textId="77777777" w:rsidR="00BE07CB" w:rsidRDefault="00BE07C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2" w:type="dxa"/>
            <w:vAlign w:val="center"/>
          </w:tcPr>
          <w:p w14:paraId="05E37EF2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35" w:type="dxa"/>
            <w:vAlign w:val="center"/>
          </w:tcPr>
          <w:p w14:paraId="0389BC0C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18" w:type="dxa"/>
            <w:vAlign w:val="center"/>
          </w:tcPr>
          <w:p w14:paraId="55FFB954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17" w:type="dxa"/>
            <w:gridSpan w:val="2"/>
            <w:vAlign w:val="center"/>
          </w:tcPr>
          <w:p w14:paraId="4E75A25B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276" w:type="dxa"/>
            <w:vAlign w:val="center"/>
          </w:tcPr>
          <w:p w14:paraId="11E26AE8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559" w:type="dxa"/>
            <w:vAlign w:val="center"/>
          </w:tcPr>
          <w:p w14:paraId="362C04B3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276" w:type="dxa"/>
            <w:vAlign w:val="center"/>
          </w:tcPr>
          <w:p w14:paraId="51BD0644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17" w:type="dxa"/>
            <w:vAlign w:val="center"/>
          </w:tcPr>
          <w:p w14:paraId="5BA6443B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18" w:type="dxa"/>
            <w:vAlign w:val="center"/>
          </w:tcPr>
          <w:p w14:paraId="149469FF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17" w:type="dxa"/>
            <w:vAlign w:val="center"/>
          </w:tcPr>
          <w:p w14:paraId="1CB317F5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18" w:type="dxa"/>
            <w:vAlign w:val="center"/>
          </w:tcPr>
          <w:p w14:paraId="1DAACDF3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3CABA2BE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14:paraId="1F8F2718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</w:tr>
      <w:tr w:rsidR="00BE07CB" w14:paraId="09684557" w14:textId="77777777" w:rsidTr="00186D39">
        <w:trPr>
          <w:cantSplit/>
          <w:trHeight w:val="567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701315CF" w14:textId="77777777" w:rsidR="00BE07CB" w:rsidRDefault="00BE07C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738A44E" w14:textId="77777777" w:rsidR="00BE07CB" w:rsidRDefault="00BE07C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2" w:type="dxa"/>
            <w:vAlign w:val="center"/>
          </w:tcPr>
          <w:p w14:paraId="430412C9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35" w:type="dxa"/>
            <w:vAlign w:val="center"/>
          </w:tcPr>
          <w:p w14:paraId="0E5189AE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691B97D3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gridSpan w:val="2"/>
            <w:vAlign w:val="center"/>
          </w:tcPr>
          <w:p w14:paraId="629C5BA8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6" w:type="dxa"/>
            <w:vAlign w:val="center"/>
          </w:tcPr>
          <w:p w14:paraId="23752C5A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613336E2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6" w:type="dxa"/>
            <w:vAlign w:val="center"/>
          </w:tcPr>
          <w:p w14:paraId="04CD732B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58C7DDC9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06944575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01396064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1133895D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01296EA3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14:paraId="2D860486" w14:textId="77777777" w:rsidR="00BE07CB" w:rsidRDefault="00BE07C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BE07CB" w:rsidRPr="00C942D8" w14:paraId="2D80AED4" w14:textId="77777777" w:rsidTr="00186D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0038C7DE" w14:textId="77777777" w:rsidR="00BE07CB" w:rsidRPr="00C942D8" w:rsidRDefault="00BE07CB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58380A" w14:textId="77777777" w:rsidR="00BE07CB" w:rsidRPr="00C942D8" w:rsidRDefault="00BE07CB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942D8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C6A8770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4,357,804,664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DDAB790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367,860,077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C11463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2,117,894,409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C37E437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3B1269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1,872,050,178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3E0681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39,330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8C8431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B8130F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BFF652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- 39,330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5999C1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367,899,407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6C6584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2,117,894,409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7F6214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E26D1C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1,872,010,848</w:t>
            </w:r>
          </w:p>
        </w:tc>
      </w:tr>
      <w:tr w:rsidR="00BE07CB" w:rsidRPr="00C942D8" w14:paraId="52787542" w14:textId="77777777" w:rsidTr="00186D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3CBFC4F8" w14:textId="77777777" w:rsidR="00BE07CB" w:rsidRPr="00C942D8" w:rsidRDefault="00BE07CB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F442A6" w14:textId="77777777" w:rsidR="00BE07CB" w:rsidRPr="00C942D8" w:rsidRDefault="00BE07CB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942D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CADAB00" w14:textId="77777777" w:rsidR="00BE07CB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3,973,297,112</w:t>
            </w:r>
          </w:p>
          <w:p w14:paraId="5D8610E4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384,507,552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B42D843" w14:textId="77777777" w:rsidR="00BE07CB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295,741,132</w:t>
            </w:r>
          </w:p>
          <w:p w14:paraId="4E6F6F96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72,118,945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18A10A" w14:textId="77777777" w:rsidR="00BE07CB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1,805,505,802</w:t>
            </w:r>
          </w:p>
          <w:p w14:paraId="5FE6C46A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312,388,607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309F0CC" w14:textId="77777777" w:rsidR="00BE07CB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F67973B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217318" w14:textId="77777777" w:rsidR="00BE07CB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1,872,050,178</w:t>
            </w:r>
          </w:p>
          <w:p w14:paraId="7249568D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8A6293" w14:textId="77777777" w:rsidR="00BE07CB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39,330</w:t>
            </w:r>
          </w:p>
          <w:p w14:paraId="11F464EA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D031BC" w14:textId="77777777" w:rsidR="00BE07CB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910EA24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F32FAF" w14:textId="77777777" w:rsidR="00BE07CB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47926CB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D1E189" w14:textId="77777777" w:rsidR="00BE07CB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- 39,330</w:t>
            </w:r>
          </w:p>
          <w:p w14:paraId="2CC6098E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695CAF" w14:textId="77777777" w:rsidR="00BE07CB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295,780,462</w:t>
            </w:r>
          </w:p>
          <w:p w14:paraId="19158616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72,118,945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C5ABAB" w14:textId="77777777" w:rsidR="00BE07CB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1,805,505,802</w:t>
            </w:r>
          </w:p>
          <w:p w14:paraId="5F57A95E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312,388,607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096AB8" w14:textId="77777777" w:rsidR="00BE07CB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14FDA14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6E04D0" w14:textId="77777777" w:rsidR="00BE07CB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1,872,010,848</w:t>
            </w:r>
          </w:p>
          <w:p w14:paraId="0ABB6759" w14:textId="77777777" w:rsidR="00BE07CB" w:rsidRPr="00C942D8" w:rsidRDefault="00BE07CB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BE07CB" w14:paraId="59658071" w14:textId="77777777" w:rsidTr="00186D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72373A18" w14:textId="77777777" w:rsidR="00BE07CB" w:rsidRDefault="00BE07CB" w:rsidP="004A2FD9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BC91BF" w14:textId="77777777" w:rsidR="00BE07CB" w:rsidRDefault="00BE07CB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稅課收入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C301CF0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36,041,003</w:t>
            </w:r>
          </w:p>
          <w:p w14:paraId="7CD2E0C6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10617F9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2,531</w:t>
            </w:r>
          </w:p>
          <w:p w14:paraId="21D271AB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5F682B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15,357,423</w:t>
            </w:r>
          </w:p>
          <w:p w14:paraId="642BF231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4F720F7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B84B12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24B2E1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20,681,049</w:t>
            </w:r>
          </w:p>
          <w:p w14:paraId="5EEF2433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4C96CA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418A30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5F463B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160366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8D4236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31E9A9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DDBC47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8CDF5C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61B819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2,531</w:t>
            </w:r>
          </w:p>
          <w:p w14:paraId="54E04B3B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B30075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15,357,423</w:t>
            </w:r>
          </w:p>
          <w:p w14:paraId="5D25632A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5A3A37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7848C3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8C598D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20,681,049</w:t>
            </w:r>
          </w:p>
          <w:p w14:paraId="3654419A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BE07CB" w14:paraId="5D5450D6" w14:textId="77777777" w:rsidTr="00186D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25FD648A" w14:textId="77777777" w:rsidR="00BE07CB" w:rsidRPr="00025AE8" w:rsidRDefault="00BE07CB" w:rsidP="004A2F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z w:val="20"/>
              </w:rPr>
              <w:t>98－11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06D4C8" w14:textId="77777777" w:rsidR="00BE07CB" w:rsidRPr="00025AE8" w:rsidRDefault="00BE07CB" w:rsidP="004A2FD9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025AE8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21DBD8B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2,652,086,355</w:t>
            </w:r>
          </w:p>
          <w:p w14:paraId="79FD62DF" w14:textId="77777777" w:rsidR="00BE07CB" w:rsidRPr="00025AE8" w:rsidRDefault="00BE07CB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8C6FC14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156,163,989</w:t>
            </w:r>
          </w:p>
          <w:p w14:paraId="54C13081" w14:textId="77777777" w:rsidR="00BE07CB" w:rsidRPr="00025AE8" w:rsidRDefault="00BE07CB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6EA945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1,016,232,393</w:t>
            </w:r>
          </w:p>
          <w:p w14:paraId="3A607ED4" w14:textId="77777777" w:rsidR="00BE07CB" w:rsidRPr="00025AE8" w:rsidRDefault="00BE07CB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2EE5ECA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B721B5" w14:textId="77777777" w:rsidR="00BE07CB" w:rsidRPr="00025AE8" w:rsidRDefault="00BE07CB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94EAAD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1,479,689,973</w:t>
            </w:r>
          </w:p>
          <w:p w14:paraId="1CFBEB75" w14:textId="77777777" w:rsidR="00BE07CB" w:rsidRPr="00025AE8" w:rsidRDefault="00BE07CB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849D9B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9EFC55" w14:textId="77777777" w:rsidR="00BE07CB" w:rsidRPr="00025AE8" w:rsidRDefault="00BE07CB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43051F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28519A" w14:textId="77777777" w:rsidR="00BE07CB" w:rsidRPr="00025AE8" w:rsidRDefault="00BE07CB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CF4487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84E91A" w14:textId="77777777" w:rsidR="00BE07CB" w:rsidRPr="00025AE8" w:rsidRDefault="00BE07CB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EF603E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4BDD2D" w14:textId="77777777" w:rsidR="00BE07CB" w:rsidRPr="00025AE8" w:rsidRDefault="00BE07CB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70D91A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156,163,989</w:t>
            </w:r>
          </w:p>
          <w:p w14:paraId="48456514" w14:textId="77777777" w:rsidR="00BE07CB" w:rsidRPr="00025AE8" w:rsidRDefault="00BE07CB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4397AB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1,016,232,393</w:t>
            </w:r>
          </w:p>
          <w:p w14:paraId="211E4813" w14:textId="77777777" w:rsidR="00BE07CB" w:rsidRPr="00025AE8" w:rsidRDefault="00BE07CB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BFC949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99BAD4" w14:textId="77777777" w:rsidR="00BE07CB" w:rsidRPr="00025AE8" w:rsidRDefault="00BE07CB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A13188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1,479,689,973</w:t>
            </w:r>
          </w:p>
          <w:p w14:paraId="13F5F212" w14:textId="77777777" w:rsidR="00BE07CB" w:rsidRPr="00025AE8" w:rsidRDefault="00BE07CB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BE07CB" w14:paraId="5EEA351D" w14:textId="77777777" w:rsidTr="00186D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06AE19B5" w14:textId="77777777" w:rsidR="00BE07CB" w:rsidRDefault="00BE07CB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z w:val="20"/>
              </w:rPr>
              <w:t>102－11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1CE0CF" w14:textId="77777777" w:rsidR="00BE07CB" w:rsidRDefault="00BE07CB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25AE8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EE95DE8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3,606,688</w:t>
            </w:r>
          </w:p>
          <w:p w14:paraId="69C47F05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249D8AE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22,577</w:t>
            </w:r>
          </w:p>
          <w:p w14:paraId="560A5A56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3867E3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1,269,559</w:t>
            </w:r>
          </w:p>
          <w:p w14:paraId="1CF656B8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1698FDC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C0BB8C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E7AE6C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2,314,552</w:t>
            </w:r>
          </w:p>
          <w:p w14:paraId="201B206E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B7E278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77EC82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B92C0A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DB5C4A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7068DD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73A1EE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17F16B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95540F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C6BA82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22,577</w:t>
            </w:r>
          </w:p>
          <w:p w14:paraId="4BEDFF1E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60FF57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1,269,559</w:t>
            </w:r>
          </w:p>
          <w:p w14:paraId="18304D21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0B9806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D3D807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1340B7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2,314,552</w:t>
            </w:r>
          </w:p>
          <w:p w14:paraId="4EA65A7C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BE07CB" w14:paraId="0DF21800" w14:textId="77777777" w:rsidTr="00186D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5A049338" w14:textId="77777777" w:rsidR="00BE07CB" w:rsidRDefault="00BE07CB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z w:val="20"/>
              </w:rPr>
              <w:t>96－11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90A494" w14:textId="77777777" w:rsidR="00BE07CB" w:rsidRDefault="00BE07CB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25AE8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406CEC8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20,779,627</w:t>
            </w:r>
          </w:p>
          <w:p w14:paraId="2437A2CE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56D6BA4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5,003,040</w:t>
            </w:r>
          </w:p>
          <w:p w14:paraId="51C72BE6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EBEEAB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1,060,039</w:t>
            </w:r>
          </w:p>
          <w:p w14:paraId="56300756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B9659B1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FBA0E9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58DAAB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14,716,548</w:t>
            </w:r>
          </w:p>
          <w:p w14:paraId="64C9ABA9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CB4E8F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39,330</w:t>
            </w:r>
          </w:p>
          <w:p w14:paraId="3D918776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068699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664F0E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F3C41E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B7B2CD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533EB6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- 39,330</w:t>
            </w:r>
          </w:p>
          <w:p w14:paraId="0799969A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333430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5,042,370</w:t>
            </w:r>
          </w:p>
          <w:p w14:paraId="0965EFA8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A7A7D2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1,060,039</w:t>
            </w:r>
          </w:p>
          <w:p w14:paraId="08DDE814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1CF100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566D82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B3EC44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14,677,218</w:t>
            </w:r>
          </w:p>
          <w:p w14:paraId="347BD6F4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BE07CB" w14:paraId="2A34E626" w14:textId="77777777" w:rsidTr="00186D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1B8F64CF" w14:textId="77777777" w:rsidR="00BE07CB" w:rsidRDefault="00BE07CB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z w:val="20"/>
              </w:rPr>
              <w:t>10</w:t>
            </w:r>
            <w:r>
              <w:rPr>
                <w:rFonts w:ascii="新細明體" w:hAnsi="新細明體" w:hint="eastAsia"/>
                <w:noProof/>
                <w:sz w:val="20"/>
              </w:rPr>
              <w:t>9</w:t>
            </w:r>
            <w:r w:rsidRPr="00025AE8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1B2480" w14:textId="77777777" w:rsidR="00BE07CB" w:rsidRDefault="00BE07CB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25AE8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7543166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508,736,120</w:t>
            </w:r>
          </w:p>
          <w:p w14:paraId="13F7C2F1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384,507,552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2FE4376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124,378,285</w:t>
            </w:r>
          </w:p>
          <w:p w14:paraId="0F6ECA48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72,118,945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52D96A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319,805,851</w:t>
            </w:r>
          </w:p>
          <w:p w14:paraId="0D6B8643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312,388,607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10A6824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4A28EF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113C68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64,551,984</w:t>
            </w:r>
          </w:p>
          <w:p w14:paraId="3747249E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549C23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F6C348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AE6F75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F6AE3A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86AEED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F19B5C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E1C335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00A973B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587726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124,378,285</w:t>
            </w:r>
          </w:p>
          <w:p w14:paraId="39DF8F92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72,118,945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93B8AB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319,805,851</w:t>
            </w:r>
          </w:p>
          <w:p w14:paraId="4E205B40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312,388,607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598C01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5CCF76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8FDE8C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64,551,984</w:t>
            </w:r>
          </w:p>
          <w:p w14:paraId="69598449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BE07CB" w14:paraId="53E99001" w14:textId="77777777" w:rsidTr="00186D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4A6DFC6C" w14:textId="77777777" w:rsidR="00BE07CB" w:rsidRDefault="00BE07CB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z w:val="20"/>
              </w:rPr>
              <w:t>110－11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79930C" w14:textId="77777777" w:rsidR="00BE07CB" w:rsidRDefault="00BE07CB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25AE8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B0B2F10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536,801,131</w:t>
            </w:r>
          </w:p>
          <w:p w14:paraId="271974D2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6A36772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2,420,477</w:t>
            </w:r>
          </w:p>
          <w:p w14:paraId="15C43B03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189737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438,774,627</w:t>
            </w:r>
          </w:p>
          <w:p w14:paraId="5E6DEA80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9CA2251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9353E5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064332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95,606,027</w:t>
            </w:r>
          </w:p>
          <w:p w14:paraId="084CA830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DCF6CD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F50D9B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17EC52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D1C6AD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BFC03A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3E41B1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6B0E39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0D8244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4B3135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2,420,477</w:t>
            </w:r>
          </w:p>
          <w:p w14:paraId="54ABBB88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464538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438,774,627</w:t>
            </w:r>
          </w:p>
          <w:p w14:paraId="31DA5601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2223FB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CB0FD3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2B01F9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95,606,027</w:t>
            </w:r>
          </w:p>
          <w:p w14:paraId="69F76BA5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BE07CB" w14:paraId="0FB6FD7E" w14:textId="77777777" w:rsidTr="00186D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42464D5B" w14:textId="77777777" w:rsidR="00BE07CB" w:rsidRDefault="00BE07CB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025AE8">
              <w:rPr>
                <w:rFonts w:ascii="新細明體" w:hAnsi="新細明體" w:hint="eastAsia"/>
                <w:noProof/>
                <w:sz w:val="20"/>
              </w:rPr>
              <w:t>99－11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12717B" w14:textId="77777777" w:rsidR="00BE07CB" w:rsidRDefault="00BE07CB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025AE8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49831DB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215,246,188</w:t>
            </w:r>
          </w:p>
          <w:p w14:paraId="1DBD84EA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AA0BD22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7,750,233</w:t>
            </w:r>
          </w:p>
          <w:p w14:paraId="538476B3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CA9775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13,005,910</w:t>
            </w:r>
          </w:p>
          <w:p w14:paraId="46212298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038F8D0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AE0401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DC55EF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194,490,045</w:t>
            </w:r>
          </w:p>
          <w:p w14:paraId="19D98333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8AF90B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80F9B5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F85F01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61A9CB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BB911C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BABA23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8397D2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643B97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4EE3B3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7,750,233</w:t>
            </w:r>
          </w:p>
          <w:p w14:paraId="2C822DAF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1F5C62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13,005,910</w:t>
            </w:r>
          </w:p>
          <w:p w14:paraId="6327CBDB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C46981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2101E47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666E45" w14:textId="77777777" w:rsidR="00BE07CB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194,490,045</w:t>
            </w:r>
          </w:p>
          <w:p w14:paraId="47A13D3C" w14:textId="77777777" w:rsidR="00BE07CB" w:rsidRPr="00B205E3" w:rsidRDefault="00BE07CB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7A278451" w14:textId="545D456F" w:rsidR="00BE07CB" w:rsidRDefault="00BE07CB">
      <w:pPr>
        <w:ind w:right="414"/>
        <w:rPr>
          <w:rFonts w:eastAsia="標楷體"/>
          <w:sz w:val="22"/>
        </w:rPr>
      </w:pPr>
    </w:p>
    <w:p w14:paraId="240EEC6F" w14:textId="77777777" w:rsidR="00BE07CB" w:rsidRDefault="00BE07CB" w:rsidP="00495EC1">
      <w:pPr>
        <w:rPr>
          <w:rFonts w:eastAsia="標楷體"/>
          <w:sz w:val="22"/>
        </w:rPr>
        <w:sectPr w:rsidR="00BE07CB" w:rsidSect="004A2FD9">
          <w:headerReference w:type="even" r:id="rId42"/>
          <w:headerReference w:type="default" r:id="rId43"/>
          <w:footerReference w:type="even" r:id="rId44"/>
          <w:footerReference w:type="default" r:id="rId45"/>
          <w:headerReference w:type="first" r:id="rId46"/>
          <w:footerReference w:type="first" r:id="rId47"/>
          <w:pgSz w:w="23814" w:h="16840" w:orient="landscape" w:code="8"/>
          <w:pgMar w:top="1259" w:right="1440" w:bottom="1077" w:left="1440" w:header="851" w:footer="850" w:gutter="0"/>
          <w:cols w:space="425"/>
          <w:titlePg/>
          <w:docGrid w:type="lines" w:linePitch="360"/>
        </w:sectPr>
      </w:pPr>
    </w:p>
    <w:tbl>
      <w:tblPr>
        <w:tblW w:w="208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098"/>
        <w:gridCol w:w="1371"/>
        <w:gridCol w:w="1322"/>
        <w:gridCol w:w="1418"/>
        <w:gridCol w:w="49"/>
        <w:gridCol w:w="1368"/>
        <w:gridCol w:w="1276"/>
        <w:gridCol w:w="1418"/>
        <w:gridCol w:w="1417"/>
        <w:gridCol w:w="1418"/>
        <w:gridCol w:w="1275"/>
        <w:gridCol w:w="1418"/>
        <w:gridCol w:w="1276"/>
        <w:gridCol w:w="1417"/>
        <w:gridCol w:w="1418"/>
      </w:tblGrid>
      <w:tr w:rsidR="00645188" w14:paraId="13A4937A" w14:textId="77777777" w:rsidTr="00DD5AA0">
        <w:trPr>
          <w:cantSplit/>
          <w:trHeight w:val="270"/>
          <w:tblHeader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DFED834" w14:textId="3838DAB4" w:rsidR="00645188" w:rsidRDefault="00286224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0B3103F7" wp14:editId="6C5E367D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35983</wp:posOffset>
                      </wp:positionV>
                      <wp:extent cx="652780" cy="438785"/>
                      <wp:effectExtent l="0" t="0" r="0" b="0"/>
                      <wp:wrapNone/>
                      <wp:docPr id="5" name="文字方塊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2780" cy="438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DC4F7A" w14:textId="77777777" w:rsidR="009B2060" w:rsidRPr="00CC3054" w:rsidRDefault="009B2060" w:rsidP="009B2060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門併計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3103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5" o:spid="_x0000_s1026" type="#_x0000_t202" style="position:absolute;left:0;text-align:left;margin-left:16.35pt;margin-top:2.85pt;width:51.4pt;height:34.5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" filled="f" stroked="f" strokeweight=".5pt">
                      <v:textbox>
                        <w:txbxContent>
                          <w:p w14:paraId="5ADC4F7A" w14:textId="77777777" w:rsidR="009B2060" w:rsidRPr="00CC3054" w:rsidRDefault="009B2060" w:rsidP="009B2060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門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併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B2060">
              <w:rPr>
                <w:rFonts w:ascii="標楷體" w:eastAsia="標楷體" w:hAnsi="標楷體" w:hint="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0D1F317" wp14:editId="430F64AE">
                      <wp:simplePos x="0" y="0"/>
                      <wp:positionH relativeFrom="column">
                        <wp:posOffset>-99907</wp:posOffset>
                      </wp:positionH>
                      <wp:positionV relativeFrom="paragraph">
                        <wp:posOffset>-46990</wp:posOffset>
                      </wp:positionV>
                      <wp:extent cx="557530" cy="534035"/>
                      <wp:effectExtent l="0" t="0" r="0" b="0"/>
                      <wp:wrapNone/>
                      <wp:docPr id="4" name="文字方塊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7530" cy="5340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E4A343B" w14:textId="77777777" w:rsidR="009B2060" w:rsidRPr="00CC3054" w:rsidRDefault="009B2060" w:rsidP="009B2060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CC3054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經常</w:t>
                                  </w:r>
                                </w:p>
                                <w:p w14:paraId="4FC270B5" w14:textId="77777777" w:rsidR="009B2060" w:rsidRPr="00CC3054" w:rsidRDefault="009B2060" w:rsidP="009B2060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CC3054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資本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D1F317" id="文字方塊 4" o:spid="_x0000_s1027" type="#_x0000_t202" style="position:absolute;left:0;text-align:left;margin-left:-7.85pt;margin-top:-3.7pt;width:43.9pt;height:42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" filled="f" stroked="f" strokeweight=".5pt">
                      <v:textbox>
                        <w:txbxContent>
                          <w:p w14:paraId="0E4A343B" w14:textId="77777777" w:rsidR="009B2060" w:rsidRPr="00CC3054" w:rsidRDefault="009B2060" w:rsidP="009B2060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CC3054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經常</w:t>
                            </w:r>
                          </w:p>
                          <w:p w14:paraId="4FC270B5" w14:textId="77777777" w:rsidR="009B2060" w:rsidRPr="00CC3054" w:rsidRDefault="009B2060" w:rsidP="009B2060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CC3054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資本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2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90E7F" w14:textId="75B4E818" w:rsidR="00645188" w:rsidRDefault="00645188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0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DDC2D" w14:textId="77777777" w:rsidR="00645188" w:rsidRDefault="00645188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645188" w14:paraId="40FF2929" w14:textId="77777777" w:rsidTr="00DD5AA0">
        <w:trPr>
          <w:cantSplit/>
          <w:trHeight w:val="270"/>
          <w:tblHeader/>
        </w:trPr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BBA5CBA" w14:textId="367B316E" w:rsidR="00645188" w:rsidRDefault="00645188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2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27842842" w14:textId="77777777" w:rsidR="00645188" w:rsidRDefault="00645188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01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140939E8" w14:textId="77777777" w:rsidR="00645188" w:rsidRDefault="00645188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645188" w14:paraId="4DBE4B03" w14:textId="77777777" w:rsidTr="00DD5AA0">
        <w:trPr>
          <w:cantSplit/>
          <w:trHeight w:val="567"/>
          <w:tblHeader/>
        </w:trPr>
        <w:tc>
          <w:tcPr>
            <w:tcW w:w="851" w:type="dxa"/>
            <w:vMerge w:val="restart"/>
            <w:tcBorders>
              <w:left w:val="nil"/>
            </w:tcBorders>
            <w:vAlign w:val="center"/>
          </w:tcPr>
          <w:p w14:paraId="17DAE65C" w14:textId="1AA50AA3" w:rsidR="00645188" w:rsidRDefault="00645188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098" w:type="dxa"/>
            <w:vMerge w:val="restart"/>
            <w:tcBorders>
              <w:left w:val="nil"/>
            </w:tcBorders>
            <w:vAlign w:val="center"/>
          </w:tcPr>
          <w:p w14:paraId="43C41071" w14:textId="5D415CBA" w:rsidR="00645188" w:rsidRDefault="00645188" w:rsidP="00FE777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371" w:type="dxa"/>
            <w:vMerge w:val="restart"/>
            <w:vAlign w:val="center"/>
          </w:tcPr>
          <w:p w14:paraId="53B7A1A8" w14:textId="77777777" w:rsidR="00645188" w:rsidRDefault="00645188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433" w:type="dxa"/>
            <w:gridSpan w:val="5"/>
            <w:vAlign w:val="center"/>
          </w:tcPr>
          <w:p w14:paraId="46C1855E" w14:textId="77777777" w:rsidR="00645188" w:rsidRDefault="00645188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528" w:type="dxa"/>
            <w:gridSpan w:val="4"/>
            <w:vAlign w:val="center"/>
          </w:tcPr>
          <w:p w14:paraId="0926511A" w14:textId="77777777" w:rsidR="00645188" w:rsidRDefault="00645188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529" w:type="dxa"/>
            <w:gridSpan w:val="4"/>
            <w:tcBorders>
              <w:right w:val="nil"/>
            </w:tcBorders>
            <w:vAlign w:val="center"/>
          </w:tcPr>
          <w:p w14:paraId="1E01FFC8" w14:textId="77777777" w:rsidR="00645188" w:rsidRDefault="00645188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645188" w14:paraId="799F468D" w14:textId="77777777" w:rsidTr="00DD5AA0">
        <w:trPr>
          <w:cantSplit/>
          <w:trHeight w:val="567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14:paraId="18508424" w14:textId="77777777" w:rsidR="00645188" w:rsidRDefault="00645188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98" w:type="dxa"/>
            <w:vMerge/>
            <w:vAlign w:val="center"/>
          </w:tcPr>
          <w:p w14:paraId="63EA0895" w14:textId="77777777" w:rsidR="00645188" w:rsidRDefault="00645188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1" w:type="dxa"/>
            <w:vMerge/>
            <w:vAlign w:val="center"/>
          </w:tcPr>
          <w:p w14:paraId="24581C1D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22" w:type="dxa"/>
            <w:vAlign w:val="center"/>
          </w:tcPr>
          <w:p w14:paraId="633B5229" w14:textId="77777777" w:rsidR="00645188" w:rsidRDefault="00645188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36507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8" w:type="dxa"/>
            <w:vAlign w:val="center"/>
          </w:tcPr>
          <w:p w14:paraId="75CBCFA0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gridSpan w:val="2"/>
            <w:vAlign w:val="center"/>
          </w:tcPr>
          <w:p w14:paraId="26E91A13" w14:textId="77777777" w:rsidR="00645188" w:rsidRDefault="00645188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276" w:type="dxa"/>
            <w:vAlign w:val="center"/>
          </w:tcPr>
          <w:p w14:paraId="579A0293" w14:textId="77777777" w:rsidR="00645188" w:rsidRDefault="00645188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18" w:type="dxa"/>
            <w:vAlign w:val="center"/>
          </w:tcPr>
          <w:p w14:paraId="4A6199AB" w14:textId="77777777" w:rsidR="00645188" w:rsidRDefault="00645188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36507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7" w:type="dxa"/>
            <w:vAlign w:val="center"/>
          </w:tcPr>
          <w:p w14:paraId="1D510DEA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14:paraId="498F86D9" w14:textId="77777777" w:rsidR="00645188" w:rsidRDefault="00645188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275" w:type="dxa"/>
            <w:vAlign w:val="center"/>
          </w:tcPr>
          <w:p w14:paraId="22351F8E" w14:textId="77777777" w:rsidR="00645188" w:rsidRDefault="00645188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18" w:type="dxa"/>
            <w:vAlign w:val="center"/>
          </w:tcPr>
          <w:p w14:paraId="6B085390" w14:textId="77777777" w:rsidR="00645188" w:rsidRDefault="00645188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36507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276" w:type="dxa"/>
            <w:vAlign w:val="center"/>
          </w:tcPr>
          <w:p w14:paraId="397AB85E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33FFCE22" w14:textId="77777777" w:rsidR="00645188" w:rsidRDefault="00645188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14:paraId="7793BBF9" w14:textId="77777777" w:rsidR="00645188" w:rsidRDefault="00645188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645188" w14:paraId="182A19D2" w14:textId="77777777" w:rsidTr="00DD5AA0">
        <w:trPr>
          <w:cantSplit/>
          <w:trHeight w:val="567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14:paraId="6E627C3E" w14:textId="77777777" w:rsidR="00645188" w:rsidRDefault="00645188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98" w:type="dxa"/>
            <w:vMerge/>
            <w:vAlign w:val="center"/>
          </w:tcPr>
          <w:p w14:paraId="53453B73" w14:textId="77777777" w:rsidR="00645188" w:rsidRDefault="00645188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1" w:type="dxa"/>
            <w:vAlign w:val="center"/>
          </w:tcPr>
          <w:p w14:paraId="22069E65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22" w:type="dxa"/>
            <w:vAlign w:val="center"/>
          </w:tcPr>
          <w:p w14:paraId="72F74694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14:paraId="135B9D52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gridSpan w:val="2"/>
            <w:vAlign w:val="center"/>
          </w:tcPr>
          <w:p w14:paraId="3CAF0883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14:paraId="21E66C7F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14:paraId="1FDD14FD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7F7AE102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14:paraId="28170549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5" w:type="dxa"/>
            <w:vAlign w:val="center"/>
          </w:tcPr>
          <w:p w14:paraId="1632893B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14:paraId="2BC74964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14:paraId="17575A92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0D3A5355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14:paraId="119B9183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645188" w14:paraId="4C8A4F02" w14:textId="77777777" w:rsidTr="00DD5AA0">
        <w:trPr>
          <w:cantSplit/>
          <w:trHeight w:val="567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14:paraId="222D4EDA" w14:textId="77777777" w:rsidR="00645188" w:rsidRDefault="00645188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98" w:type="dxa"/>
            <w:vMerge/>
            <w:vAlign w:val="center"/>
          </w:tcPr>
          <w:p w14:paraId="3F36D890" w14:textId="77777777" w:rsidR="00645188" w:rsidRDefault="00645188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1" w:type="dxa"/>
            <w:vAlign w:val="center"/>
          </w:tcPr>
          <w:p w14:paraId="361EDE36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22" w:type="dxa"/>
            <w:vAlign w:val="center"/>
          </w:tcPr>
          <w:p w14:paraId="593F858C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74F33415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gridSpan w:val="2"/>
            <w:vAlign w:val="center"/>
          </w:tcPr>
          <w:p w14:paraId="3121FCDF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6" w:type="dxa"/>
            <w:vAlign w:val="center"/>
          </w:tcPr>
          <w:p w14:paraId="7FEEB892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042BB6C6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1C0F759E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181FDDE8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5" w:type="dxa"/>
            <w:vAlign w:val="center"/>
          </w:tcPr>
          <w:p w14:paraId="1990C6E7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622B598B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6" w:type="dxa"/>
            <w:vAlign w:val="center"/>
          </w:tcPr>
          <w:p w14:paraId="34170A3B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72F04003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14:paraId="05D4B758" w14:textId="77777777" w:rsidR="00645188" w:rsidRDefault="00645188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645188" w:rsidRPr="00366AF4" w14:paraId="42D64330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7105E7B9" w14:textId="7A4F15EA" w:rsidR="00645188" w:rsidRPr="00366AF4" w:rsidRDefault="00645188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A97A8E9" w14:textId="77777777" w:rsidR="00645188" w:rsidRPr="00366AF4" w:rsidRDefault="00645188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66AF4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77379A21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9,346,077,882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2B20D9A1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510,261,442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49AFDC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7,658,265,677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3EC5180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FF9FBF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1,177,550,763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A05328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A2E72C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8B3AF4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6196C8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E23EF6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510,261,442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964812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7,658,265,677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57B92C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67B6A2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1,177,550,763</w:t>
            </w:r>
          </w:p>
        </w:tc>
      </w:tr>
      <w:tr w:rsidR="00645188" w:rsidRPr="00366AF4" w14:paraId="57590EC6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30DC5637" w14:textId="109F91A6" w:rsidR="00645188" w:rsidRPr="00366AF4" w:rsidRDefault="00645188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FE4444A" w14:textId="77777777" w:rsidR="00645188" w:rsidRPr="00366AF4" w:rsidRDefault="00645188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66AF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431C8939" w14:textId="77777777" w:rsidR="00645188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643,666,194</w:t>
            </w:r>
          </w:p>
          <w:p w14:paraId="38C92E58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8,702,411,688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1903A942" w14:textId="77777777" w:rsidR="00645188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38,580,040</w:t>
            </w:r>
          </w:p>
          <w:p w14:paraId="3C8100CC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471,681,402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087850" w14:textId="77777777" w:rsidR="00645188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580,176,168</w:t>
            </w:r>
          </w:p>
          <w:p w14:paraId="2BFC659D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7,078,089,509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CD2F5A1" w14:textId="77777777" w:rsidR="00645188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7,970,206</w:t>
            </w:r>
          </w:p>
          <w:p w14:paraId="1425E0CE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- 7,970,206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2E04F9" w14:textId="77777777" w:rsidR="00645188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32,880,192</w:t>
            </w:r>
          </w:p>
          <w:p w14:paraId="5C817888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1,144,670,571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F9DC75" w14:textId="77777777" w:rsidR="00645188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58B79A7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C6CCF6" w14:textId="77777777" w:rsidR="00645188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FB1FCA4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360268" w14:textId="77777777" w:rsidR="00645188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5074007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3003EB" w14:textId="77777777" w:rsidR="00645188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7130AC4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90C41F" w14:textId="77777777" w:rsidR="00645188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38,580,040</w:t>
            </w:r>
          </w:p>
          <w:p w14:paraId="4CC0853C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471,681,402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C43149" w14:textId="77777777" w:rsidR="00645188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580,176,168</w:t>
            </w:r>
          </w:p>
          <w:p w14:paraId="51A37770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7,078,089,509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29ED31" w14:textId="77777777" w:rsidR="00645188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7,970,206</w:t>
            </w:r>
          </w:p>
          <w:p w14:paraId="6E7D1AAF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- 7,970,206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759A05" w14:textId="77777777" w:rsidR="00645188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32,880,192</w:t>
            </w:r>
          </w:p>
          <w:p w14:paraId="4AA281C4" w14:textId="77777777" w:rsidR="00645188" w:rsidRPr="00366AF4" w:rsidRDefault="00645188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1,144,670,571</w:t>
            </w:r>
          </w:p>
        </w:tc>
      </w:tr>
      <w:tr w:rsidR="00645188" w14:paraId="0FCDFABA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0E98A237" w14:textId="77777777" w:rsidR="00645188" w:rsidRDefault="00645188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093DB1F" w14:textId="77777777" w:rsidR="00645188" w:rsidRDefault="00645188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1349DE26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10,540,927</w:t>
            </w:r>
          </w:p>
          <w:p w14:paraId="13DC1FE4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19,410,214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7EC0174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495057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28,500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9BDBC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10,540,927</w:t>
            </w:r>
          </w:p>
          <w:p w14:paraId="4B4AD6F4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18,445,589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12525EF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2D0CC0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4F142B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C5771B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936,125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773D9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81E00F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7D6702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E57D1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FD7CA7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A3F892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83D41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6BD157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4ADAF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BDE4FA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28,500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06491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10,540,927</w:t>
            </w:r>
          </w:p>
          <w:p w14:paraId="382E3A4A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18,445,589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7F014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61A757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5D693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99DD5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936,125</w:t>
            </w:r>
          </w:p>
        </w:tc>
      </w:tr>
      <w:tr w:rsidR="00645188" w14:paraId="631A9C5A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6C185F0D" w14:textId="77777777" w:rsidR="00645188" w:rsidRDefault="00645188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E035960" w14:textId="77777777" w:rsidR="00645188" w:rsidRDefault="00645188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6188A83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A9446E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4,740,146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42B307A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3872E5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1,019,929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9C990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A67EB9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3,720,217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558645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0EFF81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6CC8CA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5FA774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A7DE36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04ABFC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46D1BE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E92EC8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B4707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4A8B53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CFB4B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538CFE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54C9F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D3B19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1,019,929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519B1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B6BC81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3,720,217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6A9F3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69FE14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4538F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A6D3DC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5188" w14:paraId="0EC11AC9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0EED0516" w14:textId="77777777" w:rsidR="00645188" w:rsidRDefault="00645188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108－11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35E8CF0C" w14:textId="77777777" w:rsidR="00645188" w:rsidRDefault="00645188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3F5BBFB9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384,735,136</w:t>
            </w:r>
          </w:p>
          <w:p w14:paraId="3DD6F72C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745,078,513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7AD51A17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20,631,102</w:t>
            </w:r>
          </w:p>
          <w:p w14:paraId="5C56CCA7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22,758,785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F61CE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359,144,311</w:t>
            </w:r>
          </w:p>
          <w:p w14:paraId="64BEA107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598,114,284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03479B7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277,101</w:t>
            </w:r>
          </w:p>
          <w:p w14:paraId="782E11BB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- 277,101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6B323E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5,236,824</w:t>
            </w:r>
          </w:p>
          <w:p w14:paraId="1D732767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123,928,343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BB5AB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93A5BF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4A81FA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693BBF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25E5C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EBEF03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3D0E05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4FBE0B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3A78F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20,631,102</w:t>
            </w:r>
          </w:p>
          <w:p w14:paraId="463ECAA8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22,758,785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F17AB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359,144,311</w:t>
            </w:r>
          </w:p>
          <w:p w14:paraId="57FD25E7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598,114,284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A3F8F2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277,101</w:t>
            </w:r>
          </w:p>
          <w:p w14:paraId="1E921037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- 277,101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84DF9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5,236,824</w:t>
            </w:r>
          </w:p>
          <w:p w14:paraId="58820330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123,928,343</w:t>
            </w:r>
          </w:p>
        </w:tc>
      </w:tr>
      <w:tr w:rsidR="00645188" w14:paraId="04CFFE29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212D5C66" w14:textId="77777777" w:rsidR="00645188" w:rsidRDefault="00645188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10</w:t>
            </w:r>
            <w:r w:rsidRPr="00344AD3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43E848D" w14:textId="77777777" w:rsidR="00645188" w:rsidRDefault="00645188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4D700AB6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57BAC3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443,699,988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66A4B217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5101BB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174,350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BC59EB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D2774C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382,447,572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A3759CE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7CFA59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9CD8E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394AEA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61,078,066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FBD3AA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F406BB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B33C4D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1D464B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1E697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BFBE62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F7A77E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E16A35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B4608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E6E1E5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174,350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74EE67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EAA195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382,447,572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45CBDD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AAA4F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887798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60DB76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61,078,066</w:t>
            </w:r>
          </w:p>
        </w:tc>
      </w:tr>
      <w:tr w:rsidR="00645188" w14:paraId="07A7F21D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3A561887" w14:textId="77777777" w:rsidR="00645188" w:rsidRDefault="00645188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111－11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3F7BE46" w14:textId="77777777" w:rsidR="00645188" w:rsidRDefault="00645188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224B44FE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A29BA4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46,354,750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4539B47A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CD7440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5,817,438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F1A379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194C32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15,451,661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B8D01F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9043FC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8CCE5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D40D56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25,085,651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106527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053288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70491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B0242F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69077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4FA198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F6FD6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63AF82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50E15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E0F17C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5,817,438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9D151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3DD9C2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15,451,661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D7C43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902D0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1D4449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D161F5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25,085,651</w:t>
            </w:r>
          </w:p>
        </w:tc>
      </w:tr>
      <w:tr w:rsidR="00645188" w14:paraId="707B937C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50FFEA9F" w14:textId="77777777" w:rsidR="00645188" w:rsidRDefault="00645188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110－11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4D8B66C" w14:textId="77777777" w:rsidR="00645188" w:rsidRDefault="00645188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08DB0CDA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13,174,985</w:t>
            </w:r>
          </w:p>
          <w:p w14:paraId="5688C2D6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57A77C0F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3,726,616</w:t>
            </w:r>
          </w:p>
          <w:p w14:paraId="4F4F3001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F1671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464,600</w:t>
            </w:r>
          </w:p>
          <w:p w14:paraId="670B9C57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379930B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0AD3E1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6F322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8,983,769</w:t>
            </w:r>
          </w:p>
          <w:p w14:paraId="50E3228F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B1AA7B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E6050E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5CB1CA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1D8C10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93416B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41663C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FBE6C2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D08DF3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E2654A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3,726,616</w:t>
            </w:r>
          </w:p>
          <w:p w14:paraId="6C54A2B2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F2663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464,600</w:t>
            </w:r>
          </w:p>
          <w:p w14:paraId="3F477CC8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8ADEB9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8F1F6C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B53F42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8,983,769</w:t>
            </w:r>
          </w:p>
          <w:p w14:paraId="3B48BCB1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5188" w14:paraId="2C42F030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4FD5FD4C" w14:textId="77777777" w:rsidR="00645188" w:rsidRDefault="00645188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11</w:t>
            </w:r>
            <w:r w:rsidRPr="00344AD3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5F63332F" w14:textId="77777777" w:rsidR="00645188" w:rsidRDefault="00645188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7BAF8576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15,324,564</w:t>
            </w:r>
          </w:p>
          <w:p w14:paraId="179FF595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1,030,287,994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6E9D166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122,490</w:t>
            </w:r>
          </w:p>
          <w:p w14:paraId="1B70DC30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13,937,191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BBD99B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13,609,500</w:t>
            </w:r>
          </w:p>
          <w:p w14:paraId="6897E3A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687,092,202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60651EB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3,239,408</w:t>
            </w:r>
          </w:p>
          <w:p w14:paraId="5B8177B1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- 3,239,408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D99A8B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4,831,982</w:t>
            </w:r>
          </w:p>
          <w:p w14:paraId="070A86CA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326,019,193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E1A10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EAE1AF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E0B82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04EE16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2E6D87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2C9BF9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6887AF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2A1174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EC508D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122,490</w:t>
            </w:r>
          </w:p>
          <w:p w14:paraId="4BDB2104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13,937,191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8E7098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13,609,500</w:t>
            </w:r>
          </w:p>
          <w:p w14:paraId="63823E66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687,092,202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A0BE5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3,239,408</w:t>
            </w:r>
          </w:p>
          <w:p w14:paraId="2FB245E1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- 3,239,408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2F8667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4,831,982</w:t>
            </w:r>
          </w:p>
          <w:p w14:paraId="6B440A10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326,019,193</w:t>
            </w:r>
          </w:p>
        </w:tc>
      </w:tr>
      <w:tr w:rsidR="00645188" w14:paraId="51CB26DA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1F053C54" w14:textId="77777777" w:rsidR="00645188" w:rsidRDefault="00645188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10</w:t>
            </w:r>
            <w:r w:rsidRPr="00344AD3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6E822A8" w14:textId="77777777" w:rsidR="00645188" w:rsidRDefault="00645188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32864D17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2,112,336</w:t>
            </w:r>
          </w:p>
          <w:p w14:paraId="65483ED3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1,477,684,792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1F9F0BD5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403,060</w:t>
            </w:r>
          </w:p>
          <w:p w14:paraId="3395A26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168,391,599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850458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1,709,276</w:t>
            </w:r>
          </w:p>
          <w:p w14:paraId="20046828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1,146,813,504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41C853F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4,453,697</w:t>
            </w:r>
          </w:p>
          <w:p w14:paraId="35309D00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- 4,453,697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03DE0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4,453,697</w:t>
            </w:r>
          </w:p>
          <w:p w14:paraId="206A2C0E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158,025,992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28E9AF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9994D2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EF299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1C200A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05D55B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D6E6F7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67629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3DA13B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5F29A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403,060</w:t>
            </w:r>
          </w:p>
          <w:p w14:paraId="10CCCD1F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168,391,599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E5EA9E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1,709,276</w:t>
            </w:r>
          </w:p>
          <w:p w14:paraId="5E666665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1,146,813,504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7316F9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4,453,697</w:t>
            </w:r>
          </w:p>
          <w:p w14:paraId="6F44FF9C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- 4,453,697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0EE38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4,453,697</w:t>
            </w:r>
          </w:p>
          <w:p w14:paraId="673AB1F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158,025,992</w:t>
            </w:r>
          </w:p>
        </w:tc>
      </w:tr>
      <w:tr w:rsidR="00645188" w14:paraId="6A407348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799E6144" w14:textId="77777777" w:rsidR="00645188" w:rsidRDefault="00645188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4C06795E" w14:textId="77777777" w:rsidR="00645188" w:rsidRDefault="00645188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2F6AFB2B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32694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33,734,663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46FE9028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ED1890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D41178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AF1B88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11,414,663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AC022AD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FEFA67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D8F3B2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09C8EF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22,320,000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6E476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B6E8D5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0EEAC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50AA82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AA0BA2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8D2E9A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41A16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D92BD5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734E3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8B700A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55F8FD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3DD514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11,414,663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2451EF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68066E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CB842E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9A807F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22,320,000</w:t>
            </w:r>
          </w:p>
        </w:tc>
      </w:tr>
      <w:tr w:rsidR="00645188" w14:paraId="73021654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4593879E" w14:textId="77777777" w:rsidR="00645188" w:rsidRDefault="00645188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1</w:t>
            </w:r>
            <w:r w:rsidRPr="00344AD3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47C698E8" w14:textId="77777777" w:rsidR="00645188" w:rsidRDefault="00645188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28E4D45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66,681,828</w:t>
            </w:r>
          </w:p>
          <w:p w14:paraId="6DB23809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1,543,290,379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691CA0D6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277,784</w:t>
            </w:r>
          </w:p>
          <w:p w14:paraId="0A531D6B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11,817,383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9C4606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66,404,044</w:t>
            </w:r>
          </w:p>
          <w:p w14:paraId="533717D7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1,496,065,370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39A6DC6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71F02A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174DAD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0BDE8E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35,407,626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65DF67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3848E3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50F778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32899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D62FC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F342FA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5D435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EC53B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556748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277,784</w:t>
            </w:r>
          </w:p>
          <w:p w14:paraId="40680508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11,817,383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95CF82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66,404,044</w:t>
            </w:r>
          </w:p>
          <w:p w14:paraId="1B4692A2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1,496,065,370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74139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2141CE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E658A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E49A5A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35,407,626</w:t>
            </w:r>
          </w:p>
        </w:tc>
      </w:tr>
      <w:tr w:rsidR="00645188" w14:paraId="28453EA2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321F9817" w14:textId="77777777" w:rsidR="00645188" w:rsidRDefault="00645188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109－1</w:t>
            </w:r>
            <w:r>
              <w:rPr>
                <w:rFonts w:ascii="新細明體" w:hAnsi="新細明體" w:hint="eastAsia"/>
                <w:noProof/>
                <w:sz w:val="20"/>
              </w:rPr>
              <w:t>13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11A82B3" w14:textId="77777777" w:rsidR="00645188" w:rsidRDefault="00645188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7114C66B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6,502,731</w:t>
            </w:r>
          </w:p>
          <w:p w14:paraId="450CFC52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206,775,356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1E38A82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4,000</w:t>
            </w:r>
          </w:p>
          <w:p w14:paraId="7E971217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5,967,976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9DF239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6,498,731</w:t>
            </w:r>
          </w:p>
          <w:p w14:paraId="3A621D8B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132,113,419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114371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93104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E53FBA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CA8FAC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68,693,961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F68FCE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F78EE7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320F2E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7D3AB2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41701D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77043E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EA9418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4020D4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38432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4,000</w:t>
            </w:r>
          </w:p>
          <w:p w14:paraId="077401D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5,967,976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782998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6,498,731</w:t>
            </w:r>
          </w:p>
          <w:p w14:paraId="04E06970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132,113,419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39B086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35DF6B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C8E47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F06AF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68,693,961</w:t>
            </w:r>
          </w:p>
        </w:tc>
      </w:tr>
      <w:tr w:rsidR="00645188" w14:paraId="5EC624DE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038094B6" w14:textId="77777777" w:rsidR="00645188" w:rsidRDefault="00645188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10</w:t>
            </w:r>
            <w:r w:rsidRPr="00344AD3">
              <w:rPr>
                <w:rFonts w:ascii="新細明體" w:hAnsi="新細明體" w:hint="eastAsia"/>
                <w:noProof/>
                <w:sz w:val="20"/>
              </w:rPr>
              <w:t>－1</w:t>
            </w:r>
            <w:r w:rsidRPr="00344AD3">
              <w:rPr>
                <w:rFonts w:ascii="新細明體" w:hAnsi="新細明體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6D5C502" w14:textId="77777777" w:rsidR="00645188" w:rsidRDefault="00645188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01F3D517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17,425,373</w:t>
            </w:r>
          </w:p>
          <w:p w14:paraId="02429479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431,433,513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4F46938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960A36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38,168,443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1294F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11,186,873</w:t>
            </w:r>
          </w:p>
          <w:p w14:paraId="67E93E96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354,287,624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A12FA8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22C8F1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839798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6,238,500</w:t>
            </w:r>
          </w:p>
          <w:p w14:paraId="6D5B9E73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38,977,446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DA81C2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B0E38A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160CE8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FA1012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47830B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7B0441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5F017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C8E403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E02B7F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F169E6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38,168,443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78705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11,186,873</w:t>
            </w:r>
          </w:p>
          <w:p w14:paraId="0179FCD8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354,287,624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E59208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201326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8B80B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6,238,500</w:t>
            </w:r>
          </w:p>
          <w:p w14:paraId="74D65D4C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38,977,446</w:t>
            </w:r>
          </w:p>
        </w:tc>
      </w:tr>
      <w:tr w:rsidR="00645188" w14:paraId="56DA70E1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72814704" w14:textId="77777777" w:rsidR="00645188" w:rsidRPr="00344AD3" w:rsidRDefault="00645188" w:rsidP="004A2FD9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113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48E53A5" w14:textId="77777777" w:rsidR="00645188" w:rsidRPr="00344AD3" w:rsidRDefault="00645188" w:rsidP="004A2FD9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432BD00F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D9B79B" w14:textId="77777777" w:rsidR="00645188" w:rsidRPr="00344AD3" w:rsidRDefault="00645188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3,035,257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756554DA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751B18" w14:textId="77777777" w:rsidR="00645188" w:rsidRPr="00344AD3" w:rsidRDefault="00645188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215,193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9D47DA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DA51C2" w14:textId="77777777" w:rsidR="00645188" w:rsidRPr="00344AD3" w:rsidRDefault="00645188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2,820,064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47F57F7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5E8C6E" w14:textId="77777777" w:rsidR="00645188" w:rsidRPr="00344AD3" w:rsidRDefault="00645188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3E087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D69E87" w14:textId="77777777" w:rsidR="00645188" w:rsidRPr="00344AD3" w:rsidRDefault="00645188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8CAC2F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B66CC1" w14:textId="77777777" w:rsidR="00645188" w:rsidRPr="00344AD3" w:rsidRDefault="00645188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76EE3F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9EC154" w14:textId="77777777" w:rsidR="00645188" w:rsidRPr="00344AD3" w:rsidRDefault="00645188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6B7035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BC800A" w14:textId="77777777" w:rsidR="00645188" w:rsidRPr="00344AD3" w:rsidRDefault="00645188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88D0DA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C13780" w14:textId="77777777" w:rsidR="00645188" w:rsidRPr="00344AD3" w:rsidRDefault="00645188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7B1087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35DB84" w14:textId="77777777" w:rsidR="00645188" w:rsidRPr="00344AD3" w:rsidRDefault="00645188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215,193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3333F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5C67FC" w14:textId="77777777" w:rsidR="00645188" w:rsidRPr="00344AD3" w:rsidRDefault="00645188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2,820,064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0E1AA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220716" w14:textId="77777777" w:rsidR="00645188" w:rsidRPr="00344AD3" w:rsidRDefault="00645188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769F38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C72B71" w14:textId="77777777" w:rsidR="00645188" w:rsidRPr="00344AD3" w:rsidRDefault="00645188" w:rsidP="004A2FD9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45188" w14:paraId="4DE9A65E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152957FC" w14:textId="77777777" w:rsidR="00645188" w:rsidRDefault="00645188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10</w:t>
            </w:r>
            <w:r w:rsidRPr="00344AD3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E2115C4" w14:textId="77777777" w:rsidR="00645188" w:rsidRDefault="00645188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064CFB6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54D01E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1,197,990,747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1AC0EFD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BE800B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142,143,778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431DE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DE328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1,015,438,059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946480E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470C3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AD611E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739762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40,408,910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83827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31C0D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C0B4C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E31B1E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9420EA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BFBB19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79A54B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C707B5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7FA65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1C12C5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142,143,778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08E2E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F4F7B4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1,015,438,059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CF9B0B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7BC924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E0433E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808135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40,408,910</w:t>
            </w:r>
          </w:p>
        </w:tc>
      </w:tr>
      <w:tr w:rsidR="00645188" w14:paraId="7C187141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17A0555E" w14:textId="77777777" w:rsidR="00645188" w:rsidRDefault="00645188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110－11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CF7BC3B" w14:textId="77777777" w:rsidR="00645188" w:rsidRDefault="00645188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46FD0F68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13,667,948</w:t>
            </w:r>
          </w:p>
          <w:p w14:paraId="7544D8E0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971,181,134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6D41103E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140,925</w:t>
            </w:r>
          </w:p>
          <w:p w14:paraId="741918E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15,844,563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DE266D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10,391,603</w:t>
            </w:r>
          </w:p>
          <w:p w14:paraId="4274CD7C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750,311,378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5FBD622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5296C9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6FA55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3,135,420</w:t>
            </w:r>
          </w:p>
          <w:p w14:paraId="0625D77E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205,025,193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C89FC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A5F55F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C32F5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FB7FFB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69B18E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CD413E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B4CCB4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1E4D63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8BA19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140,925</w:t>
            </w:r>
          </w:p>
          <w:p w14:paraId="24C3C4E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15,844,563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66771E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10,391,603</w:t>
            </w:r>
          </w:p>
          <w:p w14:paraId="46F46428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750,311,378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B33D75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496CB2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DBD589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3,135,420</w:t>
            </w:r>
          </w:p>
          <w:p w14:paraId="129BBFC4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205,025,193</w:t>
            </w:r>
          </w:p>
        </w:tc>
      </w:tr>
      <w:tr w:rsidR="00645188" w14:paraId="0B9B35EF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50BDCD83" w14:textId="77777777" w:rsidR="00645188" w:rsidRDefault="00645188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106－11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C820105" w14:textId="77777777" w:rsidR="00645188" w:rsidRDefault="00645188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426DDBE8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9A2AE0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122,586,154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346B93D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12747F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8,609,729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0BEF1F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E160EF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96,590,017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250A782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371BA4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2C2E42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F75EFC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17,386,408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03CE8C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17CB5E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E1AE5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E912BF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81018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237CB8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7463ED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2A6711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C0EDA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6966C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8,609,729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997F1F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AE8806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96,590,017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A53E1E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4D137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F16F5D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4A0B2B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17,386,408</w:t>
            </w:r>
          </w:p>
        </w:tc>
      </w:tr>
      <w:tr w:rsidR="00645188" w14:paraId="19ED40BB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51" w:type="dxa"/>
            <w:shd w:val="clear" w:color="auto" w:fill="auto"/>
            <w:vAlign w:val="center"/>
          </w:tcPr>
          <w:p w14:paraId="5C70C5F9" w14:textId="77777777" w:rsidR="00645188" w:rsidRDefault="00645188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4AD3">
              <w:rPr>
                <w:rFonts w:ascii="新細明體" w:hAnsi="新細明體" w:hint="eastAsia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  <w:r w:rsidRPr="00344AD3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D67CB7A" w14:textId="77777777" w:rsidR="00645188" w:rsidRDefault="00645188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4AD3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41F60859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113,500,366</w:t>
            </w:r>
          </w:p>
          <w:p w14:paraId="16AB1015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425,128,088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3B94AFA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13,274,063</w:t>
            </w:r>
          </w:p>
          <w:p w14:paraId="5222573A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36,786,545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793E90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100,226,303</w:t>
            </w:r>
          </w:p>
          <w:p w14:paraId="6861E2C4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366,963,886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E456BD9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4713DD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D1C95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2525EF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21,377,657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2CFEE4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3B4C17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E2FFB8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792F3A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15A7CD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D3343F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882762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5BB3EB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1205A1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13,274,063</w:t>
            </w:r>
          </w:p>
          <w:p w14:paraId="546EC15C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36,786,545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FCD863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100,226,303</w:t>
            </w:r>
          </w:p>
          <w:p w14:paraId="7A06325E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366,963,886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C72946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873647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39FF15" w14:textId="77777777" w:rsidR="00645188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FBB8CB" w14:textId="77777777" w:rsidR="00645188" w:rsidRPr="008B0CCA" w:rsidRDefault="00645188" w:rsidP="004A2FD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21,377,657</w:t>
            </w:r>
          </w:p>
        </w:tc>
      </w:tr>
    </w:tbl>
    <w:p w14:paraId="3DD8F883" w14:textId="77777777" w:rsidR="00645188" w:rsidRDefault="00645188" w:rsidP="004A2FD9">
      <w:pPr>
        <w:ind w:right="414"/>
        <w:rPr>
          <w:rFonts w:eastAsia="標楷體"/>
          <w:sz w:val="22"/>
        </w:rPr>
      </w:pPr>
    </w:p>
    <w:p w14:paraId="63B47961" w14:textId="77777777" w:rsidR="00650AD9" w:rsidRDefault="00650AD9" w:rsidP="00495EC1">
      <w:pPr>
        <w:rPr>
          <w:rFonts w:eastAsia="標楷體"/>
          <w:sz w:val="22"/>
        </w:rPr>
        <w:sectPr w:rsidR="00650AD9" w:rsidSect="004A2FD9">
          <w:headerReference w:type="default" r:id="rId48"/>
          <w:headerReference w:type="first" r:id="rId49"/>
          <w:pgSz w:w="23814" w:h="16840" w:orient="landscape" w:code="8"/>
          <w:pgMar w:top="1259" w:right="1440" w:bottom="1077" w:left="1440" w:header="851" w:footer="850" w:gutter="0"/>
          <w:cols w:space="425"/>
          <w:titlePg/>
          <w:docGrid w:type="lines" w:linePitch="360"/>
        </w:sectPr>
      </w:pPr>
    </w:p>
    <w:tbl>
      <w:tblPr>
        <w:tblW w:w="208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9"/>
        <w:gridCol w:w="2124"/>
        <w:gridCol w:w="1394"/>
        <w:gridCol w:w="1275"/>
        <w:gridCol w:w="1418"/>
        <w:gridCol w:w="45"/>
        <w:gridCol w:w="1372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418"/>
      </w:tblGrid>
      <w:tr w:rsidR="00650AD9" w14:paraId="3F1BD394" w14:textId="77777777" w:rsidTr="00DD5AA0">
        <w:trPr>
          <w:cantSplit/>
          <w:trHeight w:val="270"/>
          <w:tblHeader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14:paraId="0600AB30" w14:textId="5B5C2D66" w:rsidR="00650AD9" w:rsidRDefault="002855F7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2BA206F5" wp14:editId="4AC2344D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37465</wp:posOffset>
                      </wp:positionV>
                      <wp:extent cx="652780" cy="438785"/>
                      <wp:effectExtent l="0" t="0" r="0" b="0"/>
                      <wp:wrapNone/>
                      <wp:docPr id="2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2780" cy="438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B39FC6" w14:textId="77777777" w:rsidR="00286224" w:rsidRPr="00CC3054" w:rsidRDefault="00286224" w:rsidP="00286224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門併計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A206F5" id="文字方塊 2" o:spid="_x0000_s1028" type="#_x0000_t202" style="position:absolute;left:0;text-align:left;margin-left:14.8pt;margin-top:2.95pt;width:51.4pt;height:34.5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" filled="f" stroked="f" strokeweight=".5pt">
                      <v:textbox>
                        <w:txbxContent>
                          <w:p w14:paraId="4FB39FC6" w14:textId="77777777" w:rsidR="00286224" w:rsidRPr="00CC3054" w:rsidRDefault="00286224" w:rsidP="00286224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門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併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86224">
              <w:rPr>
                <w:rFonts w:ascii="標楷體" w:eastAsia="標楷體" w:hAnsi="標楷體" w:hint="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392D2DA9" wp14:editId="31C1A814">
                      <wp:simplePos x="0" y="0"/>
                      <wp:positionH relativeFrom="column">
                        <wp:posOffset>-97790</wp:posOffset>
                      </wp:positionH>
                      <wp:positionV relativeFrom="paragraph">
                        <wp:posOffset>-41487</wp:posOffset>
                      </wp:positionV>
                      <wp:extent cx="557530" cy="534035"/>
                      <wp:effectExtent l="0" t="0" r="0" b="0"/>
                      <wp:wrapNone/>
                      <wp:docPr id="1" name="文字方塊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7530" cy="5340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5C82205" w14:textId="77777777" w:rsidR="00286224" w:rsidRPr="00CC3054" w:rsidRDefault="00286224" w:rsidP="00286224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CC3054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經常</w:t>
                                  </w:r>
                                </w:p>
                                <w:p w14:paraId="29CDEDAA" w14:textId="77777777" w:rsidR="00286224" w:rsidRPr="00CC3054" w:rsidRDefault="00286224" w:rsidP="00286224">
                                  <w:pPr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CC3054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資本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2D2DA9" id="文字方塊 1" o:spid="_x0000_s1029" type="#_x0000_t202" style="position:absolute;left:0;text-align:left;margin-left:-7.7pt;margin-top:-3.25pt;width:43.9pt;height:42.0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" filled="f" stroked="f" strokeweight=".5pt">
                      <v:textbox>
                        <w:txbxContent>
                          <w:p w14:paraId="45C82205" w14:textId="77777777" w:rsidR="00286224" w:rsidRPr="00CC3054" w:rsidRDefault="00286224" w:rsidP="00286224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CC3054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經常</w:t>
                            </w:r>
                          </w:p>
                          <w:p w14:paraId="29CDEDAA" w14:textId="77777777" w:rsidR="00286224" w:rsidRPr="00CC3054" w:rsidRDefault="00286224" w:rsidP="00286224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CC3054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資本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25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415BF" w14:textId="4EF30037" w:rsidR="00650AD9" w:rsidRDefault="00650AD9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0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31AE7" w14:textId="77777777" w:rsidR="00650AD9" w:rsidRDefault="00650AD9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650AD9" w14:paraId="00722EDD" w14:textId="77777777" w:rsidTr="00DD5AA0">
        <w:trPr>
          <w:cantSplit/>
          <w:trHeight w:val="270"/>
          <w:tblHeader/>
        </w:trPr>
        <w:tc>
          <w:tcPr>
            <w:tcW w:w="849" w:type="dxa"/>
            <w:tcBorders>
              <w:top w:val="nil"/>
              <w:left w:val="nil"/>
              <w:right w:val="nil"/>
            </w:tcBorders>
          </w:tcPr>
          <w:p w14:paraId="2990AF6E" w14:textId="6464B797" w:rsidR="00650AD9" w:rsidRDefault="00650AD9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256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2EA6E08F" w14:textId="77777777" w:rsidR="00650AD9" w:rsidRDefault="00650AD9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05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5301A05F" w14:textId="77777777" w:rsidR="00650AD9" w:rsidRDefault="00650AD9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650AD9" w14:paraId="5D1593EF" w14:textId="77777777" w:rsidTr="00DD5AA0">
        <w:trPr>
          <w:cantSplit/>
          <w:trHeight w:val="567"/>
          <w:tblHeader/>
        </w:trPr>
        <w:tc>
          <w:tcPr>
            <w:tcW w:w="849" w:type="dxa"/>
            <w:vMerge w:val="restart"/>
            <w:tcBorders>
              <w:left w:val="nil"/>
            </w:tcBorders>
            <w:vAlign w:val="center"/>
          </w:tcPr>
          <w:p w14:paraId="377C794D" w14:textId="77777777" w:rsidR="00650AD9" w:rsidRDefault="00650AD9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124" w:type="dxa"/>
            <w:vMerge w:val="restart"/>
            <w:tcBorders>
              <w:left w:val="nil"/>
            </w:tcBorders>
            <w:vAlign w:val="center"/>
          </w:tcPr>
          <w:p w14:paraId="3D464E79" w14:textId="3E244CAC" w:rsidR="00650AD9" w:rsidRDefault="00650AD9" w:rsidP="00FE7774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394" w:type="dxa"/>
            <w:vMerge w:val="restart"/>
            <w:vAlign w:val="center"/>
          </w:tcPr>
          <w:p w14:paraId="4D3D528B" w14:textId="77777777" w:rsidR="00650AD9" w:rsidRDefault="00650AD9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386" w:type="dxa"/>
            <w:gridSpan w:val="5"/>
            <w:vAlign w:val="center"/>
          </w:tcPr>
          <w:p w14:paraId="44948F7D" w14:textId="77777777" w:rsidR="00650AD9" w:rsidRDefault="00650AD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528" w:type="dxa"/>
            <w:gridSpan w:val="4"/>
            <w:vAlign w:val="center"/>
          </w:tcPr>
          <w:p w14:paraId="125184F5" w14:textId="77777777" w:rsidR="00650AD9" w:rsidRDefault="00650AD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529" w:type="dxa"/>
            <w:gridSpan w:val="4"/>
            <w:tcBorders>
              <w:right w:val="nil"/>
            </w:tcBorders>
            <w:vAlign w:val="center"/>
          </w:tcPr>
          <w:p w14:paraId="5C66569C" w14:textId="77777777" w:rsidR="00650AD9" w:rsidRDefault="00650AD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650AD9" w14:paraId="4AB42B85" w14:textId="77777777" w:rsidTr="00DD5AA0">
        <w:trPr>
          <w:cantSplit/>
          <w:trHeight w:val="567"/>
          <w:tblHeader/>
        </w:trPr>
        <w:tc>
          <w:tcPr>
            <w:tcW w:w="849" w:type="dxa"/>
            <w:vMerge/>
            <w:tcBorders>
              <w:left w:val="nil"/>
            </w:tcBorders>
            <w:vAlign w:val="center"/>
          </w:tcPr>
          <w:p w14:paraId="1FD91BEE" w14:textId="77777777" w:rsidR="00650AD9" w:rsidRDefault="00650AD9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4" w:type="dxa"/>
            <w:vMerge/>
            <w:vAlign w:val="center"/>
          </w:tcPr>
          <w:p w14:paraId="671146B6" w14:textId="77777777" w:rsidR="00650AD9" w:rsidRDefault="00650AD9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94" w:type="dxa"/>
            <w:vMerge/>
            <w:vAlign w:val="center"/>
          </w:tcPr>
          <w:p w14:paraId="1CD29860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562C4FB3" w14:textId="77777777" w:rsidR="00650AD9" w:rsidRDefault="00650AD9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36507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8" w:type="dxa"/>
            <w:vAlign w:val="center"/>
          </w:tcPr>
          <w:p w14:paraId="7CFA6209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gridSpan w:val="2"/>
            <w:vAlign w:val="center"/>
          </w:tcPr>
          <w:p w14:paraId="2C8FF592" w14:textId="77777777" w:rsidR="00650AD9" w:rsidRDefault="00650AD9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276" w:type="dxa"/>
            <w:vAlign w:val="center"/>
          </w:tcPr>
          <w:p w14:paraId="29CCB716" w14:textId="77777777" w:rsidR="00650AD9" w:rsidRDefault="00650AD9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18" w:type="dxa"/>
            <w:vAlign w:val="center"/>
          </w:tcPr>
          <w:p w14:paraId="2D9880B0" w14:textId="77777777" w:rsidR="00650AD9" w:rsidRDefault="00650AD9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36507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7" w:type="dxa"/>
            <w:vAlign w:val="center"/>
          </w:tcPr>
          <w:p w14:paraId="4E8DB488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2D53A205" w14:textId="77777777" w:rsidR="00650AD9" w:rsidRDefault="00650AD9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17" w:type="dxa"/>
            <w:vAlign w:val="center"/>
          </w:tcPr>
          <w:p w14:paraId="7C7B60C5" w14:textId="77777777" w:rsidR="00650AD9" w:rsidRDefault="00650AD9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18" w:type="dxa"/>
            <w:vAlign w:val="center"/>
          </w:tcPr>
          <w:p w14:paraId="243C664C" w14:textId="77777777" w:rsidR="00650AD9" w:rsidRDefault="00650AD9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Pr="00636507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276" w:type="dxa"/>
            <w:vAlign w:val="center"/>
          </w:tcPr>
          <w:p w14:paraId="3C2D277C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2B508A87" w14:textId="77777777" w:rsidR="00650AD9" w:rsidRDefault="00650AD9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14:paraId="4BDF25A6" w14:textId="77777777" w:rsidR="00650AD9" w:rsidRDefault="00650AD9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650AD9" w14:paraId="4954468E" w14:textId="77777777" w:rsidTr="00DD5AA0">
        <w:trPr>
          <w:cantSplit/>
          <w:trHeight w:val="567"/>
          <w:tblHeader/>
        </w:trPr>
        <w:tc>
          <w:tcPr>
            <w:tcW w:w="849" w:type="dxa"/>
            <w:vMerge/>
            <w:tcBorders>
              <w:left w:val="nil"/>
            </w:tcBorders>
            <w:vAlign w:val="center"/>
          </w:tcPr>
          <w:p w14:paraId="7CF65B77" w14:textId="77777777" w:rsidR="00650AD9" w:rsidRDefault="00650AD9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4" w:type="dxa"/>
            <w:vMerge/>
            <w:vAlign w:val="center"/>
          </w:tcPr>
          <w:p w14:paraId="121FCF62" w14:textId="77777777" w:rsidR="00650AD9" w:rsidRDefault="00650AD9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94" w:type="dxa"/>
            <w:vAlign w:val="center"/>
          </w:tcPr>
          <w:p w14:paraId="69638C7C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5" w:type="dxa"/>
            <w:vAlign w:val="center"/>
          </w:tcPr>
          <w:p w14:paraId="2B115F7E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14:paraId="54893492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gridSpan w:val="2"/>
            <w:vAlign w:val="center"/>
          </w:tcPr>
          <w:p w14:paraId="2EB2B00A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14:paraId="181831CC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14:paraId="733B217E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3E80DC6E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14:paraId="709532F6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26D100C1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14:paraId="3B16A97B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14:paraId="6F70A474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4F61EF00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14:paraId="7B1AAC63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650AD9" w14:paraId="5731B184" w14:textId="77777777" w:rsidTr="00DD5AA0">
        <w:trPr>
          <w:cantSplit/>
          <w:trHeight w:val="567"/>
          <w:tblHeader/>
        </w:trPr>
        <w:tc>
          <w:tcPr>
            <w:tcW w:w="849" w:type="dxa"/>
            <w:vMerge/>
            <w:tcBorders>
              <w:left w:val="nil"/>
            </w:tcBorders>
            <w:vAlign w:val="center"/>
          </w:tcPr>
          <w:p w14:paraId="41238157" w14:textId="77777777" w:rsidR="00650AD9" w:rsidRDefault="00650AD9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4" w:type="dxa"/>
            <w:vMerge/>
            <w:vAlign w:val="center"/>
          </w:tcPr>
          <w:p w14:paraId="0A25B296" w14:textId="77777777" w:rsidR="00650AD9" w:rsidRDefault="00650AD9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94" w:type="dxa"/>
            <w:vAlign w:val="center"/>
          </w:tcPr>
          <w:p w14:paraId="6340DF02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5" w:type="dxa"/>
            <w:vAlign w:val="center"/>
          </w:tcPr>
          <w:p w14:paraId="4AB84A9C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1B131851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gridSpan w:val="2"/>
            <w:vAlign w:val="center"/>
          </w:tcPr>
          <w:p w14:paraId="4698A681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6" w:type="dxa"/>
            <w:vAlign w:val="center"/>
          </w:tcPr>
          <w:p w14:paraId="69387CDA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371A96CE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12182DFD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6" w:type="dxa"/>
            <w:vAlign w:val="center"/>
          </w:tcPr>
          <w:p w14:paraId="44A8EB85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1F603864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49601D75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6" w:type="dxa"/>
            <w:vAlign w:val="center"/>
          </w:tcPr>
          <w:p w14:paraId="0756F623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2E2D4E05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tcBorders>
              <w:right w:val="nil"/>
            </w:tcBorders>
            <w:vAlign w:val="center"/>
          </w:tcPr>
          <w:p w14:paraId="1B16DD3A" w14:textId="77777777" w:rsidR="00650AD9" w:rsidRDefault="00650AD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650AD9" w:rsidRPr="009E509F" w14:paraId="33042E66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2873FEAE" w14:textId="77777777" w:rsidR="00650AD9" w:rsidRPr="009E509F" w:rsidRDefault="00650AD9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14:paraId="04FE1801" w14:textId="77777777" w:rsidR="00650AD9" w:rsidRPr="009E509F" w:rsidRDefault="00650AD9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E509F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22EB9A15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9,346,077,882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82E88D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510,261,442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2049A9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7,658,265,677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1B6831B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D06AD1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1,177,550,763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9E9CC3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F0873B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80CA96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E8A28C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B0CEB2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510,261,442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F6437A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7,658,265,677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877DBB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EF43AD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1,177,550,763</w:t>
            </w:r>
          </w:p>
        </w:tc>
      </w:tr>
      <w:tr w:rsidR="00650AD9" w:rsidRPr="009E509F" w14:paraId="3E32ACC4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4274BDC5" w14:textId="77777777" w:rsidR="00650AD9" w:rsidRPr="009E509F" w:rsidRDefault="00650AD9" w:rsidP="004A2FD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14:paraId="13A109AF" w14:textId="77777777" w:rsidR="00650AD9" w:rsidRPr="009E509F" w:rsidRDefault="00650AD9" w:rsidP="004A2FD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E509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23FD2D42" w14:textId="77777777" w:rsidR="00650AD9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643,666,194</w:t>
            </w:r>
          </w:p>
          <w:p w14:paraId="42BDF6AC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8,702,411,688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ACF915" w14:textId="77777777" w:rsidR="00650AD9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38,580,040</w:t>
            </w:r>
          </w:p>
          <w:p w14:paraId="62DC50E0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471,681,402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178EB2" w14:textId="77777777" w:rsidR="00650AD9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580,176,168</w:t>
            </w:r>
          </w:p>
          <w:p w14:paraId="57CA1D07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7,078,089,509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FC871A0" w14:textId="77777777" w:rsidR="00650AD9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7,970,206</w:t>
            </w:r>
          </w:p>
          <w:p w14:paraId="47BC1065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- 7,970,206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CDC38B" w14:textId="77777777" w:rsidR="00650AD9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32,880,192</w:t>
            </w:r>
          </w:p>
          <w:p w14:paraId="34D35E99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1,144,670,571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E0E8C7" w14:textId="77777777" w:rsidR="00650AD9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E4EE1EC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3E0D73" w14:textId="77777777" w:rsidR="00650AD9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E96D236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0B4EDC" w14:textId="77777777" w:rsidR="00650AD9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BDD47AE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13BE6B" w14:textId="77777777" w:rsidR="00650AD9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77CF167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45D0C9" w14:textId="77777777" w:rsidR="00650AD9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38,580,040</w:t>
            </w:r>
          </w:p>
          <w:p w14:paraId="44679D17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471,681,402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024EAD" w14:textId="77777777" w:rsidR="00650AD9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580,176,168</w:t>
            </w:r>
          </w:p>
          <w:p w14:paraId="31911C17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7,078,089,509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EF5EA5" w14:textId="77777777" w:rsidR="00650AD9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7,970,206</w:t>
            </w:r>
          </w:p>
          <w:p w14:paraId="480EB3F0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- 7,970,206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19C96A" w14:textId="77777777" w:rsidR="00650AD9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32,880,192</w:t>
            </w:r>
          </w:p>
          <w:p w14:paraId="3350CF6F" w14:textId="77777777" w:rsidR="00650AD9" w:rsidRPr="009E509F" w:rsidRDefault="00650AD9" w:rsidP="004A2FD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1,144,670,571</w:t>
            </w:r>
          </w:p>
        </w:tc>
      </w:tr>
      <w:tr w:rsidR="00650AD9" w14:paraId="552B3C1D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391AB412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507ADA59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新北市議會主管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141770E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2544A2D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4,740,146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AE99E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3523E6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1,019,929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30E45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FB3A44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3,720,217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9B353F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FA8FD2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04938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79BFA5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DF5E6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5347E5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E0886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5DECB4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299BF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A50400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B4E6F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E0E7CA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D21A5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3487FF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1,019,929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625888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AEB5AE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3,720,217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0A652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3D71C9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700EF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BFAF23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</w:tr>
      <w:tr w:rsidR="00650AD9" w14:paraId="30976456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76AE0258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</w:t>
            </w:r>
            <w:r w:rsidRPr="00342714">
              <w:rPr>
                <w:rFonts w:ascii="新細明體" w:hAnsi="新細明體" w:hint="eastAsia"/>
                <w:noProof/>
                <w:sz w:val="20"/>
              </w:rPr>
              <w:t>0－1</w:t>
            </w:r>
            <w:r>
              <w:rPr>
                <w:rFonts w:ascii="新細明體" w:hAnsi="新細明體" w:hint="eastAsia"/>
                <w:noProof/>
                <w:sz w:val="20"/>
              </w:rPr>
              <w:t>13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C9CD3B2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772128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395,276,063</w:t>
            </w:r>
          </w:p>
          <w:p w14:paraId="6E3DAE1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310,575,857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4C9BA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20,631,102</w:t>
            </w:r>
          </w:p>
          <w:p w14:paraId="48FCDDF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10,080,135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DB32D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369,685,238</w:t>
            </w:r>
          </w:p>
          <w:p w14:paraId="1F39C56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280,357,617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657112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277,101</w:t>
            </w:r>
          </w:p>
          <w:p w14:paraId="553AE8D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- 277,101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03D68D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5,236,824</w:t>
            </w:r>
          </w:p>
          <w:p w14:paraId="3E4AB38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19,861,004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D5B60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BB60E8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5829E8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B4C939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C7717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559632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3DEFD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025E92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6F9C3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20,631,102</w:t>
            </w:r>
          </w:p>
          <w:p w14:paraId="49C8083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10,080,135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EF64D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369,685,238</w:t>
            </w:r>
          </w:p>
          <w:p w14:paraId="0FFD786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280,357,617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010CD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277,101</w:t>
            </w:r>
          </w:p>
          <w:p w14:paraId="6557676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- 277,101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25E00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5,236,824</w:t>
            </w:r>
          </w:p>
          <w:p w14:paraId="791187E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19,861,004</w:t>
            </w:r>
          </w:p>
        </w:tc>
      </w:tr>
      <w:tr w:rsidR="00650AD9" w14:paraId="62BA0F67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3AF112BB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1</w:t>
            </w:r>
            <w:r w:rsidRPr="00342714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4D686175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新北市政府民政局主管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386F90F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B18DD7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351,988,166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F535F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123F16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7,190,248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F046B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ED4EB6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302,094,482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958FA5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588763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2B955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60BF18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42,703,436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3DD59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637938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23E9E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5D020E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8BE2D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D8920A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B761E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63347F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5C83E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03E19F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7,190,248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766CF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F3F634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302,094,482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D1487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0D56F12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12D2C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82D73A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42,703,436</w:t>
            </w:r>
          </w:p>
        </w:tc>
      </w:tr>
      <w:tr w:rsidR="00650AD9" w14:paraId="42C54E46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16EDBE6F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108－11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9AF5DE6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新北市政府地政局主管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17B2158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5F08EC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5,251,286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A1F44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8254A6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A3CF2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C4F939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1,743,060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3DDE212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2369AB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D93D1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009451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3,508,226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AC63D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67FED5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C0736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617FFA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B6626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CEB16D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D7F9C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595AEDD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624C4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813DF6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6D8BE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E9D7DA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1,743,060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E9595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516106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7F8A5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9EC214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3,508,226</w:t>
            </w:r>
          </w:p>
        </w:tc>
      </w:tr>
      <w:tr w:rsidR="00650AD9" w14:paraId="5F1E5AB6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2658B716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10</w:t>
            </w:r>
            <w:r w:rsidRPr="00342714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47490CC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新北市政府消防局主管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6E3B8B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932908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195,087,813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DEBC7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2F0267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4,402,660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01C21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8807C3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125,952,930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42963B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2E2CCA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D1070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B0800A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64,732,223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0D9702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D66E2C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167E8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CFFD3A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67C818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174286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3F79B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E2C7FED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346DE8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26929B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4,402,660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71E91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807ACC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125,952,930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7C72E8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65130F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CFF87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C7B3EA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64,732,223</w:t>
            </w:r>
          </w:p>
        </w:tc>
      </w:tr>
      <w:tr w:rsidR="00650AD9" w14:paraId="2BCF9FDF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2A8AE91C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111－11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E1DADB7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新北市政府財政局主管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439E177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2F68C0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46,354,750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673FB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F0502E8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5,817,438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4D88E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F89BAE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15,451,661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1D3A6D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FB4D3F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33506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69FDAA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25,085,651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93253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107507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A7134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49BD5D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67C91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D9B2AD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C8252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D45D39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D2DE7D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6AE0F5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5,817,438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8F63B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DF0EE3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15,451,661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EECD1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A3F4F9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DD121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10D06E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25,085,651</w:t>
            </w:r>
          </w:p>
        </w:tc>
      </w:tr>
      <w:tr w:rsidR="00650AD9" w14:paraId="400CB485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5734E575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110－11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353A33B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新北市政府教育局主管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AA9CD3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13,174,985</w:t>
            </w:r>
          </w:p>
          <w:p w14:paraId="3F32E5C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A6474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3,726,616</w:t>
            </w:r>
          </w:p>
          <w:p w14:paraId="6C0A5BC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6F65A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464,600</w:t>
            </w:r>
          </w:p>
          <w:p w14:paraId="209B0CB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7445F1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4FFCFB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CF7BE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8,983,769</w:t>
            </w:r>
          </w:p>
          <w:p w14:paraId="16D185D8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086E08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1721C7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BA1ED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C3E581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C5D62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6B5D1C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3C95B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748FEC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61E118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3,726,616</w:t>
            </w:r>
          </w:p>
          <w:p w14:paraId="04052B4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5A79F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464,600</w:t>
            </w:r>
          </w:p>
          <w:p w14:paraId="0B06E36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4E05D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642B76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831AB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8,983,769</w:t>
            </w:r>
          </w:p>
          <w:p w14:paraId="08A5146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</w:tr>
      <w:tr w:rsidR="00650AD9" w14:paraId="5900D9DD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42762AE2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1</w:t>
            </w:r>
            <w:r w:rsidRPr="00342714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4A57EE67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新北市政府文化局主管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2A61B82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8,949,717</w:t>
            </w:r>
          </w:p>
          <w:p w14:paraId="01E204F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823,612,022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E4261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995C4A2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12,587,191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A52C8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7,357,143</w:t>
            </w:r>
          </w:p>
          <w:p w14:paraId="48AA214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490,588,665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1CC037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3,239,408</w:t>
            </w:r>
          </w:p>
          <w:p w14:paraId="4AAD3E6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- 3,239,408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3EBC6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4,831,982</w:t>
            </w:r>
          </w:p>
          <w:p w14:paraId="48CF430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317,196,758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4ACAE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A566FE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0F0FE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9E148B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AE5DE2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654732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D2870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7929B38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5962F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637BE8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12,587,191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963968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7,357,143</w:t>
            </w:r>
          </w:p>
          <w:p w14:paraId="4525334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490,588,665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2E201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3,239,408</w:t>
            </w:r>
          </w:p>
          <w:p w14:paraId="6791C348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- 3,239,408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FD9272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4,831,982</w:t>
            </w:r>
          </w:p>
          <w:p w14:paraId="63E811D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317,196,758</w:t>
            </w:r>
          </w:p>
        </w:tc>
      </w:tr>
      <w:tr w:rsidR="00650AD9" w14:paraId="7B5F9936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10B2EA0D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10</w:t>
            </w:r>
            <w:r w:rsidRPr="00342714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AC9A461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新北市政府農業局主管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4B3E4C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2,112,336</w:t>
            </w:r>
          </w:p>
          <w:p w14:paraId="645D2B7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549,644,807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5A624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403,060</w:t>
            </w:r>
          </w:p>
          <w:p w14:paraId="57783D8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11,300,912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DCCBF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1,709,276</w:t>
            </w:r>
          </w:p>
          <w:p w14:paraId="438A9D5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501,736,322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7C3438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4,453,697</w:t>
            </w:r>
          </w:p>
          <w:p w14:paraId="5901CCC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- 4,453,697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1B015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4,453,697</w:t>
            </w:r>
          </w:p>
          <w:p w14:paraId="680EF57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32,153,876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EAC88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A1C43D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62F2D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40BA96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6EB93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8C398C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C87CB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065F07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C7F47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403,060</w:t>
            </w:r>
          </w:p>
          <w:p w14:paraId="7EF9E87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11,300,912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57433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1,709,276</w:t>
            </w:r>
          </w:p>
          <w:p w14:paraId="32BB75A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501,736,322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9DFA4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4,453,697</w:t>
            </w:r>
          </w:p>
          <w:p w14:paraId="3397A23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- 4,453,697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367D0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4,453,697</w:t>
            </w:r>
          </w:p>
          <w:p w14:paraId="5466809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32,153,876</w:t>
            </w:r>
          </w:p>
        </w:tc>
      </w:tr>
      <w:tr w:rsidR="00650AD9" w14:paraId="6DF053A7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1D859897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109－11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93BA8F5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</w:p>
          <w:p w14:paraId="70CD7925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經濟發展局主管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15AD7ED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5,249,225</w:t>
            </w:r>
          </w:p>
          <w:p w14:paraId="3BE80EC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100,203,852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8C51E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4,000</w:t>
            </w:r>
          </w:p>
          <w:p w14:paraId="322F8BD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5,707,185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14D7C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5,245,225</w:t>
            </w:r>
          </w:p>
          <w:p w14:paraId="6BA5CB5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32,798,705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277E78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CFB301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70C5B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05DAB6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61,697,962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85C23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A79C25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20E962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5A6186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035CB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C09D4B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33503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B98597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AD193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4,000</w:t>
            </w:r>
          </w:p>
          <w:p w14:paraId="71AC93D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5,707,185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AF8E0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5,245,225</w:t>
            </w:r>
          </w:p>
          <w:p w14:paraId="5DE9230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32,798,705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F16DA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0087CA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A2FC78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7BC4D5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61,697,962</w:t>
            </w:r>
          </w:p>
        </w:tc>
      </w:tr>
      <w:tr w:rsidR="00650AD9" w14:paraId="259EE41C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37C62554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10</w:t>
            </w:r>
            <w:r w:rsidRPr="00342714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4792E480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新北市政府社會局主管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954EC4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9FA0BB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344,150,612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A0E2E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F2D3CA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37,402,781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7C241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680546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274,014,366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432BE0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9B1A8E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A977E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36934B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32,733,465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18A7A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AE5651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64545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D04426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7551F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AD6996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C78CA8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36C087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8E55C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97CF61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37,402,781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F927B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67692F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274,014,366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F1F47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63D2D8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09B22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305190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32,733,465</w:t>
            </w:r>
          </w:p>
        </w:tc>
      </w:tr>
      <w:tr w:rsidR="00650AD9" w14:paraId="7944548E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5BA1DEA9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10</w:t>
            </w:r>
            <w:r w:rsidRPr="00342714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6BE7E716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新北市政府衛生局主管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3A99343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274501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1,197,990,747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31216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EDA415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142,143,778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0A25F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E5F296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1,015,438,059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3C448D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C2BDDBD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E66FF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861CAB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40,408,910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ABB277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7EA581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427AE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571656D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4CF652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59254AD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C71CC2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6A702E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26921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2BF24B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142,143,778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F1633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C77244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1,015,438,059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B834C1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2CC8BF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2FB0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505C43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40,408,910</w:t>
            </w:r>
          </w:p>
        </w:tc>
      </w:tr>
      <w:tr w:rsidR="00650AD9" w14:paraId="71EA12E3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4D6CB3D0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110－11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5E3AFF83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</w:p>
          <w:p w14:paraId="18693356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16E32F8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13,667,948</w:t>
            </w:r>
          </w:p>
          <w:p w14:paraId="24A40EBD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65,280,623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D62C52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140,925</w:t>
            </w:r>
          </w:p>
          <w:p w14:paraId="676F2073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1,261,350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3CD3BD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10,391,603</w:t>
            </w:r>
          </w:p>
          <w:p w14:paraId="1193CC1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63,186,003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E0913F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D502932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49592D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3,135,420</w:t>
            </w:r>
          </w:p>
          <w:p w14:paraId="13EEF07D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833,270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8C966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C736AC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D32676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977471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F04A54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06038BA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6D2AF5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515EEB8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73CA08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140,925</w:t>
            </w:r>
          </w:p>
          <w:p w14:paraId="361A6FC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1,261,350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3FA540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10,391,603</w:t>
            </w:r>
          </w:p>
          <w:p w14:paraId="37B34E4F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63,186,003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D0002B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AA358CC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926899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3,135,420</w:t>
            </w:r>
          </w:p>
          <w:p w14:paraId="66C36AEE" w14:textId="77777777" w:rsidR="00650AD9" w:rsidRPr="00F642E2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642E2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833,270</w:t>
            </w:r>
          </w:p>
        </w:tc>
      </w:tr>
      <w:tr w:rsidR="00650AD9" w14:paraId="551F39B9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3BE373EB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  <w:r w:rsidRPr="00342714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FE2D61D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新北市政府工務局主管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C3CE4E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66,681,828</w:t>
            </w:r>
          </w:p>
          <w:p w14:paraId="2726985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209,905,539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AEDEF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277,784</w:t>
            </w:r>
          </w:p>
          <w:p w14:paraId="65ACFE7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2,242,649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AA759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66,404,044</w:t>
            </w:r>
          </w:p>
          <w:p w14:paraId="7E6F013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176,807,232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38DA9F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CBF2C0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0999B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45B7EF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30,855,658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22901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9FE8B6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3718E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DC2527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E3950C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FD9CF2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EC737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717735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B02D1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277,784</w:t>
            </w:r>
          </w:p>
          <w:p w14:paraId="26BEA17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2,242,649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44874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66,404,044</w:t>
            </w:r>
          </w:p>
          <w:p w14:paraId="32077C9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176,807,232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43DB8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A4919F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74F4D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EE2929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30,855,658</w:t>
            </w:r>
          </w:p>
        </w:tc>
      </w:tr>
      <w:tr w:rsidR="00650AD9" w14:paraId="62EB76F2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29F64580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10</w:t>
            </w:r>
            <w:r w:rsidRPr="00342714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67D50A6D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新北市政府警察局主管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2FDEA0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2075CF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443,699,988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855A1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9DE550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174,350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711FF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BE3737C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382,447,572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FD23D7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F8C6A1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CE3A2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A99257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61,078,066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3EE42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7C28BA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751C7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0D2581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8B3F5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90A525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0583A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A97C840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EA1665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E69DDA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174,350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6A56D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09369C0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382,447,572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4CC230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5C2AAA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1A2615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E33C3C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61,078,066</w:t>
            </w:r>
          </w:p>
        </w:tc>
      </w:tr>
      <w:tr w:rsidR="00650AD9" w14:paraId="322C7203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7E3F1C32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10</w:t>
            </w:r>
            <w:r w:rsidRPr="00342714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562994C9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新北市政府水利局主管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143DCF25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240760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1,833,940,496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FD2EE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4FE3D60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171,673,900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85485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C3521D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1,332,202,557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D605F9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53F206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CC053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AF1B08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330,064,039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0D194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290BA60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4AC41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050E68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A83915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2A2C06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BB3CB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2149BB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A6522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6ABB05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171,673,900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98B63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493808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1,332,202,557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B66A0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60E3DB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63B2D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AD1801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330,064,039</w:t>
            </w:r>
          </w:p>
        </w:tc>
      </w:tr>
      <w:tr w:rsidR="00650AD9" w14:paraId="6B15AE57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6E1EADA3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1</w:t>
            </w:r>
            <w:r w:rsidRPr="00342714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9F82A2C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新北市政府交通局主管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3076997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0E9A4D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1,053,826,473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65EB0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6F64F5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9,574,734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4EE11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71D644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1,017,386,139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D9CD17C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41D5CC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7D639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6623FF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26,865,600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3BE13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E3B943C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B27D70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083220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BC64F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37B3BF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B753F5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91CBBD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5E044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7D749A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9,574,734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322D9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50AE49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1,017,386,139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F0A20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384448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45B70C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18C368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26,865,600</w:t>
            </w:r>
          </w:p>
        </w:tc>
      </w:tr>
      <w:tr w:rsidR="00650AD9" w14:paraId="1FABBB37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39CE27C2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  <w:r w:rsidRPr="00342714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4D80389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新北市政府勞工局主管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E0C723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17,425,373</w:t>
            </w:r>
          </w:p>
          <w:p w14:paraId="1E87755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3,035,257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AD42A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AE2D56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215,193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2207B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11,186,873</w:t>
            </w:r>
          </w:p>
          <w:p w14:paraId="238DF66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2,820,064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831C25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7F9CBB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09F1B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6,238,500</w:t>
            </w:r>
          </w:p>
          <w:p w14:paraId="798AF46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D0494C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B98D5E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53E5D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AA4ABE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63144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60EE34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33018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3CF4C60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B1C3A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8ABFA7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215,193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B5944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11,186,873</w:t>
            </w:r>
          </w:p>
          <w:p w14:paraId="2906663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2,820,064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8B766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24A89B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91F6C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6,238,500</w:t>
            </w:r>
          </w:p>
          <w:p w14:paraId="7AB57DE5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</w:tr>
      <w:tr w:rsidR="00650AD9" w14:paraId="7159AA5B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1A39EB8C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  <w:r w:rsidRPr="00342714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B0E2709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</w:p>
          <w:p w14:paraId="28FC618F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原住民族行政局主管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53763E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90023D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12,098,506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6B5B8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2A3FA6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1,879,904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CA148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E81D04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9,915,042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520738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8FD21A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00665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464238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303,560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B3C3C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B6AFCD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71AEF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E535B0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D7248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EA24AB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18C38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812716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95686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CD2945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1,879,904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921A3C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1054C0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9,915,042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42BFC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2C2F15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B20A45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841049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303,560</w:t>
            </w:r>
          </w:p>
        </w:tc>
      </w:tr>
      <w:tr w:rsidR="00650AD9" w14:paraId="6AB87104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17E96A5C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106－11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70A2044A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</w:p>
          <w:p w14:paraId="128B85EB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城鄉發展局主管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D9D45B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589346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122,586,154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AD58D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435499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8,609,729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55869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B18388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96,590,017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B3E44D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EE3370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C3FD3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2D5D46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17,386,408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41B6A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408F2A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526755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253003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3C441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40D788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D5C02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A38EA8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8A723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E4CB04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8,609,729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1356D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3F7D8E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96,590,017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495C2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7621C0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D98DF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A28CFC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17,386,408</w:t>
            </w:r>
          </w:p>
        </w:tc>
      </w:tr>
      <w:tr w:rsidR="00650AD9" w14:paraId="66E955AA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40D4913A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111－11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5D431B1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</w:p>
          <w:p w14:paraId="2883220D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觀光旅遊局主管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49BE22E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E4D5A5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94,776,773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8EDF4C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C19227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260,791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4C812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10499E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87,931,363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89104B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E6FADF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7288E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DFA85B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6,584,619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E7C2AC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C24257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BF008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78520C0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464570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7E28B70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0C38E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4EFE15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A598E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8E7DA3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260,791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AC4DD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A324E3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87,931,363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EEDD5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4AEDC4C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46538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C0069D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6,584,619</w:t>
            </w:r>
          </w:p>
        </w:tc>
      </w:tr>
      <w:tr w:rsidR="00650AD9" w14:paraId="5A76F429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20883EA4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noProof/>
                <w:sz w:val="20"/>
              </w:rPr>
              <w:t>12</w:t>
            </w:r>
            <w:r w:rsidRPr="00342714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5D7D1ED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</w:p>
          <w:p w14:paraId="639D3B5A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客家事務局主管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21FAC5C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6,374,847</w:t>
            </w:r>
          </w:p>
          <w:p w14:paraId="2C818A0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9A081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122,490</w:t>
            </w:r>
          </w:p>
          <w:p w14:paraId="30360FE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0C38A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6,252,357</w:t>
            </w:r>
          </w:p>
          <w:p w14:paraId="60E6450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CF41F3C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C5F2D9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64F02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D5E7430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9C5C1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8857B3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D4511C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338632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3FDF8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E6EFF2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3F757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489A76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E7E01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122,490</w:t>
            </w:r>
          </w:p>
          <w:p w14:paraId="5D8D1C9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8E89D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6,252,357</w:t>
            </w:r>
          </w:p>
          <w:p w14:paraId="3C4B1E20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CF98B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F22EF0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81EF5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60860D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</w:tr>
      <w:tr w:rsidR="00650AD9" w14:paraId="108A3745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2081B89D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113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B943235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</w:t>
            </w:r>
          </w:p>
          <w:p w14:paraId="6F56E68E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捷運工程局主管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3D7C47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79975E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313,293,030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4DFDC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C0EB99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F23245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57F29E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313,286,662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A775C8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025B08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F25D8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CFAAAC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6,368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7690F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AA483E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6476B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D2BA08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BB190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DBC69F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3A717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D1FAD4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4889B0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0D7048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D6400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D625BB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313,286,662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64D89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4D4F3C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99604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F10549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6,368</w:t>
            </w:r>
          </w:p>
        </w:tc>
      </w:tr>
      <w:tr w:rsidR="00650AD9" w14:paraId="4B0DA981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217702B2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6DAF3C14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新北市政府青年局主管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6A0CE2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1,253,506</w:t>
            </w:r>
          </w:p>
          <w:p w14:paraId="121207B0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11,794,731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BDAA1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F338600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A8B70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1,253,506</w:t>
            </w:r>
          </w:p>
          <w:p w14:paraId="4183036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11,383,351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A2566B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7E3844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5772C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BDB69A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411,380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71F7D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E3D3BA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268C5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7E316F5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F4B30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F8527AC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4FF5A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09017C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EC2C4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96B0EC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23060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1,253,506</w:t>
            </w:r>
          </w:p>
          <w:p w14:paraId="19AAAED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11,383,351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02D48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B9F6DF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4AAEC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21F6FB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411,380</w:t>
            </w:r>
          </w:p>
        </w:tc>
      </w:tr>
      <w:tr w:rsidR="00650AD9" w14:paraId="5B24907C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662C9486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1</w:t>
            </w:r>
            <w:r w:rsidRPr="00342714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574AD0A4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新北市政府體育局主管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C32F5F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A14305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183,445,972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8F91C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5D8A28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1,350,000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E1405C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66EDF4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173,273,537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678F9D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A16874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50692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0DF36D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8,822,435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47B42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FD6A15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F885C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43046A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146DE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9CA32E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0EBF7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9D467B6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9B9A6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07ED01C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1,350,000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029D95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B644E0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173,273,537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12F1F0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BD8341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524CA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052FF9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8,822,435</w:t>
            </w:r>
          </w:p>
        </w:tc>
      </w:tr>
      <w:tr w:rsidR="00650AD9" w14:paraId="57D46C38" w14:textId="77777777" w:rsidTr="00DD5A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37"/>
        </w:trPr>
        <w:tc>
          <w:tcPr>
            <w:tcW w:w="849" w:type="dxa"/>
            <w:shd w:val="clear" w:color="auto" w:fill="auto"/>
            <w:vAlign w:val="center"/>
          </w:tcPr>
          <w:p w14:paraId="24C7C136" w14:textId="77777777" w:rsidR="00650AD9" w:rsidRDefault="00650AD9" w:rsidP="004A2FD9">
            <w:pPr>
              <w:jc w:val="center"/>
              <w:rPr>
                <w:rFonts w:ascii="新細明體" w:hAnsi="新細明體"/>
                <w:sz w:val="20"/>
              </w:rPr>
            </w:pPr>
            <w:r w:rsidRPr="00342714">
              <w:rPr>
                <w:rFonts w:ascii="新細明體" w:hAnsi="新細明體" w:hint="eastAsia"/>
                <w:noProof/>
                <w:sz w:val="20"/>
              </w:rPr>
              <w:t>11</w:t>
            </w:r>
            <w:r>
              <w:rPr>
                <w:rFonts w:ascii="新細明體" w:hAnsi="新細明體" w:hint="eastAsia"/>
                <w:noProof/>
                <w:sz w:val="20"/>
              </w:rPr>
              <w:t>2</w:t>
            </w:r>
            <w:r w:rsidRPr="00342714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E4BF821" w14:textId="77777777" w:rsidR="00650AD9" w:rsidRDefault="00650AD9" w:rsidP="004A2FD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42714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37AD6B7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113,500,366</w:t>
            </w:r>
          </w:p>
          <w:p w14:paraId="7A8C045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425,128,088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8E8F75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13,274,063</w:t>
            </w:r>
          </w:p>
          <w:p w14:paraId="40227B68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36,786,545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E520F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100,226,303</w:t>
            </w:r>
          </w:p>
          <w:p w14:paraId="422DA76D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366,963,886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C7CCD5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ADDC2F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8E5C0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86D0C2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21,377,657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78E49A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AE6C20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ADAD4E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EDE566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A6DD01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67952C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6A110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B1B5CB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C06393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13,274,063</w:t>
            </w:r>
          </w:p>
          <w:p w14:paraId="56B8AD62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36,786,545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E05E2C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100,226,303</w:t>
            </w:r>
          </w:p>
          <w:p w14:paraId="0B898219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366,963,886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50B0D4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39C943F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F02FE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16B2E1B" w14:textId="77777777" w:rsidR="00650AD9" w:rsidRPr="0042437C" w:rsidRDefault="00650AD9" w:rsidP="004A2FD9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42437C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21,377,657</w:t>
            </w:r>
          </w:p>
        </w:tc>
      </w:tr>
    </w:tbl>
    <w:p w14:paraId="0B4872D8" w14:textId="77777777" w:rsidR="00650AD9" w:rsidRDefault="00650AD9" w:rsidP="004A2FD9">
      <w:pPr>
        <w:ind w:right="414"/>
        <w:rPr>
          <w:rFonts w:eastAsia="標楷體"/>
          <w:sz w:val="22"/>
        </w:rPr>
      </w:pPr>
    </w:p>
    <w:p w14:paraId="391334D4" w14:textId="51CDEAC5" w:rsidR="002B3A94" w:rsidRPr="00C0135E" w:rsidRDefault="002B3A94" w:rsidP="00495EC1">
      <w:pPr>
        <w:rPr>
          <w:rFonts w:eastAsia="標楷體"/>
          <w:sz w:val="22"/>
        </w:rPr>
      </w:pPr>
    </w:p>
    <w:sectPr w:rsidR="002B3A94" w:rsidRPr="00C0135E" w:rsidSect="004A2FD9">
      <w:headerReference w:type="default" r:id="rId50"/>
      <w:headerReference w:type="first" r:id="rId51"/>
      <w:pgSz w:w="23814" w:h="16840" w:orient="landscape" w:code="8"/>
      <w:pgMar w:top="1259" w:right="1440" w:bottom="1077" w:left="1440" w:header="851" w:footer="850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AC8AF" w14:textId="77777777" w:rsidR="009B2060" w:rsidRDefault="009B2060">
      <w:r>
        <w:separator/>
      </w:r>
    </w:p>
  </w:endnote>
  <w:endnote w:type="continuationSeparator" w:id="0">
    <w:p w14:paraId="56181121" w14:textId="77777777" w:rsidR="009B2060" w:rsidRDefault="009B2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2E3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9763411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66D38563" w14:textId="415673AA" w:rsidR="009B2060" w:rsidRPr="00104B12" w:rsidRDefault="009B2060">
        <w:pPr>
          <w:pStyle w:val="a5"/>
          <w:jc w:val="center"/>
          <w:rPr>
            <w:rFonts w:ascii="標楷體" w:eastAsia="標楷體" w:hAnsi="標楷體"/>
          </w:rPr>
        </w:pPr>
        <w:r w:rsidRPr="00104B12">
          <w:rPr>
            <w:rFonts w:ascii="標楷體" w:eastAsia="標楷體" w:hAnsi="標楷體"/>
          </w:rPr>
          <w:fldChar w:fldCharType="begin"/>
        </w:r>
        <w:r w:rsidRPr="00104B12">
          <w:rPr>
            <w:rFonts w:ascii="標楷體" w:eastAsia="標楷體" w:hAnsi="標楷體"/>
          </w:rPr>
          <w:instrText>PAGE   \* MERGEFORMAT</w:instrText>
        </w:r>
        <w:r w:rsidRPr="00104B12">
          <w:rPr>
            <w:rFonts w:ascii="標楷體" w:eastAsia="標楷體" w:hAnsi="標楷體"/>
          </w:rPr>
          <w:fldChar w:fldCharType="separate"/>
        </w:r>
        <w:r w:rsidR="00C3369D" w:rsidRPr="00C3369D">
          <w:rPr>
            <w:rFonts w:ascii="標楷體" w:eastAsia="標楷體" w:hAnsi="標楷體"/>
            <w:noProof/>
            <w:lang w:val="zh-TW"/>
          </w:rPr>
          <w:t>2</w:t>
        </w:r>
        <w:r w:rsidRPr="00104B12">
          <w:rPr>
            <w:rFonts w:ascii="標楷體" w:eastAsia="標楷體" w:hAnsi="標楷體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66478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4B3DC229" w14:textId="6AB9AD17" w:rsidR="009B2060" w:rsidRPr="00104B12" w:rsidRDefault="009B2060">
        <w:pPr>
          <w:pStyle w:val="a5"/>
          <w:jc w:val="center"/>
          <w:rPr>
            <w:rFonts w:ascii="標楷體" w:eastAsia="標楷體" w:hAnsi="標楷體"/>
          </w:rPr>
        </w:pPr>
        <w:r w:rsidRPr="00104B12">
          <w:rPr>
            <w:rFonts w:ascii="標楷體" w:eastAsia="標楷體" w:hAnsi="標楷體"/>
          </w:rPr>
          <w:fldChar w:fldCharType="begin"/>
        </w:r>
        <w:r w:rsidRPr="00104B12">
          <w:rPr>
            <w:rFonts w:ascii="標楷體" w:eastAsia="標楷體" w:hAnsi="標楷體"/>
          </w:rPr>
          <w:instrText>PAGE   \* MERGEFORMAT</w:instrText>
        </w:r>
        <w:r w:rsidRPr="00104B12">
          <w:rPr>
            <w:rFonts w:ascii="標楷體" w:eastAsia="標楷體" w:hAnsi="標楷體"/>
          </w:rPr>
          <w:fldChar w:fldCharType="separate"/>
        </w:r>
        <w:r w:rsidR="003C4065" w:rsidRPr="003C4065">
          <w:rPr>
            <w:rFonts w:ascii="標楷體" w:eastAsia="標楷體" w:hAnsi="標楷體"/>
            <w:noProof/>
            <w:lang w:val="zh-TW"/>
          </w:rPr>
          <w:t>29</w:t>
        </w:r>
        <w:r w:rsidRPr="00104B12">
          <w:rPr>
            <w:rFonts w:ascii="標楷體" w:eastAsia="標楷體" w:hAnsi="標楷體"/>
          </w:rPr>
          <w:fldChar w:fldCharType="end"/>
        </w:r>
      </w:p>
    </w:sdtContent>
  </w:sdt>
  <w:p w14:paraId="777F4268" w14:textId="77777777" w:rsidR="009B2060" w:rsidRDefault="009B2060">
    <w:pPr>
      <w:pStyle w:val="a5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6118391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200FBB99" w14:textId="569AF6B5" w:rsidR="009B2060" w:rsidRPr="00104B12" w:rsidRDefault="009B2060">
        <w:pPr>
          <w:pStyle w:val="a5"/>
          <w:jc w:val="center"/>
          <w:rPr>
            <w:rFonts w:ascii="標楷體" w:eastAsia="標楷體" w:hAnsi="標楷體"/>
          </w:rPr>
        </w:pPr>
        <w:r w:rsidRPr="00104B12">
          <w:rPr>
            <w:rFonts w:ascii="標楷體" w:eastAsia="標楷體" w:hAnsi="標楷體"/>
          </w:rPr>
          <w:fldChar w:fldCharType="begin"/>
        </w:r>
        <w:r w:rsidRPr="00104B12">
          <w:rPr>
            <w:rFonts w:ascii="標楷體" w:eastAsia="標楷體" w:hAnsi="標楷體"/>
          </w:rPr>
          <w:instrText>PAGE   \* MERGEFORMAT</w:instrText>
        </w:r>
        <w:r w:rsidRPr="00104B12">
          <w:rPr>
            <w:rFonts w:ascii="標楷體" w:eastAsia="標楷體" w:hAnsi="標楷體"/>
          </w:rPr>
          <w:fldChar w:fldCharType="separate"/>
        </w:r>
        <w:r w:rsidR="003C4065" w:rsidRPr="003C4065">
          <w:rPr>
            <w:rFonts w:ascii="標楷體" w:eastAsia="標楷體" w:hAnsi="標楷體"/>
            <w:noProof/>
            <w:lang w:val="zh-TW"/>
          </w:rPr>
          <w:t>30</w:t>
        </w:r>
        <w:r w:rsidRPr="00104B12">
          <w:rPr>
            <w:rFonts w:ascii="標楷體" w:eastAsia="標楷體" w:hAnsi="標楷體"/>
          </w:rPr>
          <w:fldChar w:fldCharType="end"/>
        </w:r>
      </w:p>
    </w:sdtContent>
  </w:sdt>
  <w:p w14:paraId="4F4F44ED" w14:textId="77777777" w:rsidR="009B2060" w:rsidRDefault="009B206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85F6E" w14:textId="77777777" w:rsidR="009B2060" w:rsidRPr="001416E5" w:rsidRDefault="009B2060" w:rsidP="00FB0D71">
    <w:pPr>
      <w:pStyle w:val="a5"/>
      <w:ind w:firstLine="200"/>
      <w:jc w:val="center"/>
      <w:rPr>
        <w:rFonts w:ascii="標楷體" w:eastAsia="標楷體" w:hAnsi="標楷體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25D90" w14:textId="77777777" w:rsidR="009B2060" w:rsidRDefault="009B2060" w:rsidP="00FB0D71">
    <w:pPr>
      <w:pStyle w:val="a5"/>
      <w:ind w:firstLine="40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BBCA2" w14:textId="77777777" w:rsidR="009B2060" w:rsidRDefault="009B2060" w:rsidP="00FB0D71">
    <w:pPr>
      <w:pStyle w:val="a5"/>
      <w:ind w:firstLine="40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9981937"/>
      <w:docPartObj>
        <w:docPartGallery w:val="Page Numbers (Bottom of Page)"/>
        <w:docPartUnique/>
      </w:docPartObj>
    </w:sdtPr>
    <w:sdtEndPr/>
    <w:sdtContent>
      <w:p w14:paraId="2E5D618F" w14:textId="0C7CA796" w:rsidR="009B2060" w:rsidRDefault="009B2060">
        <w:pPr>
          <w:pStyle w:val="a5"/>
          <w:jc w:val="center"/>
        </w:pPr>
        <w:r w:rsidRPr="00104B12">
          <w:rPr>
            <w:rFonts w:ascii="標楷體" w:eastAsia="標楷體" w:hAnsi="標楷體"/>
          </w:rPr>
          <w:fldChar w:fldCharType="begin"/>
        </w:r>
        <w:r w:rsidRPr="00104B12">
          <w:rPr>
            <w:rFonts w:ascii="標楷體" w:eastAsia="標楷體" w:hAnsi="標楷體"/>
          </w:rPr>
          <w:instrText>PAGE   \* MERGEFORMAT</w:instrText>
        </w:r>
        <w:r w:rsidRPr="00104B12">
          <w:rPr>
            <w:rFonts w:ascii="標楷體" w:eastAsia="標楷體" w:hAnsi="標楷體"/>
          </w:rPr>
          <w:fldChar w:fldCharType="separate"/>
        </w:r>
        <w:r w:rsidR="00C3369D" w:rsidRPr="00C3369D">
          <w:rPr>
            <w:rFonts w:ascii="標楷體" w:eastAsia="標楷體" w:hAnsi="標楷體"/>
            <w:noProof/>
            <w:lang w:val="zh-TW"/>
          </w:rPr>
          <w:t>7</w:t>
        </w:r>
        <w:r w:rsidRPr="00104B12">
          <w:rPr>
            <w:rFonts w:ascii="標楷體" w:eastAsia="標楷體" w:hAnsi="標楷體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8E934" w14:textId="77777777" w:rsidR="009B2060" w:rsidRDefault="009B2060" w:rsidP="00FB0D71">
    <w:pPr>
      <w:pStyle w:val="a5"/>
      <w:ind w:right="360" w:firstLine="360"/>
      <w:jc w:val="cen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8C22B" w14:textId="42FE821D" w:rsidR="009B2060" w:rsidRDefault="009B2060" w:rsidP="00FB0D71">
    <w:pPr>
      <w:pStyle w:val="a5"/>
      <w:ind w:right="360" w:firstLine="360"/>
      <w:jc w:val="center"/>
    </w:pPr>
    <w:r w:rsidRPr="003C08EA">
      <w:rPr>
        <w:rStyle w:val="af0"/>
        <w:rFonts w:ascii="標楷體" w:eastAsia="標楷體" w:hAnsi="標楷體"/>
      </w:rPr>
      <w:fldChar w:fldCharType="begin"/>
    </w:r>
    <w:r w:rsidRPr="003C08EA">
      <w:rPr>
        <w:rStyle w:val="af0"/>
        <w:rFonts w:ascii="標楷體" w:eastAsia="標楷體" w:hAnsi="標楷體"/>
      </w:rPr>
      <w:instrText xml:space="preserve"> PAGE </w:instrText>
    </w:r>
    <w:r w:rsidRPr="003C08EA">
      <w:rPr>
        <w:rStyle w:val="af0"/>
        <w:rFonts w:ascii="標楷體" w:eastAsia="標楷體" w:hAnsi="標楷體"/>
      </w:rPr>
      <w:fldChar w:fldCharType="separate"/>
    </w:r>
    <w:r w:rsidR="00C3369D">
      <w:rPr>
        <w:rStyle w:val="af0"/>
        <w:rFonts w:ascii="標楷體" w:eastAsia="標楷體" w:hAnsi="標楷體"/>
        <w:noProof/>
      </w:rPr>
      <w:t>12</w:t>
    </w:r>
    <w:r w:rsidRPr="003C08EA">
      <w:rPr>
        <w:rStyle w:val="af0"/>
        <w:rFonts w:ascii="標楷體" w:eastAsia="標楷體" w:hAnsi="標楷體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4507984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61EE6BDD" w14:textId="38C08CEB" w:rsidR="009B2060" w:rsidRPr="00104B12" w:rsidRDefault="009B2060">
        <w:pPr>
          <w:pStyle w:val="a5"/>
          <w:jc w:val="center"/>
          <w:rPr>
            <w:rFonts w:ascii="標楷體" w:eastAsia="標楷體" w:hAnsi="標楷體"/>
          </w:rPr>
        </w:pPr>
        <w:r w:rsidRPr="00104B12">
          <w:rPr>
            <w:rFonts w:ascii="標楷體" w:eastAsia="標楷體" w:hAnsi="標楷體"/>
          </w:rPr>
          <w:fldChar w:fldCharType="begin"/>
        </w:r>
        <w:r w:rsidRPr="00104B12">
          <w:rPr>
            <w:rFonts w:ascii="標楷體" w:eastAsia="標楷體" w:hAnsi="標楷體"/>
          </w:rPr>
          <w:instrText>PAGE   \* MERGEFORMAT</w:instrText>
        </w:r>
        <w:r w:rsidRPr="00104B12">
          <w:rPr>
            <w:rFonts w:ascii="標楷體" w:eastAsia="標楷體" w:hAnsi="標楷體"/>
          </w:rPr>
          <w:fldChar w:fldCharType="separate"/>
        </w:r>
        <w:r w:rsidR="00C3369D" w:rsidRPr="00C3369D">
          <w:rPr>
            <w:rFonts w:ascii="標楷體" w:eastAsia="標楷體" w:hAnsi="標楷體"/>
            <w:noProof/>
            <w:lang w:val="zh-TW"/>
          </w:rPr>
          <w:t>20</w:t>
        </w:r>
        <w:r w:rsidRPr="00104B12">
          <w:rPr>
            <w:rFonts w:ascii="標楷體" w:eastAsia="標楷體" w:hAnsi="標楷體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A51E0" w14:textId="77777777" w:rsidR="009B2060" w:rsidRDefault="009B206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BC9F1" w14:textId="77777777" w:rsidR="009B2060" w:rsidRDefault="009B2060">
      <w:r>
        <w:separator/>
      </w:r>
    </w:p>
  </w:footnote>
  <w:footnote w:type="continuationSeparator" w:id="0">
    <w:p w14:paraId="2010992B" w14:textId="77777777" w:rsidR="009B2060" w:rsidRDefault="009B2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B616A" w14:textId="726C9009" w:rsidR="009B2060" w:rsidRPr="00226FAD" w:rsidRDefault="009B2060" w:rsidP="00226FAD">
    <w:pPr>
      <w:pStyle w:val="a3"/>
      <w:jc w:val="center"/>
    </w:pPr>
    <w:r>
      <w:rPr>
        <w:rFonts w:ascii="標楷體" w:eastAsia="標楷體" w:hint="eastAsia"/>
        <w:b/>
        <w:spacing w:val="60"/>
        <w:sz w:val="32"/>
        <w:u w:val="single"/>
      </w:rPr>
      <w:t>拾肆、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r w:rsidRPr="00CD6EBA">
      <w:rPr>
        <w:rFonts w:ascii="標楷體" w:eastAsia="標楷體" w:hAnsi="標楷體" w:hint="eastAsia"/>
        <w:b/>
        <w:spacing w:val="60"/>
        <w:sz w:val="32"/>
        <w:u w:val="single"/>
      </w:rPr>
      <w:t>113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CD6EBA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CD6EBA">
      <w:rPr>
        <w:rFonts w:ascii="標楷體" w:eastAsia="標楷體" w:hAnsi="標楷體"/>
        <w:b/>
        <w:spacing w:val="60"/>
        <w:sz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  <w:r w:rsidRPr="00A112FC">
      <w:rPr>
        <w:rFonts w:ascii="標楷體" w:eastAsia="標楷體" w:hAnsi="標楷體"/>
      </w:rPr>
      <w:t>(續)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29AD5" w14:textId="5B2109B4" w:rsidR="009B2060" w:rsidRPr="00495EC1" w:rsidRDefault="009B2060" w:rsidP="00495EC1">
    <w:pPr>
      <w:pStyle w:val="a3"/>
      <w:ind w:firstLine="400"/>
      <w:jc w:val="center"/>
      <w:rPr>
        <w:rFonts w:ascii="標楷體" w:eastAsia="標楷體" w:hAnsi="標楷體"/>
      </w:rPr>
    </w:pPr>
    <w:r w:rsidRPr="00916789">
      <w:rPr>
        <w:rFonts w:ascii="標楷體" w:eastAsia="標楷體" w:hAnsi="標楷體" w:hint="eastAsia"/>
        <w:b/>
        <w:spacing w:val="60"/>
        <w:sz w:val="32"/>
        <w:u w:val="single"/>
      </w:rPr>
      <w:t>陸</w:t>
    </w:r>
    <w:r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DC114B">
      <w:rPr>
        <w:rFonts w:ascii="標楷體" w:eastAsia="標楷體" w:hAnsi="標楷體"/>
        <w:b/>
        <w:spacing w:val="60"/>
        <w:sz w:val="32"/>
        <w:szCs w:val="32"/>
        <w:u w:val="single"/>
      </w:rPr>
      <w:t>114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C114B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新北市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總決算各主管機關歲入來源別科目決算審定數綜計表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23CFD" w14:textId="77777777" w:rsidR="009B2060" w:rsidRDefault="009B2060" w:rsidP="002343F6">
    <w:pPr>
      <w:pStyle w:val="a5"/>
      <w:ind w:firstLine="400"/>
    </w:pPr>
  </w:p>
  <w:p w14:paraId="78914B0B" w14:textId="679F8621" w:rsidR="009B2060" w:rsidRDefault="009B2060" w:rsidP="002343F6"/>
  <w:p w14:paraId="3CCBBF09" w14:textId="18AF8559" w:rsidR="009B2060" w:rsidRPr="00495EC1" w:rsidRDefault="009B2060" w:rsidP="002343F6">
    <w:pPr>
      <w:pStyle w:val="a3"/>
      <w:ind w:firstLine="400"/>
      <w:jc w:val="center"/>
      <w:rPr>
        <w:rFonts w:ascii="標楷體" w:eastAsia="標楷體" w:hAnsi="標楷體"/>
      </w:rPr>
    </w:pPr>
    <w:r w:rsidRPr="00916789">
      <w:rPr>
        <w:rFonts w:ascii="標楷體" w:eastAsia="標楷體" w:hAnsi="標楷體" w:hint="eastAsia"/>
        <w:b/>
        <w:spacing w:val="60"/>
        <w:sz w:val="32"/>
        <w:u w:val="single"/>
      </w:rPr>
      <w:t>陸</w:t>
    </w:r>
    <w:r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DC114B">
      <w:rPr>
        <w:rFonts w:ascii="標楷體" w:eastAsia="標楷體" w:hAnsi="標楷體"/>
        <w:b/>
        <w:spacing w:val="60"/>
        <w:sz w:val="32"/>
        <w:szCs w:val="32"/>
        <w:u w:val="single"/>
      </w:rPr>
      <w:t>114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C114B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新北市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總決算各主管機關歲入來源別科目決算審定數綜計表</w:t>
    </w:r>
    <w:r w:rsidRPr="008D2FA9">
      <w:rPr>
        <w:rFonts w:ascii="標楷體" w:eastAsia="標楷體" w:hAnsi="標楷體"/>
        <w:sz w:val="24"/>
        <w:szCs w:val="24"/>
      </w:rPr>
      <w:t>(續)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B664B3" w14:textId="77777777" w:rsidR="009B2060" w:rsidRDefault="009B2060">
    <w:pPr>
      <w:jc w:val="center"/>
      <w:rPr>
        <w:rFonts w:ascii="標楷體" w:eastAsia="標楷體"/>
        <w:b/>
        <w:sz w:val="36"/>
        <w:u w:val="single"/>
      </w:rPr>
    </w:pPr>
    <w:r>
      <w:rPr>
        <w:rFonts w:ascii="標楷體" w:eastAsia="標楷體" w:hint="eastAsia"/>
        <w:b/>
        <w:spacing w:val="60"/>
        <w:sz w:val="32"/>
        <w:szCs w:val="32"/>
        <w:u w:val="single"/>
      </w:rPr>
      <w:t>柒、</w:t>
    </w: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>
      <w:rPr>
        <w:rFonts w:ascii="標楷體" w:eastAsia="標楷體" w:hAnsi="標楷體"/>
        <w:b/>
        <w:spacing w:val="60"/>
        <w:sz w:val="32"/>
        <w:szCs w:val="32"/>
        <w:u w:val="single"/>
      </w:rPr>
      <w:t>114</w:t>
    </w: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584A3A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新北市</w:t>
    </w:r>
    <w:r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各主管機關歲出政事別科目決算審定數綜計表</w:t>
    </w:r>
    <w:r w:rsidRPr="00584A3A">
      <w:rPr>
        <w:rFonts w:ascii="標楷體" w:eastAsia="標楷體" w:hAnsi="標楷體"/>
      </w:rPr>
      <w:t>(續)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17D2E" w14:textId="1E684B94" w:rsidR="009B2060" w:rsidRDefault="009B2060">
    <w:pPr>
      <w:jc w:val="center"/>
      <w:rPr>
        <w:rFonts w:ascii="標楷體" w:eastAsia="標楷體"/>
        <w:b/>
        <w:sz w:val="32"/>
        <w:u w:val="single"/>
      </w:rPr>
    </w:pPr>
    <w:r>
      <w:rPr>
        <w:rFonts w:ascii="標楷體" w:eastAsia="標楷體" w:hint="eastAsia"/>
        <w:b/>
        <w:spacing w:val="60"/>
        <w:sz w:val="32"/>
        <w:szCs w:val="32"/>
        <w:u w:val="single"/>
      </w:rPr>
      <w:t>柒、</w:t>
    </w: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>
      <w:rPr>
        <w:rFonts w:ascii="標楷體" w:eastAsia="標楷體" w:hAnsi="標楷體"/>
        <w:b/>
        <w:spacing w:val="60"/>
        <w:sz w:val="32"/>
        <w:szCs w:val="32"/>
        <w:u w:val="single"/>
      </w:rPr>
      <w:t>114</w:t>
    </w: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584A3A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新北市</w:t>
    </w:r>
    <w:r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各主管機關歲出政事別科目決算審定數綜計表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82632" w14:textId="6B717C94" w:rsidR="009B2060" w:rsidRPr="00AC6E8C" w:rsidRDefault="009B2060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 w:rsidRPr="00E24DA9">
      <w:rPr>
        <w:rFonts w:ascii="標楷體" w:eastAsia="標楷體" w:hAnsi="標楷體" w:hint="eastAsia"/>
        <w:b/>
        <w:spacing w:val="60"/>
        <w:sz w:val="32"/>
        <w:szCs w:val="32"/>
        <w:u w:val="single"/>
      </w:rPr>
      <w:t>捌、</w:t>
    </w: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751FF0">
      <w:rPr>
        <w:rFonts w:ascii="標楷體" w:eastAsia="標楷體" w:hAnsi="標楷體"/>
        <w:b/>
        <w:spacing w:val="60"/>
        <w:sz w:val="32"/>
        <w:szCs w:val="32"/>
        <w:u w:val="single"/>
      </w:rPr>
      <w:t>新北市</w:t>
    </w: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總決算各主管機關歲出用途別科目決算審定數綜計表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45E36" w14:textId="77777777" w:rsidR="009B2060" w:rsidRPr="00C92794" w:rsidRDefault="009B2060" w:rsidP="007966A6">
    <w:pPr>
      <w:pStyle w:val="a3"/>
      <w:jc w:val="center"/>
      <w:rPr>
        <w:rFonts w:ascii="標楷體" w:eastAsia="標楷體" w:hAnsi="標楷體"/>
        <w:bCs/>
        <w:spacing w:val="60"/>
        <w:sz w:val="32"/>
        <w:szCs w:val="32"/>
        <w:u w:val="single"/>
      </w:rPr>
    </w:pPr>
    <w:r w:rsidRPr="002C7B73">
      <w:rPr>
        <w:rFonts w:ascii="標楷體" w:eastAsia="標楷體" w:hAnsi="標楷體" w:hint="eastAsia"/>
        <w:b/>
        <w:spacing w:val="60"/>
        <w:sz w:val="32"/>
        <w:szCs w:val="32"/>
        <w:u w:val="single"/>
      </w:rPr>
      <w:t>捌、中華民國</w:t>
    </w:r>
    <w:r w:rsidRPr="002C7B73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r w:rsidRPr="002C7B73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2C7B73">
      <w:rPr>
        <w:rFonts w:ascii="標楷體" w:eastAsia="標楷體" w:hAnsi="標楷體"/>
        <w:b/>
        <w:spacing w:val="60"/>
        <w:sz w:val="32"/>
        <w:szCs w:val="32"/>
        <w:u w:val="single"/>
      </w:rPr>
      <w:t>新北市</w:t>
    </w:r>
    <w:r w:rsidRPr="002C7B73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總決算各主管機關歲出用途別科目決算審定數綜計表</w:t>
    </w:r>
    <w:r w:rsidRPr="00C92794">
      <w:rPr>
        <w:rFonts w:ascii="標楷體" w:eastAsia="標楷體" w:hAnsi="標楷體" w:hint="eastAsia"/>
        <w:bCs/>
        <w:sz w:val="24"/>
        <w:szCs w:val="24"/>
      </w:rPr>
      <w:t>(續</w:t>
    </w:r>
    <w:r w:rsidRPr="00C92794">
      <w:rPr>
        <w:rFonts w:ascii="標楷體" w:eastAsia="標楷體" w:hAnsi="標楷體"/>
        <w:bCs/>
        <w:sz w:val="24"/>
        <w:szCs w:val="24"/>
      </w:rPr>
      <w:t>)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E0F34" w14:textId="77777777" w:rsidR="009B2060" w:rsidRPr="00226FAD" w:rsidRDefault="009B2060" w:rsidP="00226FAD">
    <w:pPr>
      <w:pStyle w:val="a3"/>
      <w:jc w:val="center"/>
    </w:pPr>
    <w:r>
      <w:rPr>
        <w:rFonts w:ascii="標楷體" w:eastAsia="標楷體" w:hint="eastAsia"/>
        <w:b/>
        <w:spacing w:val="60"/>
        <w:sz w:val="32"/>
        <w:u w:val="single"/>
      </w:rPr>
      <w:t>拾肆、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r w:rsidRPr="00CD6EBA">
      <w:rPr>
        <w:rFonts w:ascii="標楷體" w:eastAsia="標楷體" w:hAnsi="標楷體" w:hint="eastAsia"/>
        <w:b/>
        <w:spacing w:val="60"/>
        <w:sz w:val="32"/>
        <w:u w:val="single"/>
      </w:rPr>
      <w:t>113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CD6EBA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CD6EBA">
      <w:rPr>
        <w:rFonts w:ascii="標楷體" w:eastAsia="標楷體" w:hAnsi="標楷體"/>
        <w:b/>
        <w:spacing w:val="60"/>
        <w:sz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  <w:r w:rsidRPr="00A112FC">
      <w:rPr>
        <w:rFonts w:ascii="標楷體" w:eastAsia="標楷體" w:hAnsi="標楷體"/>
      </w:rPr>
      <w:t>(續)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6EFE8D" w14:textId="5A3DDA2A" w:rsidR="009B2060" w:rsidRDefault="009B2060" w:rsidP="003A4C0A">
    <w:pPr>
      <w:pStyle w:val="a3"/>
      <w:jc w:val="center"/>
      <w:rPr>
        <w:rFonts w:ascii="標楷體" w:eastAsia="標楷體" w:hAnsi="標楷體"/>
        <w:b/>
        <w:color w:val="000000"/>
        <w:spacing w:val="20"/>
        <w:sz w:val="32"/>
        <w:szCs w:val="32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玖、</w:t>
    </w:r>
    <w:r w:rsidRPr="00F32556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歲入來源別</w:t>
    </w: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決算審定總表</w:t>
    </w:r>
  </w:p>
  <w:p w14:paraId="217787AC" w14:textId="7F283824" w:rsidR="009B2060" w:rsidRPr="0053612D" w:rsidRDefault="009B2060" w:rsidP="003A4C0A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>
      <w:rPr>
        <w:rFonts w:ascii="標楷體" w:eastAsia="標楷體" w:hint="eastAsia"/>
        <w:b/>
        <w:spacing w:val="60"/>
        <w:sz w:val="32"/>
        <w:u w:val="single"/>
      </w:rPr>
      <w:t>中華民國</w:t>
    </w:r>
    <w:r w:rsidRPr="002B20BA">
      <w:rPr>
        <w:rFonts w:ascii="標楷體" w:eastAsia="標楷體" w:hAnsi="標楷體" w:hint="eastAsia"/>
        <w:b/>
        <w:spacing w:val="60"/>
        <w:sz w:val="32"/>
        <w:u w:val="single"/>
      </w:rPr>
      <w:t>114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2B20BA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>
      <w:rPr>
        <w:rFonts w:ascii="標楷體" w:eastAsia="標楷體" w:hint="eastAsia"/>
        <w:b/>
        <w:spacing w:val="60"/>
        <w:sz w:val="32"/>
        <w:u w:val="single"/>
      </w:rPr>
      <w:t>總決算歲入來源別決算審定總表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86EF5" w14:textId="3D9152A1" w:rsidR="009B2060" w:rsidRDefault="009B2060">
    <w:pPr>
      <w:pStyle w:val="a3"/>
      <w:jc w:val="cent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6B285" w14:textId="77777777" w:rsidR="009B2060" w:rsidRDefault="009B2060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>
      <w:rPr>
        <w:rFonts w:ascii="標楷體" w:eastAsia="標楷體" w:hint="eastAsia"/>
        <w:b/>
        <w:spacing w:val="60"/>
        <w:sz w:val="32"/>
        <w:u w:val="single"/>
      </w:rPr>
      <w:t>中華民國</w:t>
    </w:r>
    <w:r w:rsidRPr="00711CD5">
      <w:rPr>
        <w:rFonts w:ascii="標楷體" w:eastAsia="標楷體" w:hAnsi="標楷體" w:hint="eastAsia"/>
        <w:b/>
        <w:spacing w:val="60"/>
        <w:sz w:val="32"/>
        <w:u w:val="single"/>
      </w:rPr>
      <w:t>114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711CD5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Pr="00711CD5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0B11D" w14:textId="39A110F0" w:rsidR="009B2060" w:rsidRDefault="009B2060" w:rsidP="007C452B">
    <w:pPr>
      <w:pStyle w:val="a3"/>
      <w:jc w:val="center"/>
      <w:rPr>
        <w:rFonts w:ascii="標楷體" w:eastAsia="標楷體"/>
        <w:b/>
        <w:spacing w:val="60"/>
        <w:sz w:val="32"/>
        <w:szCs w:val="32"/>
        <w:u w:val="single"/>
      </w:rPr>
    </w:pPr>
    <w:r>
      <w:rPr>
        <w:rFonts w:ascii="標楷體" w:eastAsia="標楷體" w:hint="eastAsia"/>
        <w:b/>
        <w:spacing w:val="60"/>
        <w:sz w:val="32"/>
        <w:szCs w:val="32"/>
        <w:u w:val="single"/>
      </w:rPr>
      <w:t>壹、總決算修正數</w:t>
    </w:r>
  </w:p>
  <w:p w14:paraId="754502C4" w14:textId="41CA34AA" w:rsidR="009B2060" w:rsidRPr="007C452B" w:rsidRDefault="009B2060" w:rsidP="007C452B">
    <w:pPr>
      <w:pStyle w:val="a3"/>
      <w:jc w:val="center"/>
      <w:rPr>
        <w:sz w:val="32"/>
        <w:szCs w:val="32"/>
      </w:rPr>
    </w:pPr>
    <w:r w:rsidRPr="007966A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Pr="007966A6">
      <w:rPr>
        <w:rFonts w:ascii="標楷體" w:eastAsia="標楷體" w:hint="eastAsia"/>
        <w:b/>
        <w:spacing w:val="60"/>
        <w:sz w:val="32"/>
        <w:szCs w:val="32"/>
        <w:u w:val="single"/>
      </w:rPr>
      <w:t>年度新北市總決算以前年度歲入轉入數決算修正數明細表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29D3A" w14:textId="45A66D19" w:rsidR="009B2060" w:rsidRDefault="009B2060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>
      <w:rPr>
        <w:rFonts w:ascii="標楷體" w:eastAsia="標楷體" w:hint="eastAsia"/>
        <w:b/>
        <w:spacing w:val="60"/>
        <w:sz w:val="32"/>
        <w:u w:val="single"/>
      </w:rPr>
      <w:t>中華民國</w:t>
    </w:r>
    <w:r w:rsidRPr="004A0582">
      <w:rPr>
        <w:rFonts w:ascii="標楷體" w:eastAsia="標楷體" w:hAnsi="標楷體" w:hint="eastAsia"/>
        <w:b/>
        <w:spacing w:val="60"/>
        <w:sz w:val="32"/>
        <w:u w:val="single"/>
      </w:rPr>
      <w:t>114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4A0582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Pr="004A0582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84EA0" w14:textId="77777777" w:rsidR="009B2060" w:rsidRDefault="009B2060" w:rsidP="007966A6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拾</w:t>
    </w:r>
    <w:r w:rsidRPr="00226FAD">
      <w:rPr>
        <w:rFonts w:ascii="標楷體" w:eastAsia="標楷體" w:hint="eastAsia"/>
        <w:b/>
        <w:spacing w:val="60"/>
        <w:sz w:val="32"/>
        <w:u w:val="single"/>
      </w:rPr>
      <w:t>、</w:t>
    </w:r>
    <w:r>
      <w:rPr>
        <w:rFonts w:ascii="標楷體" w:eastAsia="標楷體" w:hint="eastAsia"/>
        <w:b/>
        <w:spacing w:val="60"/>
        <w:sz w:val="32"/>
        <w:u w:val="single"/>
      </w:rPr>
      <w:t>歲出政事別決算審定總表</w:t>
    </w:r>
  </w:p>
  <w:p w14:paraId="45C7A723" w14:textId="77777777" w:rsidR="009B2060" w:rsidRPr="00AE0E0D" w:rsidRDefault="009B2060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一、中華民國</w:t>
    </w:r>
    <w:r w:rsidRPr="00DD4864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/>
        <w:b/>
        <w:spacing w:val="60"/>
        <w:sz w:val="32"/>
        <w:u w:val="single"/>
      </w:rPr>
      <w:t>4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DD4864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>
      <w:rPr>
        <w:rFonts w:ascii="標楷體" w:eastAsia="標楷體" w:hint="eastAsia"/>
        <w:b/>
        <w:spacing w:val="60"/>
        <w:sz w:val="32"/>
        <w:u w:val="single"/>
      </w:rPr>
      <w:t>總決算歲出政事別決算審定總表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D434B" w14:textId="77777777" w:rsidR="009B2060" w:rsidRPr="00226FAD" w:rsidRDefault="009B2060" w:rsidP="00226FAD">
    <w:pPr>
      <w:pStyle w:val="a3"/>
      <w:jc w:val="center"/>
    </w:pPr>
    <w:r>
      <w:rPr>
        <w:rFonts w:ascii="標楷體" w:eastAsia="標楷體" w:hint="eastAsia"/>
        <w:b/>
        <w:spacing w:val="60"/>
        <w:sz w:val="32"/>
        <w:szCs w:val="32"/>
        <w:u w:val="single"/>
      </w:rPr>
      <w:t>二、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11</w:t>
    </w:r>
    <w:r>
      <w:rPr>
        <w:rFonts w:ascii="標楷體" w:eastAsia="標楷體" w:hAnsi="標楷體"/>
        <w:b/>
        <w:spacing w:val="60"/>
        <w:sz w:val="32"/>
        <w:szCs w:val="32"/>
        <w:u w:val="single"/>
      </w:rPr>
      <w:t>4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554BBD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新北市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554BBD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554BBD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989BA" w14:textId="77777777" w:rsidR="009B2060" w:rsidRPr="00AE0E0D" w:rsidRDefault="009B2060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二、</w:t>
    </w:r>
    <w:r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/>
        <w:b/>
        <w:spacing w:val="60"/>
        <w:sz w:val="32"/>
        <w:u w:val="single"/>
      </w:rPr>
      <w:t>4</w:t>
    </w:r>
    <w:r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Pr="00554BBD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554BBD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84606A" w14:textId="77777777" w:rsidR="009B2060" w:rsidRPr="00226FAD" w:rsidRDefault="009B2060" w:rsidP="00226FAD">
    <w:pPr>
      <w:pStyle w:val="a3"/>
      <w:jc w:val="center"/>
    </w:pPr>
    <w:r>
      <w:rPr>
        <w:rFonts w:ascii="標楷體" w:eastAsia="標楷體" w:hint="eastAsia"/>
        <w:b/>
        <w:spacing w:val="60"/>
        <w:sz w:val="32"/>
        <w:u w:val="single"/>
      </w:rPr>
      <w:t>拾肆、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r w:rsidRPr="00CD6EBA">
      <w:rPr>
        <w:rFonts w:ascii="標楷體" w:eastAsia="標楷體" w:hAnsi="標楷體" w:hint="eastAsia"/>
        <w:b/>
        <w:spacing w:val="60"/>
        <w:sz w:val="32"/>
        <w:u w:val="single"/>
      </w:rPr>
      <w:t>113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CD6EBA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CD6EBA">
      <w:rPr>
        <w:rFonts w:ascii="標楷體" w:eastAsia="標楷體" w:hAnsi="標楷體"/>
        <w:b/>
        <w:spacing w:val="60"/>
        <w:sz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  <w:r w:rsidRPr="00A112FC">
      <w:rPr>
        <w:rFonts w:ascii="標楷體" w:eastAsia="標楷體" w:hAnsi="標楷體"/>
      </w:rPr>
      <w:t>(續)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EE7D5" w14:textId="77777777" w:rsidR="009B2060" w:rsidRPr="00AE0E0D" w:rsidRDefault="009B2060" w:rsidP="007966A6">
    <w:pPr>
      <w:pStyle w:val="a3"/>
      <w:jc w:val="center"/>
      <w:rPr>
        <w:rFonts w:ascii="標楷體" w:eastAsia="標楷體" w:hAnsi="標楷體"/>
        <w:b/>
        <w:spacing w:val="60"/>
        <w:sz w:val="32"/>
        <w:szCs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三、</w:t>
    </w:r>
    <w:r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/>
        <w:b/>
        <w:spacing w:val="60"/>
        <w:sz w:val="32"/>
        <w:u w:val="single"/>
      </w:rPr>
      <w:t>4</w:t>
    </w:r>
    <w:r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Pr="00554BBD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>
      <w:rPr>
        <w:rFonts w:ascii="標楷體" w:eastAsia="標楷體" w:hint="eastAsia"/>
        <w:b/>
        <w:spacing w:val="60"/>
        <w:sz w:val="32"/>
        <w:u w:val="single"/>
      </w:rPr>
      <w:t>資本</w:t>
    </w:r>
    <w:r w:rsidRPr="00554BBD">
      <w:rPr>
        <w:rFonts w:ascii="標楷體" w:eastAsia="標楷體" w:hAnsi="標楷體" w:hint="eastAsia"/>
        <w:b/>
        <w:spacing w:val="60"/>
        <w:sz w:val="32"/>
        <w:u w:val="single"/>
      </w:rPr>
      <w:t>門</w:t>
    </w:r>
    <w:r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FCE1B" w14:textId="77777777" w:rsidR="009B2060" w:rsidRPr="0014117E" w:rsidRDefault="009B2060">
    <w:pPr>
      <w:pStyle w:val="a3"/>
      <w:jc w:val="center"/>
      <w:rPr>
        <w:sz w:val="32"/>
        <w:szCs w:val="32"/>
      </w:rPr>
    </w:pPr>
    <w:r>
      <w:rPr>
        <w:rFonts w:ascii="標楷體" w:eastAsia="標楷體" w:hint="eastAsia"/>
        <w:b/>
        <w:spacing w:val="60"/>
        <w:sz w:val="32"/>
        <w:u w:val="single"/>
      </w:rPr>
      <w:t>拾壹、中華民國</w:t>
    </w:r>
    <w:r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Pr="0014117E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14117E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新北市</w:t>
    </w:r>
    <w:r w:rsidRPr="0014117E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總決算歲出機關別決算審定總表</w:t>
    </w:r>
    <w:r w:rsidRPr="006C1DE0">
      <w:rPr>
        <w:rFonts w:ascii="標楷體" w:eastAsia="標楷體" w:hAnsi="標楷體" w:hint="eastAsia"/>
        <w:sz w:val="24"/>
        <w:szCs w:val="24"/>
      </w:rPr>
      <w:t>(續</w:t>
    </w:r>
    <w:r w:rsidRPr="006C1DE0">
      <w:rPr>
        <w:rFonts w:ascii="標楷體" w:eastAsia="標楷體" w:hAnsi="標楷體"/>
        <w:sz w:val="24"/>
        <w:szCs w:val="24"/>
      </w:rPr>
      <w:t>)</w: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AFF4D" w14:textId="77777777" w:rsidR="009B2060" w:rsidRDefault="009B2060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拾壹、中華民國</w:t>
    </w:r>
    <w:r w:rsidRPr="000F50C3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4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0F50C3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>
      <w:rPr>
        <w:rFonts w:ascii="標楷體" w:eastAsia="標楷體" w:hint="eastAsia"/>
        <w:b/>
        <w:spacing w:val="60"/>
        <w:sz w:val="32"/>
        <w:u w:val="single"/>
      </w:rPr>
      <w:t>總決算歲出機關別決算審定總表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C0472" w14:textId="77777777" w:rsidR="009B2060" w:rsidRDefault="009B2060">
    <w:pPr>
      <w:pStyle w:val="a3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CF325" w14:textId="77777777" w:rsidR="009B2060" w:rsidRDefault="009B2060">
    <w:pPr>
      <w:jc w:val="center"/>
    </w:pPr>
    <w:r w:rsidRPr="00B20FC8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B20FC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B20FC8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新北市</w:t>
    </w: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總決算以前年度歲入來源別轉入數決算審定總表</w:t>
    </w:r>
    <w:r w:rsidRPr="00B20FC8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C123F" w14:textId="5F69EA10" w:rsidR="009B2060" w:rsidRPr="007C452B" w:rsidRDefault="009B2060" w:rsidP="007C452B">
    <w:pPr>
      <w:pStyle w:val="a3"/>
      <w:jc w:val="center"/>
      <w:rPr>
        <w:sz w:val="32"/>
        <w:szCs w:val="32"/>
      </w:rPr>
    </w:pPr>
    <w:r w:rsidRPr="001A0836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貳、</w:t>
    </w:r>
    <w:r w:rsidRPr="003922B2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r>
      <w:rPr>
        <w:rFonts w:ascii="標楷體" w:eastAsia="標楷體" w:hAnsi="標楷體"/>
        <w:b/>
        <w:spacing w:val="60"/>
        <w:sz w:val="32"/>
        <w:szCs w:val="32"/>
        <w:u w:val="single"/>
      </w:rPr>
      <w:t>114</w:t>
    </w:r>
    <w:r w:rsidRPr="003922B2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>
      <w:rPr>
        <w:rFonts w:ascii="標楷體" w:eastAsia="標楷體" w:hAnsi="標楷體"/>
        <w:b/>
        <w:spacing w:val="60"/>
        <w:sz w:val="32"/>
        <w:szCs w:val="32"/>
        <w:u w:val="single"/>
      </w:rPr>
      <w:t>新北市</w:t>
    </w:r>
    <w:r w:rsidRPr="003922B2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總決算審定後歲入歲出性質及餘絀簡明比較分析表</w: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EC366" w14:textId="0A29D086" w:rsidR="009B2060" w:rsidRDefault="009B2060">
    <w:pPr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拾貳、</w:t>
    </w:r>
    <w:r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r w:rsidRPr="00B20FC8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4</w:t>
    </w:r>
    <w:r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Pr="00B20FC8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總決算以前年度歲入來源別轉入數決算審定總表</w: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2845E" w14:textId="2790A30E" w:rsidR="009B2060" w:rsidRDefault="009B2060">
    <w:pPr>
      <w:jc w:val="center"/>
    </w:pPr>
    <w:r>
      <w:rPr>
        <w:rFonts w:ascii="標楷體" w:eastAsia="標楷體" w:hAnsi="標楷體" w:hint="eastAsia"/>
        <w:b/>
        <w:spacing w:val="60"/>
        <w:sz w:val="32"/>
        <w:u w:val="single"/>
      </w:rPr>
      <w:t>拾參、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r w:rsidRPr="00A112F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A112FC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新北市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A112FC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A112FC">
      <w:rPr>
        <w:rFonts w:ascii="標楷體" w:eastAsia="標楷體" w:hAnsi="標楷體"/>
      </w:rPr>
      <w:t>(續)</w:t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B6037" w14:textId="448E8CDC" w:rsidR="009B2060" w:rsidRDefault="009B2060">
    <w:pPr>
      <w:jc w:val="center"/>
      <w:rPr>
        <w:rFonts w:ascii="標楷體" w:eastAsia="標楷體" w:hAnsi="標楷體"/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拾參、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r w:rsidRPr="00A112FC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4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A112FC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A112FC">
      <w:rPr>
        <w:rFonts w:ascii="標楷體" w:eastAsia="標楷體" w:hAnsi="標楷體"/>
        <w:b/>
        <w:spacing w:val="60"/>
        <w:sz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A7B6B" w14:textId="5624278E" w:rsidR="009B2060" w:rsidRDefault="009B2060">
    <w:pPr>
      <w:jc w:val="center"/>
    </w:pP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拾肆、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r w:rsidRPr="00CD6EB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CD6EBA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新北市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CD6EBA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CD6EBA">
      <w:rPr>
        <w:rFonts w:ascii="標楷體" w:eastAsia="標楷體" w:hAnsi="標楷體"/>
      </w:rPr>
      <w:t>(續)</w:t>
    </w: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2A2B9" w14:textId="42099A63" w:rsidR="009B2060" w:rsidRDefault="009B2060">
    <w:pPr>
      <w:jc w:val="center"/>
      <w:rPr>
        <w:rFonts w:ascii="標楷體" w:eastAsia="標楷體" w:hAnsi="標楷體"/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拾肆、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r w:rsidRPr="00CD6EBA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4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CD6EBA">
      <w:rPr>
        <w:rFonts w:ascii="標楷體" w:eastAsia="標楷體" w:hAnsi="標楷體" w:hint="eastAsia"/>
        <w:b/>
        <w:spacing w:val="60"/>
        <w:sz w:val="32"/>
        <w:u w:val="single"/>
      </w:rPr>
      <w:t>新北市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CD6EBA">
      <w:rPr>
        <w:rFonts w:ascii="標楷體" w:eastAsia="標楷體" w:hAnsi="標楷體"/>
        <w:b/>
        <w:spacing w:val="60"/>
        <w:sz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8DE3B" w14:textId="77777777" w:rsidR="009B2060" w:rsidRPr="00F05AF4" w:rsidRDefault="009B2060" w:rsidP="00FB0D71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B4484" w14:textId="2BB1E8C2" w:rsidR="009B2060" w:rsidRPr="007C452B" w:rsidRDefault="009B2060" w:rsidP="007C452B">
    <w:pPr>
      <w:pStyle w:val="a3"/>
      <w:jc w:val="center"/>
      <w:rPr>
        <w:sz w:val="32"/>
        <w:szCs w:val="32"/>
      </w:rPr>
    </w:pPr>
    <w:bookmarkStart w:id="1" w:name="RANGE!A1:D21"/>
    <w:r>
      <w:rPr>
        <w:rFonts w:ascii="標楷體" w:eastAsia="標楷體" w:hint="eastAsia"/>
        <w:b/>
        <w:spacing w:val="60"/>
        <w:sz w:val="32"/>
        <w:u w:val="single"/>
      </w:rPr>
      <w:t>參、新北市</w:t>
    </w:r>
    <w:r w:rsidRPr="00696CF3">
      <w:rPr>
        <w:rFonts w:ascii="標楷體" w:eastAsia="標楷體" w:hint="eastAsia"/>
        <w:b/>
        <w:spacing w:val="60"/>
        <w:sz w:val="32"/>
        <w:u w:val="single"/>
      </w:rPr>
      <w:t>總決算</w:t>
    </w:r>
    <w:bookmarkEnd w:id="1"/>
    <w:r w:rsidRPr="00696CF3">
      <w:rPr>
        <w:rFonts w:ascii="標楷體" w:eastAsia="標楷體" w:hint="eastAsia"/>
        <w:b/>
        <w:spacing w:val="60"/>
        <w:sz w:val="32"/>
        <w:u w:val="single"/>
      </w:rPr>
      <w:t>審定後累計餘絀計算表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C46F6" w14:textId="77777777" w:rsidR="009B2060" w:rsidRDefault="009B2060" w:rsidP="00FB0D71">
    <w:pPr>
      <w:pStyle w:val="a3"/>
      <w:ind w:firstLine="40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2DCCB" w14:textId="08612491" w:rsidR="009B2060" w:rsidRDefault="009B2060" w:rsidP="006A112D">
    <w:pPr>
      <w:pStyle w:val="a3"/>
      <w:ind w:firstLine="400"/>
      <w:jc w:val="center"/>
    </w:pPr>
    <w:r w:rsidRPr="00916789">
      <w:rPr>
        <w:rFonts w:ascii="標楷體" w:eastAsia="標楷體" w:hAnsi="標楷體" w:hint="eastAsia"/>
        <w:b/>
        <w:spacing w:val="60"/>
        <w:sz w:val="32"/>
        <w:u w:val="single"/>
      </w:rPr>
      <w:t>陸</w:t>
    </w:r>
    <w:r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DC114B">
      <w:rPr>
        <w:rFonts w:ascii="標楷體" w:eastAsia="標楷體" w:hAnsi="標楷體"/>
        <w:b/>
        <w:spacing w:val="60"/>
        <w:sz w:val="32"/>
        <w:szCs w:val="32"/>
        <w:u w:val="single"/>
      </w:rPr>
      <w:t>114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C114B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新北市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總決算各主管機關歲入來源別科目決算審定數綜計表</w:t>
    </w:r>
    <w:r w:rsidRPr="008D2FA9">
      <w:rPr>
        <w:rFonts w:ascii="標楷體" w:eastAsia="標楷體" w:hAnsi="標楷體"/>
        <w:sz w:val="24"/>
        <w:szCs w:val="24"/>
      </w:rPr>
      <w:t>(續)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C220D" w14:textId="1340B66C" w:rsidR="009B2060" w:rsidRPr="006A112D" w:rsidRDefault="009B2060" w:rsidP="00495EC1">
    <w:pPr>
      <w:pStyle w:val="a3"/>
      <w:ind w:firstLine="400"/>
      <w:jc w:val="center"/>
      <w:rPr>
        <w:rFonts w:ascii="標楷體" w:eastAsia="標楷體" w:hAnsi="標楷體"/>
      </w:rPr>
    </w:pPr>
    <w:r w:rsidRPr="006A112D">
      <w:rPr>
        <w:rFonts w:ascii="標楷體" w:eastAsia="標楷體" w:hAnsi="標楷體"/>
        <w:b/>
        <w:spacing w:val="60"/>
        <w:sz w:val="32"/>
        <w:szCs w:val="32"/>
        <w:u w:val="single"/>
      </w:rPr>
      <w:t>肆、新北</w:t>
    </w:r>
    <w:r w:rsidRPr="006A112D">
      <w:rPr>
        <w:rFonts w:ascii="標楷體" w:eastAsia="標楷體" w:hAnsi="標楷體" w:hint="eastAsia"/>
        <w:b/>
        <w:spacing w:val="60"/>
        <w:sz w:val="32"/>
        <w:szCs w:val="32"/>
        <w:u w:val="single"/>
      </w:rPr>
      <w:t>市總決算審定後平衡表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0A2C2" w14:textId="77777777" w:rsidR="009B2060" w:rsidRPr="00F066C0" w:rsidRDefault="009B2060" w:rsidP="00495EC1">
    <w:pPr>
      <w:pStyle w:val="a3"/>
      <w:ind w:firstLine="400"/>
      <w:jc w:val="center"/>
      <w:rPr>
        <w:rFonts w:ascii="標楷體" w:eastAsia="標楷體" w:hAnsi="標楷體"/>
        <w:b/>
      </w:rPr>
    </w:pPr>
    <w:r w:rsidRPr="00F066C0">
      <w:rPr>
        <w:rFonts w:ascii="標楷體" w:eastAsia="標楷體" w:hAnsi="標楷體" w:hint="eastAsia"/>
        <w:b/>
        <w:spacing w:val="60"/>
        <w:kern w:val="0"/>
        <w:sz w:val="32"/>
        <w:szCs w:val="32"/>
        <w:u w:val="single"/>
      </w:rPr>
      <w:t>伍、中華民國</w:t>
    </w:r>
    <w:r w:rsidRPr="00F066C0">
      <w:rPr>
        <w:rFonts w:ascii="標楷體" w:eastAsia="標楷體" w:hAnsi="標楷體" w:hint="eastAsia"/>
        <w:b/>
        <w:color w:val="000000"/>
        <w:spacing w:val="60"/>
        <w:kern w:val="0"/>
        <w:sz w:val="32"/>
        <w:szCs w:val="32"/>
        <w:u w:val="single"/>
      </w:rPr>
      <w:t>114年度</w:t>
    </w:r>
    <w:r w:rsidRPr="00F066C0">
      <w:rPr>
        <w:rFonts w:ascii="標楷體" w:eastAsia="標楷體" w:hAnsi="標楷體"/>
        <w:b/>
        <w:color w:val="000000"/>
        <w:spacing w:val="60"/>
        <w:kern w:val="0"/>
        <w:sz w:val="32"/>
        <w:szCs w:val="32"/>
        <w:u w:val="single"/>
      </w:rPr>
      <w:t>新北市</w:t>
    </w:r>
    <w:r w:rsidRPr="00F066C0">
      <w:rPr>
        <w:rFonts w:ascii="標楷體" w:eastAsia="標楷體" w:hAnsi="標楷體" w:hint="eastAsia"/>
        <w:b/>
        <w:spacing w:val="60"/>
        <w:kern w:val="0"/>
        <w:sz w:val="32"/>
        <w:szCs w:val="32"/>
        <w:u w:val="single"/>
      </w:rPr>
      <w:t>總決算審定後收入支出表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A94"/>
    <w:rsid w:val="0001387C"/>
    <w:rsid w:val="00037D4C"/>
    <w:rsid w:val="000421FC"/>
    <w:rsid w:val="00076570"/>
    <w:rsid w:val="00093F87"/>
    <w:rsid w:val="000B6962"/>
    <w:rsid w:val="000F6495"/>
    <w:rsid w:val="000F72E6"/>
    <w:rsid w:val="00104B12"/>
    <w:rsid w:val="0011245E"/>
    <w:rsid w:val="00115658"/>
    <w:rsid w:val="00123393"/>
    <w:rsid w:val="00141A1C"/>
    <w:rsid w:val="001520F4"/>
    <w:rsid w:val="00186D39"/>
    <w:rsid w:val="001A3FC3"/>
    <w:rsid w:val="001A4501"/>
    <w:rsid w:val="001A76E5"/>
    <w:rsid w:val="001E3BBC"/>
    <w:rsid w:val="00200504"/>
    <w:rsid w:val="002177A6"/>
    <w:rsid w:val="0022447D"/>
    <w:rsid w:val="00226FAD"/>
    <w:rsid w:val="002343F6"/>
    <w:rsid w:val="002812A9"/>
    <w:rsid w:val="00281859"/>
    <w:rsid w:val="00282FAF"/>
    <w:rsid w:val="002855F7"/>
    <w:rsid w:val="00286224"/>
    <w:rsid w:val="00296EC0"/>
    <w:rsid w:val="002B3A94"/>
    <w:rsid w:val="002C7B73"/>
    <w:rsid w:val="002D5914"/>
    <w:rsid w:val="003273C9"/>
    <w:rsid w:val="0035077E"/>
    <w:rsid w:val="003546D3"/>
    <w:rsid w:val="00363A61"/>
    <w:rsid w:val="0036570A"/>
    <w:rsid w:val="00365F85"/>
    <w:rsid w:val="00391503"/>
    <w:rsid w:val="003A4C0A"/>
    <w:rsid w:val="003B1DD1"/>
    <w:rsid w:val="003B2C6F"/>
    <w:rsid w:val="003C4065"/>
    <w:rsid w:val="003D23B5"/>
    <w:rsid w:val="003F2837"/>
    <w:rsid w:val="003F55FF"/>
    <w:rsid w:val="003F5F3A"/>
    <w:rsid w:val="004128B1"/>
    <w:rsid w:val="00415136"/>
    <w:rsid w:val="00441C18"/>
    <w:rsid w:val="004536CB"/>
    <w:rsid w:val="00454FDE"/>
    <w:rsid w:val="004555DF"/>
    <w:rsid w:val="00473479"/>
    <w:rsid w:val="00495EC1"/>
    <w:rsid w:val="004A2FD9"/>
    <w:rsid w:val="004D1C2C"/>
    <w:rsid w:val="0052407D"/>
    <w:rsid w:val="005334C6"/>
    <w:rsid w:val="00535F9A"/>
    <w:rsid w:val="00541DAC"/>
    <w:rsid w:val="00541DF0"/>
    <w:rsid w:val="00551317"/>
    <w:rsid w:val="0058614B"/>
    <w:rsid w:val="00586273"/>
    <w:rsid w:val="00594B13"/>
    <w:rsid w:val="005B7A35"/>
    <w:rsid w:val="005C49FF"/>
    <w:rsid w:val="00623397"/>
    <w:rsid w:val="00624253"/>
    <w:rsid w:val="00636507"/>
    <w:rsid w:val="00645188"/>
    <w:rsid w:val="00650AD9"/>
    <w:rsid w:val="006719BE"/>
    <w:rsid w:val="00677824"/>
    <w:rsid w:val="00682451"/>
    <w:rsid w:val="00683A8D"/>
    <w:rsid w:val="006A112D"/>
    <w:rsid w:val="006A4F95"/>
    <w:rsid w:val="006A55FD"/>
    <w:rsid w:val="006C7169"/>
    <w:rsid w:val="0073487B"/>
    <w:rsid w:val="0073634A"/>
    <w:rsid w:val="007966A6"/>
    <w:rsid w:val="007A2CB1"/>
    <w:rsid w:val="007A4B9F"/>
    <w:rsid w:val="007B47EC"/>
    <w:rsid w:val="007C238C"/>
    <w:rsid w:val="007C452B"/>
    <w:rsid w:val="007E3221"/>
    <w:rsid w:val="007F7BE3"/>
    <w:rsid w:val="00801F47"/>
    <w:rsid w:val="00807858"/>
    <w:rsid w:val="008136CF"/>
    <w:rsid w:val="00823AF2"/>
    <w:rsid w:val="00832043"/>
    <w:rsid w:val="00832CB3"/>
    <w:rsid w:val="008463CC"/>
    <w:rsid w:val="008A69FE"/>
    <w:rsid w:val="008E223A"/>
    <w:rsid w:val="008E3E14"/>
    <w:rsid w:val="008F561C"/>
    <w:rsid w:val="00937AF2"/>
    <w:rsid w:val="009452F9"/>
    <w:rsid w:val="00957729"/>
    <w:rsid w:val="00977653"/>
    <w:rsid w:val="009A556C"/>
    <w:rsid w:val="009A7122"/>
    <w:rsid w:val="009B2060"/>
    <w:rsid w:val="009C0F39"/>
    <w:rsid w:val="009D79E7"/>
    <w:rsid w:val="00A04CEA"/>
    <w:rsid w:val="00A211DB"/>
    <w:rsid w:val="00A41D0E"/>
    <w:rsid w:val="00A66E92"/>
    <w:rsid w:val="00A741B1"/>
    <w:rsid w:val="00A77FF3"/>
    <w:rsid w:val="00AA00DA"/>
    <w:rsid w:val="00AB5D43"/>
    <w:rsid w:val="00AC6E8C"/>
    <w:rsid w:val="00AE0E0D"/>
    <w:rsid w:val="00B04024"/>
    <w:rsid w:val="00B51E9E"/>
    <w:rsid w:val="00B627A8"/>
    <w:rsid w:val="00B82CC7"/>
    <w:rsid w:val="00BA0B19"/>
    <w:rsid w:val="00BD684D"/>
    <w:rsid w:val="00BE07CB"/>
    <w:rsid w:val="00BF5328"/>
    <w:rsid w:val="00C0135E"/>
    <w:rsid w:val="00C01D57"/>
    <w:rsid w:val="00C1768C"/>
    <w:rsid w:val="00C3369D"/>
    <w:rsid w:val="00C404E8"/>
    <w:rsid w:val="00C66AE4"/>
    <w:rsid w:val="00C7432A"/>
    <w:rsid w:val="00C80D70"/>
    <w:rsid w:val="00C9254A"/>
    <w:rsid w:val="00C92794"/>
    <w:rsid w:val="00C941DD"/>
    <w:rsid w:val="00CC3054"/>
    <w:rsid w:val="00CF23D9"/>
    <w:rsid w:val="00CF263F"/>
    <w:rsid w:val="00CF780E"/>
    <w:rsid w:val="00D14D57"/>
    <w:rsid w:val="00D50B63"/>
    <w:rsid w:val="00D5504A"/>
    <w:rsid w:val="00D84E0C"/>
    <w:rsid w:val="00D86909"/>
    <w:rsid w:val="00DA5C9E"/>
    <w:rsid w:val="00DD130F"/>
    <w:rsid w:val="00DD5AA0"/>
    <w:rsid w:val="00DF119A"/>
    <w:rsid w:val="00E00D67"/>
    <w:rsid w:val="00E02102"/>
    <w:rsid w:val="00E11033"/>
    <w:rsid w:val="00E13D8F"/>
    <w:rsid w:val="00E1746F"/>
    <w:rsid w:val="00E22E70"/>
    <w:rsid w:val="00E3155B"/>
    <w:rsid w:val="00E445A0"/>
    <w:rsid w:val="00E65C46"/>
    <w:rsid w:val="00E745B4"/>
    <w:rsid w:val="00E81B9D"/>
    <w:rsid w:val="00E85938"/>
    <w:rsid w:val="00E93238"/>
    <w:rsid w:val="00EA0ABF"/>
    <w:rsid w:val="00EA3802"/>
    <w:rsid w:val="00EB11ED"/>
    <w:rsid w:val="00EE6885"/>
    <w:rsid w:val="00F066C0"/>
    <w:rsid w:val="00F15295"/>
    <w:rsid w:val="00F42AB4"/>
    <w:rsid w:val="00F43A22"/>
    <w:rsid w:val="00F5686C"/>
    <w:rsid w:val="00F5761C"/>
    <w:rsid w:val="00FA2939"/>
    <w:rsid w:val="00FB0D71"/>
    <w:rsid w:val="00FB5866"/>
    <w:rsid w:val="00FD45BF"/>
    <w:rsid w:val="00FE1910"/>
    <w:rsid w:val="00FE4FB3"/>
    <w:rsid w:val="00FE6227"/>
    <w:rsid w:val="00FE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57372E1F"/>
  <w15:chartTrackingRefBased/>
  <w15:docId w15:val="{EBF32E5C-28D4-4A48-A090-6455671EA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FB5866"/>
    <w:pPr>
      <w:keepNext/>
      <w:jc w:val="right"/>
      <w:outlineLvl w:val="0"/>
    </w:pPr>
    <w:rPr>
      <w:rFonts w:ascii="標楷體" w:eastAsia="標楷體"/>
      <w:b/>
      <w:bCs/>
      <w:spacing w:val="-1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2005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00504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9">
    <w:name w:val="表頭"/>
    <w:basedOn w:val="a"/>
    <w:rsid w:val="00C941DD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3">
    <w:name w:val="表格欄3數字"/>
    <w:basedOn w:val="a"/>
    <w:link w:val="31"/>
    <w:rsid w:val="00C941DD"/>
    <w:pPr>
      <w:jc w:val="right"/>
    </w:pPr>
    <w:rPr>
      <w:rFonts w:ascii="細明體" w:eastAsia="細明體" w:hAnsi="Arial"/>
      <w:b/>
      <w:w w:val="90"/>
      <w:sz w:val="18"/>
    </w:rPr>
  </w:style>
  <w:style w:type="character" w:customStyle="1" w:styleId="31">
    <w:name w:val="表格欄3數字 字元1"/>
    <w:link w:val="3"/>
    <w:uiPriority w:val="99"/>
    <w:locked/>
    <w:rsid w:val="00C941DD"/>
    <w:rPr>
      <w:rFonts w:ascii="細明體" w:eastAsia="細明體" w:hAnsi="Arial"/>
      <w:b/>
      <w:w w:val="90"/>
      <w:kern w:val="2"/>
      <w:sz w:val="18"/>
    </w:rPr>
  </w:style>
  <w:style w:type="paragraph" w:customStyle="1" w:styleId="1-32">
    <w:name w:val="表格欄1-3退2"/>
    <w:basedOn w:val="a"/>
    <w:uiPriority w:val="99"/>
    <w:rsid w:val="00C941DD"/>
    <w:pPr>
      <w:ind w:firstLineChars="200" w:firstLine="200"/>
      <w:jc w:val="distribute"/>
    </w:pPr>
    <w:rPr>
      <w:rFonts w:eastAsia="標楷體"/>
      <w:sz w:val="18"/>
    </w:rPr>
  </w:style>
  <w:style w:type="paragraph" w:customStyle="1" w:styleId="4">
    <w:name w:val="欄4（原因分析） 字元"/>
    <w:basedOn w:val="a"/>
    <w:uiPriority w:val="99"/>
    <w:rsid w:val="00C941DD"/>
    <w:pPr>
      <w:jc w:val="both"/>
    </w:pPr>
    <w:rPr>
      <w:rFonts w:ascii="標楷體" w:eastAsia="標楷體" w:cs="新細明體"/>
      <w:w w:val="90"/>
      <w:sz w:val="18"/>
      <w:szCs w:val="18"/>
    </w:rPr>
  </w:style>
  <w:style w:type="character" w:customStyle="1" w:styleId="a6">
    <w:name w:val="頁尾 字元"/>
    <w:link w:val="a5"/>
    <w:uiPriority w:val="99"/>
    <w:locked/>
    <w:rsid w:val="00C941DD"/>
    <w:rPr>
      <w:kern w:val="2"/>
    </w:rPr>
  </w:style>
  <w:style w:type="paragraph" w:styleId="aa">
    <w:name w:val="Body Text"/>
    <w:basedOn w:val="a"/>
    <w:link w:val="11"/>
    <w:uiPriority w:val="99"/>
    <w:rsid w:val="00C941DD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b">
    <w:name w:val="本文 字元"/>
    <w:basedOn w:val="a0"/>
    <w:uiPriority w:val="99"/>
    <w:semiHidden/>
    <w:rsid w:val="00C941DD"/>
    <w:rPr>
      <w:kern w:val="2"/>
      <w:sz w:val="24"/>
    </w:rPr>
  </w:style>
  <w:style w:type="character" w:customStyle="1" w:styleId="11">
    <w:name w:val="本文 字元1"/>
    <w:link w:val="aa"/>
    <w:uiPriority w:val="99"/>
    <w:locked/>
    <w:rsid w:val="00C941DD"/>
    <w:rPr>
      <w:rFonts w:ascii="標楷體" w:eastAsia="標楷體"/>
      <w:kern w:val="2"/>
      <w:sz w:val="32"/>
    </w:rPr>
  </w:style>
  <w:style w:type="character" w:customStyle="1" w:styleId="10">
    <w:name w:val="標題 1 字元"/>
    <w:basedOn w:val="a0"/>
    <w:link w:val="1"/>
    <w:uiPriority w:val="99"/>
    <w:rsid w:val="00FB5866"/>
    <w:rPr>
      <w:rFonts w:ascii="標楷體" w:eastAsia="標楷體"/>
      <w:b/>
      <w:bCs/>
      <w:spacing w:val="-10"/>
      <w:kern w:val="2"/>
      <w:sz w:val="18"/>
    </w:rPr>
  </w:style>
  <w:style w:type="paragraph" w:customStyle="1" w:styleId="ac">
    <w:name w:val="單元"/>
    <w:basedOn w:val="a"/>
    <w:rsid w:val="00FB5866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d">
    <w:name w:val="註"/>
    <w:basedOn w:val="a"/>
    <w:rsid w:val="00FB5866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e">
    <w:name w:val="標題壹、"/>
    <w:basedOn w:val="a"/>
    <w:link w:val="af"/>
    <w:rsid w:val="00AC6E8C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f">
    <w:name w:val="標題壹、 字元"/>
    <w:link w:val="ae"/>
    <w:rsid w:val="00AC6E8C"/>
    <w:rPr>
      <w:rFonts w:eastAsia="標楷體" w:cs="新細明體"/>
      <w:b/>
      <w:bCs/>
      <w:kern w:val="2"/>
      <w:sz w:val="36"/>
      <w:szCs w:val="36"/>
    </w:rPr>
  </w:style>
  <w:style w:type="character" w:customStyle="1" w:styleId="a4">
    <w:name w:val="頁首 字元"/>
    <w:basedOn w:val="a0"/>
    <w:link w:val="a3"/>
    <w:uiPriority w:val="99"/>
    <w:rsid w:val="00123393"/>
    <w:rPr>
      <w:kern w:val="2"/>
    </w:rPr>
  </w:style>
  <w:style w:type="character" w:styleId="af0">
    <w:name w:val="page number"/>
    <w:uiPriority w:val="99"/>
    <w:rsid w:val="00495EC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26" Type="http://schemas.openxmlformats.org/officeDocument/2006/relationships/header" Target="header13.xml"/><Relationship Id="rId39" Type="http://schemas.openxmlformats.org/officeDocument/2006/relationships/header" Target="header25.xml"/><Relationship Id="rId21" Type="http://schemas.openxmlformats.org/officeDocument/2006/relationships/footer" Target="footer7.xml"/><Relationship Id="rId34" Type="http://schemas.openxmlformats.org/officeDocument/2006/relationships/header" Target="header20.xml"/><Relationship Id="rId42" Type="http://schemas.openxmlformats.org/officeDocument/2006/relationships/header" Target="header28.xml"/><Relationship Id="rId47" Type="http://schemas.openxmlformats.org/officeDocument/2006/relationships/footer" Target="footer11.xml"/><Relationship Id="rId50" Type="http://schemas.openxmlformats.org/officeDocument/2006/relationships/header" Target="header33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9" Type="http://schemas.openxmlformats.org/officeDocument/2006/relationships/header" Target="header15.xml"/><Relationship Id="rId11" Type="http://schemas.openxmlformats.org/officeDocument/2006/relationships/header" Target="header4.xml"/><Relationship Id="rId24" Type="http://schemas.openxmlformats.org/officeDocument/2006/relationships/header" Target="header11.xml"/><Relationship Id="rId32" Type="http://schemas.openxmlformats.org/officeDocument/2006/relationships/header" Target="header18.xml"/><Relationship Id="rId37" Type="http://schemas.openxmlformats.org/officeDocument/2006/relationships/header" Target="header23.xml"/><Relationship Id="rId40" Type="http://schemas.openxmlformats.org/officeDocument/2006/relationships/header" Target="header26.xml"/><Relationship Id="rId45" Type="http://schemas.openxmlformats.org/officeDocument/2006/relationships/footer" Target="footer10.xm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19" Type="http://schemas.openxmlformats.org/officeDocument/2006/relationships/footer" Target="footer5.xml"/><Relationship Id="rId31" Type="http://schemas.openxmlformats.org/officeDocument/2006/relationships/header" Target="header17.xml"/><Relationship Id="rId44" Type="http://schemas.openxmlformats.org/officeDocument/2006/relationships/footer" Target="footer9.xm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6.xml"/><Relationship Id="rId22" Type="http://schemas.openxmlformats.org/officeDocument/2006/relationships/header" Target="header9.xml"/><Relationship Id="rId27" Type="http://schemas.openxmlformats.org/officeDocument/2006/relationships/footer" Target="footer8.xml"/><Relationship Id="rId30" Type="http://schemas.openxmlformats.org/officeDocument/2006/relationships/header" Target="header16.xml"/><Relationship Id="rId35" Type="http://schemas.openxmlformats.org/officeDocument/2006/relationships/header" Target="header21.xml"/><Relationship Id="rId43" Type="http://schemas.openxmlformats.org/officeDocument/2006/relationships/header" Target="header29.xml"/><Relationship Id="rId48" Type="http://schemas.openxmlformats.org/officeDocument/2006/relationships/header" Target="header31.xml"/><Relationship Id="rId8" Type="http://schemas.openxmlformats.org/officeDocument/2006/relationships/header" Target="header2.xml"/><Relationship Id="rId51" Type="http://schemas.openxmlformats.org/officeDocument/2006/relationships/header" Target="header34.xml"/><Relationship Id="rId3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2.xml"/><Relationship Id="rId33" Type="http://schemas.openxmlformats.org/officeDocument/2006/relationships/header" Target="header19.xml"/><Relationship Id="rId38" Type="http://schemas.openxmlformats.org/officeDocument/2006/relationships/header" Target="header24.xml"/><Relationship Id="rId46" Type="http://schemas.openxmlformats.org/officeDocument/2006/relationships/header" Target="header30.xml"/><Relationship Id="rId20" Type="http://schemas.openxmlformats.org/officeDocument/2006/relationships/footer" Target="footer6.xml"/><Relationship Id="rId41" Type="http://schemas.openxmlformats.org/officeDocument/2006/relationships/header" Target="header27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eader" Target="header7.xml"/><Relationship Id="rId23" Type="http://schemas.openxmlformats.org/officeDocument/2006/relationships/header" Target="header10.xml"/><Relationship Id="rId28" Type="http://schemas.openxmlformats.org/officeDocument/2006/relationships/header" Target="header14.xml"/><Relationship Id="rId36" Type="http://schemas.openxmlformats.org/officeDocument/2006/relationships/header" Target="header22.xml"/><Relationship Id="rId49" Type="http://schemas.openxmlformats.org/officeDocument/2006/relationships/header" Target="header3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36zLxVGBmi&#27506;&#20986;&#27770;&#31639;&#20462;&#27491;&#25976;&#26126;&#32048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390F5-8613-4E68-89F6-ACB41FD6E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36zLxVGBmi歲出決算修正數明細表A3.dot</Template>
  <TotalTime>127</TotalTime>
  <Pages>25</Pages>
  <Words>8842</Words>
  <Characters>50404</Characters>
  <Application>Microsoft Office Word</Application>
  <DocSecurity>0</DocSecurity>
  <Lines>420</Lines>
  <Paragraphs>118</Paragraphs>
  <ScaleCrop>false</ScaleCrop>
  <Company>N.A.O.</Company>
  <LinksUpToDate>false</LinksUpToDate>
  <CharactersWithSpaces>59128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楊惠茹</dc:creator>
  <cp:keywords/>
  <cp:lastModifiedBy>蕭潤身</cp:lastModifiedBy>
  <cp:revision>40</cp:revision>
  <cp:lastPrinted>2025-06-26T01:52:00Z</cp:lastPrinted>
  <dcterms:created xsi:type="dcterms:W3CDTF">2026-06-03T01:17:00Z</dcterms:created>
  <dcterms:modified xsi:type="dcterms:W3CDTF">2026-07-07T01:00:00Z</dcterms:modified>
</cp:coreProperties>
</file>