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7B41" w14:textId="77777777" w:rsidR="00706C3E" w:rsidRDefault="001D01AC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D01AC">
        <w:rPr>
          <w:rFonts w:hint="eastAsia"/>
          <w:sz w:val="36"/>
        </w:rPr>
        <w:t>調整軍公教人員待遇準備</w:t>
      </w:r>
    </w:p>
    <w:p w14:paraId="39DA3CDD" w14:textId="77777777" w:rsidR="001F6A51" w:rsidRPr="001F6A51" w:rsidRDefault="001F6A51" w:rsidP="004974D2">
      <w:pPr>
        <w:spacing w:beforeLines="50" w:before="180"/>
        <w:ind w:firstLineChars="100" w:firstLine="36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決算審定數簡明表－歲出部分</w:t>
      </w:r>
    </w:p>
    <w:p w14:paraId="045DB25F" w14:textId="77777777" w:rsidR="001F6A51" w:rsidRPr="000B5B89" w:rsidRDefault="001F6A51" w:rsidP="001F6A51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126"/>
        <w:gridCol w:w="2126"/>
        <w:gridCol w:w="2069"/>
        <w:gridCol w:w="2070"/>
        <w:gridCol w:w="2031"/>
        <w:gridCol w:w="2032"/>
        <w:gridCol w:w="2032"/>
        <w:gridCol w:w="2268"/>
        <w:gridCol w:w="993"/>
      </w:tblGrid>
      <w:tr w:rsidR="00C77C87" w14:paraId="1D092A3F" w14:textId="77777777" w:rsidTr="004E10F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FC2BF" w14:textId="306B3C63" w:rsidR="00C77C87" w:rsidRDefault="00C77C87" w:rsidP="00C77C87">
            <w:pPr>
              <w:ind w:firstLineChars="100" w:firstLine="280"/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　</w:t>
            </w:r>
            <w:r>
              <w:rPr>
                <w:rFonts w:hAnsi="標楷體" w:hint="eastAsia"/>
                <w:sz w:val="28"/>
              </w:rPr>
              <w:t>11</w:t>
            </w:r>
            <w:r w:rsidR="00274BC0">
              <w:rPr>
                <w:rFonts w:hAnsi="標楷體"/>
                <w:sz w:val="28"/>
              </w:rPr>
              <w:t>4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6BBF1803" w14:textId="77777777" w:rsidR="00C77C87" w:rsidRDefault="00C77C87" w:rsidP="004E10F2">
            <w:pPr>
              <w:jc w:val="distribute"/>
              <w:rPr>
                <w:spacing w:val="-16"/>
                <w:sz w:val="20"/>
              </w:rPr>
            </w:pPr>
          </w:p>
        </w:tc>
      </w:tr>
      <w:tr w:rsidR="00C77C87" w14:paraId="231BFF2A" w14:textId="77777777" w:rsidTr="004E10F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3A66FCF" w14:textId="77777777" w:rsidR="00C77C87" w:rsidRPr="00AA056F" w:rsidRDefault="00C77C87" w:rsidP="004E10F2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C77C87" w14:paraId="771DB770" w14:textId="77777777" w:rsidTr="000B26C9">
        <w:trPr>
          <w:cantSplit/>
          <w:trHeight w:val="340"/>
          <w:tblHeader/>
        </w:trPr>
        <w:tc>
          <w:tcPr>
            <w:tcW w:w="2552" w:type="dxa"/>
            <w:vMerge w:val="restart"/>
            <w:tcBorders>
              <w:left w:val="nil"/>
            </w:tcBorders>
            <w:vAlign w:val="center"/>
          </w:tcPr>
          <w:p w14:paraId="0418B31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429C5CF7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26" w:type="dxa"/>
            <w:vMerge w:val="restart"/>
            <w:vAlign w:val="center"/>
          </w:tcPr>
          <w:p w14:paraId="03A74C1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139" w:type="dxa"/>
            <w:gridSpan w:val="2"/>
            <w:vAlign w:val="center"/>
          </w:tcPr>
          <w:p w14:paraId="441FF350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18C62ACB" w14:textId="77777777" w:rsidR="00C77C87" w:rsidRPr="00AA056F" w:rsidRDefault="00C77C87" w:rsidP="004E10F2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0564625A" w14:textId="77777777" w:rsidR="00C77C87" w:rsidRPr="00AA056F" w:rsidRDefault="00C77C87" w:rsidP="004E10F2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C77C87" w14:paraId="7A5FA664" w14:textId="77777777" w:rsidTr="000B26C9">
        <w:trPr>
          <w:cantSplit/>
          <w:trHeight w:val="340"/>
          <w:tblHeader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14:paraId="4A132BFD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C8B5CC1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9723BC4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E6BBE5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70" w:type="dxa"/>
            <w:vAlign w:val="center"/>
          </w:tcPr>
          <w:p w14:paraId="66731920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6897DFED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2576783E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4CEFA0A3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1FF27D4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4BE0F59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74BC0" w:rsidRPr="00943248" w14:paraId="76288BB7" w14:textId="77777777" w:rsidTr="000B26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552" w:type="dxa"/>
            <w:shd w:val="clear" w:color="auto" w:fill="auto"/>
            <w:vAlign w:val="center"/>
          </w:tcPr>
          <w:p w14:paraId="427F3B18" w14:textId="591021C7" w:rsidR="00274BC0" w:rsidRPr="0038093A" w:rsidRDefault="00274BC0" w:rsidP="00274BC0">
            <w:pPr>
              <w:jc w:val="distribute"/>
              <w:rPr>
                <w:rFonts w:hAnsi="標楷體"/>
                <w:b/>
                <w:bCs/>
                <w:sz w:val="22"/>
                <w:szCs w:val="22"/>
              </w:rPr>
            </w:pPr>
            <w:r w:rsidRPr="0038093A">
              <w:rPr>
                <w:rFonts w:hAnsi="標楷體" w:hint="eastAsia"/>
                <w:b/>
                <w:bCs/>
                <w:noProof/>
                <w:sz w:val="22"/>
                <w:szCs w:val="22"/>
              </w:rPr>
              <w:t>調整軍公教人員待遇準備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0AEFCC" w14:textId="03930794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9,931,079,000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9E240D" w14:textId="3786FAE9" w:rsidR="00274BC0" w:rsidRPr="00943248" w:rsidRDefault="00274BC0" w:rsidP="00274BC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pacing w:val="-4"/>
                <w:sz w:val="22"/>
                <w:szCs w:val="22"/>
              </w:rPr>
              <w:t>7,482,350,988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29D9D061" w14:textId="5985348D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41BE1EC" w14:textId="71DC355D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CB6D58D" w14:textId="7865011A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7,482,350,988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2B729D" w14:textId="4BF8391D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6D8DC8F" w14:textId="6FF91A6D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7,482,350,988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92269A" w14:textId="0921AAAC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- 2,448,728,012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DFB4D1" w14:textId="0BB8AB08" w:rsidR="00274BC0" w:rsidRPr="00943248" w:rsidRDefault="00274BC0" w:rsidP="00274BC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D688C">
              <w:rPr>
                <w:rFonts w:ascii="細明體" w:eastAsia="細明體" w:hAnsi="細明體" w:hint="eastAsia"/>
                <w:b/>
                <w:bCs/>
                <w:sz w:val="22"/>
                <w:szCs w:val="22"/>
              </w:rPr>
              <w:t>- 24.66</w:t>
            </w:r>
          </w:p>
        </w:tc>
      </w:tr>
      <w:tr w:rsidR="00274BC0" w:rsidRPr="00943248" w14:paraId="06B9CABC" w14:textId="77777777" w:rsidTr="000B26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2552" w:type="dxa"/>
            <w:shd w:val="clear" w:color="auto" w:fill="auto"/>
            <w:vAlign w:val="center"/>
          </w:tcPr>
          <w:p w14:paraId="21E4521A" w14:textId="77777777" w:rsidR="00274BC0" w:rsidRDefault="00274BC0" w:rsidP="00274BC0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調整軍公教</w:t>
            </w:r>
          </w:p>
          <w:p w14:paraId="0C84EADD" w14:textId="4F2E7ECB" w:rsidR="00274BC0" w:rsidRPr="0038093A" w:rsidRDefault="00274BC0" w:rsidP="00274BC0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人員待遇準備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2CBAB" w14:textId="3AE3D1E1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9,931,079,000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C3F7A" w14:textId="3DEE7169" w:rsidR="00274BC0" w:rsidRPr="00274BC0" w:rsidRDefault="00274BC0" w:rsidP="00274BC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pacing w:val="-4"/>
                <w:sz w:val="22"/>
                <w:szCs w:val="22"/>
              </w:rPr>
              <w:t>7,482,350,988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DDC1BCA" w14:textId="2887CF8D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022E083" w14:textId="0837F7D6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0BCA0C" w14:textId="2B81516F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7,482,350,988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52FAA4" w14:textId="642811B5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66159C" w14:textId="4F2B60AF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7,482,350,988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7C5B6" w14:textId="131D860C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- 2,448,728,012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89647" w14:textId="5E787BA3" w:rsidR="00274BC0" w:rsidRPr="00274BC0" w:rsidRDefault="00274BC0" w:rsidP="00274BC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74BC0">
              <w:rPr>
                <w:rFonts w:ascii="細明體" w:eastAsia="細明體" w:hAnsi="細明體" w:hint="eastAsia"/>
                <w:sz w:val="22"/>
                <w:szCs w:val="22"/>
              </w:rPr>
              <w:t>- 24.66</w:t>
            </w:r>
          </w:p>
        </w:tc>
      </w:tr>
    </w:tbl>
    <w:p w14:paraId="3B17F548" w14:textId="77777777" w:rsidR="00706C3E" w:rsidRDefault="00706C3E" w:rsidP="004974D2">
      <w:pPr>
        <w:spacing w:beforeLines="60" w:before="216"/>
        <w:jc w:val="left"/>
        <w:rPr>
          <w:rFonts w:ascii="Times New Roman" w:eastAsia="新細明體" w:cs="新細明體"/>
          <w:b/>
          <w:bCs/>
          <w:sz w:val="32"/>
          <w:szCs w:val="28"/>
        </w:rPr>
      </w:pPr>
    </w:p>
    <w:p w14:paraId="21299616" w14:textId="77777777" w:rsidR="008632DE" w:rsidRPr="00706C3E" w:rsidRDefault="008632DE" w:rsidP="008632DE">
      <w:pPr>
        <w:jc w:val="left"/>
      </w:pPr>
    </w:p>
    <w:sectPr w:rsidR="008632DE" w:rsidRPr="00706C3E" w:rsidSect="004662AB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604D" w14:textId="77777777" w:rsidR="000B05B1" w:rsidRDefault="000B05B1" w:rsidP="005F138F">
      <w:r>
        <w:separator/>
      </w:r>
    </w:p>
  </w:endnote>
  <w:endnote w:type="continuationSeparator" w:id="0">
    <w:p w14:paraId="4083E68C" w14:textId="77777777" w:rsidR="000B05B1" w:rsidRDefault="000B05B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E0B4" w14:textId="0FD83BD9" w:rsidR="00027609" w:rsidRPr="008E4035" w:rsidRDefault="00027609" w:rsidP="00027609">
    <w:pPr>
      <w:pStyle w:val="a5"/>
      <w:jc w:val="center"/>
    </w:pPr>
    <w:r w:rsidRPr="008E4035">
      <w:rPr>
        <w:rFonts w:hint="eastAsia"/>
      </w:rPr>
      <w:t>1</w:t>
    </w:r>
    <w:r w:rsidR="00F475DF">
      <w:rPr>
        <w:rFonts w:hint="eastAsia"/>
      </w:rPr>
      <w:t>6-2</w:t>
    </w:r>
    <w:r w:rsidR="0076733A">
      <w:rPr>
        <w:rFonts w:hint="eastAsia"/>
      </w:rPr>
      <w:t>7</w:t>
    </w:r>
    <w:r w:rsidRPr="008E4035">
      <w:rPr>
        <w:rFonts w:hint="eastAsia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0BD8" w14:textId="77777777" w:rsidR="000B05B1" w:rsidRDefault="000B05B1" w:rsidP="005F138F">
      <w:r>
        <w:separator/>
      </w:r>
    </w:p>
  </w:footnote>
  <w:footnote w:type="continuationSeparator" w:id="0">
    <w:p w14:paraId="550F3186" w14:textId="77777777" w:rsidR="000B05B1" w:rsidRDefault="000B05B1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2DE"/>
    <w:rsid w:val="00027609"/>
    <w:rsid w:val="0005307B"/>
    <w:rsid w:val="00075615"/>
    <w:rsid w:val="000A2B13"/>
    <w:rsid w:val="000B05B1"/>
    <w:rsid w:val="000B26C9"/>
    <w:rsid w:val="000C1183"/>
    <w:rsid w:val="001B2432"/>
    <w:rsid w:val="001D01AC"/>
    <w:rsid w:val="001D2099"/>
    <w:rsid w:val="001F6A51"/>
    <w:rsid w:val="00240C83"/>
    <w:rsid w:val="00274BC0"/>
    <w:rsid w:val="002C0AB3"/>
    <w:rsid w:val="00361471"/>
    <w:rsid w:val="0038093A"/>
    <w:rsid w:val="00402AAD"/>
    <w:rsid w:val="00445EA7"/>
    <w:rsid w:val="004662AB"/>
    <w:rsid w:val="004974D2"/>
    <w:rsid w:val="005F138F"/>
    <w:rsid w:val="006548A8"/>
    <w:rsid w:val="006714D6"/>
    <w:rsid w:val="00706C3E"/>
    <w:rsid w:val="00761C7F"/>
    <w:rsid w:val="0076733A"/>
    <w:rsid w:val="00767633"/>
    <w:rsid w:val="007A1801"/>
    <w:rsid w:val="007E2EB3"/>
    <w:rsid w:val="008632DE"/>
    <w:rsid w:val="008B59C5"/>
    <w:rsid w:val="008E4035"/>
    <w:rsid w:val="00917105"/>
    <w:rsid w:val="009B6A7F"/>
    <w:rsid w:val="00A70D8E"/>
    <w:rsid w:val="00A84E9B"/>
    <w:rsid w:val="00AA056F"/>
    <w:rsid w:val="00BA7287"/>
    <w:rsid w:val="00C3041B"/>
    <w:rsid w:val="00C44198"/>
    <w:rsid w:val="00C61876"/>
    <w:rsid w:val="00C77C87"/>
    <w:rsid w:val="00D7555E"/>
    <w:rsid w:val="00DA7E2F"/>
    <w:rsid w:val="00DB324C"/>
    <w:rsid w:val="00DF2CB4"/>
    <w:rsid w:val="00E11EE5"/>
    <w:rsid w:val="00E35F55"/>
    <w:rsid w:val="00E43FE9"/>
    <w:rsid w:val="00E54D0E"/>
    <w:rsid w:val="00E659D6"/>
    <w:rsid w:val="00E87430"/>
    <w:rsid w:val="00EE534F"/>
    <w:rsid w:val="00EF2E38"/>
    <w:rsid w:val="00F475DF"/>
    <w:rsid w:val="00FA1C0A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2BBB5CB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3B099-E143-4BD4-A02F-832C8209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IcWO3歲出機關別決算審定明細表A3_1.dot</Template>
  <TotalTime>6</TotalTime>
  <Pages>1</Pages>
  <Words>128</Words>
  <Characters>186</Characters>
  <Application>Microsoft Office Word</Application>
  <DocSecurity>0</DocSecurity>
  <Lines>1</Lines>
  <Paragraphs>1</Paragraphs>
  <ScaleCrop>false</ScaleCrop>
  <Company>N.A.O.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吳筱雯</cp:lastModifiedBy>
  <cp:revision>4</cp:revision>
  <dcterms:created xsi:type="dcterms:W3CDTF">2026-05-21T02:21:00Z</dcterms:created>
  <dcterms:modified xsi:type="dcterms:W3CDTF">2026-06-09T00:35:00Z</dcterms:modified>
</cp:coreProperties>
</file>