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5330E" w14:textId="77777777" w:rsidR="00A34105" w:rsidRPr="002069FF" w:rsidRDefault="00A34105" w:rsidP="00A34105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國軍退除役官兵輔導委員會主管</w:t>
      </w:r>
    </w:p>
    <w:p w14:paraId="2F24871D" w14:textId="77777777" w:rsidR="00A34105" w:rsidRDefault="00A34105" w:rsidP="00A34105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27603416" w14:textId="77777777" w:rsidR="00A34105" w:rsidRDefault="00A34105" w:rsidP="00A34105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1871"/>
        <w:gridCol w:w="2608"/>
        <w:gridCol w:w="2609"/>
        <w:gridCol w:w="1890"/>
        <w:gridCol w:w="1890"/>
        <w:gridCol w:w="2060"/>
        <w:gridCol w:w="1842"/>
        <w:gridCol w:w="993"/>
      </w:tblGrid>
      <w:tr w:rsidR="00A34105" w14:paraId="482A9555" w14:textId="77777777" w:rsidTr="004A1E8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AED96" w14:textId="77777777" w:rsidR="00A34105" w:rsidRPr="002069FF" w:rsidRDefault="00A34105" w:rsidP="004A1E86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0E3952CF" w14:textId="77777777" w:rsidR="00A34105" w:rsidRPr="00A27DD2" w:rsidRDefault="00A34105" w:rsidP="004A1E86">
            <w:pPr>
              <w:jc w:val="distribute"/>
              <w:rPr>
                <w:sz w:val="24"/>
                <w:szCs w:val="24"/>
              </w:rPr>
            </w:pPr>
          </w:p>
        </w:tc>
      </w:tr>
      <w:tr w:rsidR="00A34105" w14:paraId="043EDE7C" w14:textId="77777777" w:rsidTr="004A1E8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4AFB852" w14:textId="77777777" w:rsidR="00A34105" w:rsidRPr="00A27DD2" w:rsidRDefault="00A34105" w:rsidP="004A1E86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34105" w14:paraId="30BC0DCE" w14:textId="77777777" w:rsidTr="00674ACD">
        <w:trPr>
          <w:cantSplit/>
          <w:tblHeader/>
        </w:trPr>
        <w:tc>
          <w:tcPr>
            <w:tcW w:w="2694" w:type="dxa"/>
            <w:vMerge w:val="restart"/>
            <w:tcBorders>
              <w:left w:val="nil"/>
            </w:tcBorders>
            <w:vAlign w:val="center"/>
          </w:tcPr>
          <w:p w14:paraId="7AE9F377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842" w:type="dxa"/>
            <w:vMerge w:val="restart"/>
            <w:vAlign w:val="center"/>
          </w:tcPr>
          <w:p w14:paraId="7C2E13D0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871" w:type="dxa"/>
            <w:vMerge w:val="restart"/>
            <w:vAlign w:val="center"/>
          </w:tcPr>
          <w:p w14:paraId="0EBB0EDF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393641AD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71825A51" w14:textId="77777777" w:rsidR="00A34105" w:rsidRPr="00A27DD2" w:rsidRDefault="00A34105" w:rsidP="004A1E86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30CFD8C7" w14:textId="77777777" w:rsidR="00A34105" w:rsidRPr="00A27DD2" w:rsidRDefault="00A34105" w:rsidP="004A1E86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34105" w14:paraId="50D149B8" w14:textId="77777777" w:rsidTr="00674ACD">
        <w:trPr>
          <w:cantSplit/>
          <w:tblHeader/>
        </w:trPr>
        <w:tc>
          <w:tcPr>
            <w:tcW w:w="2694" w:type="dxa"/>
            <w:vMerge/>
            <w:tcBorders>
              <w:left w:val="nil"/>
            </w:tcBorders>
            <w:vAlign w:val="center"/>
          </w:tcPr>
          <w:p w14:paraId="396A6490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41A0C227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871" w:type="dxa"/>
            <w:vMerge/>
          </w:tcPr>
          <w:p w14:paraId="4F4523D7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2A7CC87F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10247E5D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63108189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0B46571D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2488AE0E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2A8A239B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1084C6F4" w14:textId="77777777" w:rsidR="00A34105" w:rsidRPr="00A27DD2" w:rsidRDefault="00A34105" w:rsidP="004A1E86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34105" w:rsidRPr="00850238" w14:paraId="36178AD4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0805F1D6" w14:textId="77777777" w:rsidR="00A34105" w:rsidRPr="00850238" w:rsidRDefault="00A34105" w:rsidP="00EF409D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 w:rsidRPr="0085023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國軍退除役官兵輔導委員會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1B57FC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788,251,000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F0B560F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866,450,659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0F14C6D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40DB64F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17BDD4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853,598,643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DA52A5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12,852,016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A15BAF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866,450,659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4716F2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78,199,659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4841F7" w14:textId="77777777" w:rsidR="00A34105" w:rsidRPr="008502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502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9.92</w:t>
            </w:r>
          </w:p>
        </w:tc>
      </w:tr>
      <w:tr w:rsidR="00A34105" w14:paraId="41E51D0A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4035C8A6" w14:textId="77777777" w:rsidR="00A34105" w:rsidRPr="00A27DD2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5F55C7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2,897,000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66AAC73" w14:textId="77777777" w:rsidR="00A34105" w:rsidRPr="00A27DD2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12,872,271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566ACF8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F065CDD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258205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12,866,768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F9DDD8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5,503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3C0941E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12,872,271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FF04E8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9,975,271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6C3975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344.33</w:t>
            </w:r>
          </w:p>
        </w:tc>
      </w:tr>
      <w:tr w:rsidR="00A34105" w14:paraId="0CE91F57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0D97D2D1" w14:textId="77777777" w:rsidR="00A34105" w:rsidRPr="00A27DD2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7F48A9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288,134,000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72133FBA" w14:textId="77777777" w:rsidR="00A34105" w:rsidRPr="00A27DD2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410,244,830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780B595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FC30E70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0DBB74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410,193,287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DCFFAB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51,543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F493B9B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410,244,830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808626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122,110,830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A7154F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42.38</w:t>
            </w:r>
          </w:p>
        </w:tc>
      </w:tr>
      <w:tr w:rsidR="00A34105" w14:paraId="3B39E7BA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66640373" w14:textId="77777777" w:rsidR="00A34105" w:rsidRPr="00A27DD2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E5517C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11,100,000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6973BB71" w14:textId="77777777" w:rsidR="00A34105" w:rsidRPr="00A27DD2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18,488,802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7EABD23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366AE73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53F373D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18,488,802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36E13F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6C0FAB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18,488,802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A1EE89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7,388,802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48C853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66.57</w:t>
            </w:r>
          </w:p>
        </w:tc>
      </w:tr>
      <w:tr w:rsidR="00A34105" w14:paraId="00BCE279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377BA0AA" w14:textId="77777777" w:rsidR="00A34105" w:rsidRPr="00A27DD2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CF6849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486,120,000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BE079C8" w14:textId="77777777" w:rsidR="00A34105" w:rsidRPr="00A27DD2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424,844,756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DACCF83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A1B6F8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BF534E4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412,049,786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8FADEC8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12,794,970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414ADD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424,844,756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E1E091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- 61,275,244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71043F" w14:textId="77777777" w:rsidR="00A34105" w:rsidRPr="00A27DD2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- 12.60</w:t>
            </w:r>
          </w:p>
        </w:tc>
      </w:tr>
    </w:tbl>
    <w:p w14:paraId="6948D98D" w14:textId="77777777" w:rsidR="00A34105" w:rsidRDefault="00A34105" w:rsidP="00A34105">
      <w:pPr>
        <w:jc w:val="left"/>
      </w:pPr>
    </w:p>
    <w:p w14:paraId="69007896" w14:textId="77777777" w:rsidR="00A34105" w:rsidRPr="00252B93" w:rsidRDefault="00A34105" w:rsidP="00A34105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965"/>
        <w:gridCol w:w="1842"/>
        <w:gridCol w:w="2277"/>
        <w:gridCol w:w="2277"/>
        <w:gridCol w:w="2278"/>
        <w:gridCol w:w="2552"/>
        <w:gridCol w:w="2410"/>
        <w:gridCol w:w="2409"/>
        <w:gridCol w:w="993"/>
      </w:tblGrid>
      <w:tr w:rsidR="00A34105" w14:paraId="6CE23299" w14:textId="77777777" w:rsidTr="004A1E86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21F1158" w14:textId="77777777" w:rsidR="00A34105" w:rsidRPr="00706545" w:rsidRDefault="00A34105" w:rsidP="004A1E86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0CE94AAB" w14:textId="77777777" w:rsidR="00A34105" w:rsidRPr="006D07D9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A34105" w14:paraId="14290B87" w14:textId="77777777" w:rsidTr="004A1E86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CBC056D" w14:textId="77777777" w:rsidR="00A34105" w:rsidRPr="006D07D9" w:rsidRDefault="00A34105" w:rsidP="004A1E86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A34105" w14:paraId="165E2A0C" w14:textId="77777777" w:rsidTr="00674ACD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05AC0739" w14:textId="77777777" w:rsidR="00A34105" w:rsidRPr="006D07D9" w:rsidRDefault="00A34105" w:rsidP="004A1E86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24" w:type="dxa"/>
            <w:gridSpan w:val="2"/>
            <w:vMerge w:val="restart"/>
            <w:vAlign w:val="center"/>
          </w:tcPr>
          <w:p w14:paraId="339DCCA1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842" w:type="dxa"/>
            <w:vMerge w:val="restart"/>
            <w:vAlign w:val="center"/>
          </w:tcPr>
          <w:p w14:paraId="47C01BCC" w14:textId="77777777" w:rsidR="00A34105" w:rsidRPr="006D07D9" w:rsidRDefault="00A34105" w:rsidP="004A1E8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832" w:type="dxa"/>
            <w:gridSpan w:val="3"/>
          </w:tcPr>
          <w:p w14:paraId="2FF73CBF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3AE24AD9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34105" w14:paraId="1FCB25A7" w14:textId="77777777" w:rsidTr="00674ACD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357FBF37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vMerge/>
            <w:vAlign w:val="center"/>
          </w:tcPr>
          <w:p w14:paraId="00D764F2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624841B9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77" w:type="dxa"/>
            <w:vMerge w:val="restart"/>
            <w:vAlign w:val="center"/>
          </w:tcPr>
          <w:p w14:paraId="090E3DB0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277" w:type="dxa"/>
            <w:vMerge w:val="restart"/>
            <w:vAlign w:val="center"/>
          </w:tcPr>
          <w:p w14:paraId="026141F6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278" w:type="dxa"/>
            <w:vMerge w:val="restart"/>
            <w:vAlign w:val="center"/>
          </w:tcPr>
          <w:p w14:paraId="682C369B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0337DA04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10B37FAE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513600D7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A34105" w14:paraId="15F5A60C" w14:textId="77777777" w:rsidTr="00674ACD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4F704093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06A1721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1060AA8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bottom w:val="single" w:sz="4" w:space="0" w:color="auto"/>
            </w:tcBorders>
          </w:tcPr>
          <w:p w14:paraId="7FD3954F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bottom w:val="single" w:sz="4" w:space="0" w:color="auto"/>
            </w:tcBorders>
          </w:tcPr>
          <w:p w14:paraId="7314066F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</w:tcBorders>
          </w:tcPr>
          <w:p w14:paraId="6247D193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783FDAFA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44C09C36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C3592F8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53F549" w14:textId="77777777" w:rsidR="00A34105" w:rsidRPr="006D07D9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34105" w:rsidRPr="00B87F6F" w14:paraId="7AF77303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BEFDA80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0B9E2690" w14:textId="77777777" w:rsidR="00A34105" w:rsidRPr="00B87F6F" w:rsidRDefault="00A34105" w:rsidP="00EF409D">
            <w:pPr>
              <w:pStyle w:val="22"/>
              <w:ind w:leftChars="0" w:left="0" w:rightChars="0" w:right="24"/>
              <w:jc w:val="both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國軍退除役官兵輔導委員會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3A0F6B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240,011,201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76E630C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0DAA1C4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E7CD750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5CDC52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21,478,211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7D21D7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28,514,478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87E5BC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190,018,512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8532B6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79.17</w:t>
            </w:r>
          </w:p>
        </w:tc>
      </w:tr>
      <w:tr w:rsidR="00A34105" w:rsidRPr="00B87F6F" w14:paraId="19A6A66D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20446E2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79200B43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5D0E43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1,727,557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5F91A19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06B114A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683266A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6584E0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A77372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3,500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004AFBD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1,724,057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D69889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99.80</w:t>
            </w:r>
          </w:p>
        </w:tc>
      </w:tr>
      <w:tr w:rsidR="00A34105" w:rsidRPr="00B87F6F" w14:paraId="7AF4FE06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94B5F18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4B8BD7BC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E03418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A3B4CAC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FF90EB2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0B57C96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7949A1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0A75BC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539BBE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A97F9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A34105" w:rsidRPr="00B87F6F" w14:paraId="26195E41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3C232D4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6C24B239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D63249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776,149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25404D7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C4AA2A5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64E5533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278DBF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565,000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75BAEB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D909DBE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211,149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0049BC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27.20</w:t>
            </w:r>
          </w:p>
        </w:tc>
      </w:tr>
      <w:tr w:rsidR="00A34105" w:rsidRPr="00B87F6F" w14:paraId="7250D1AF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641BCDB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12F6EBA3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BA8A08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62,898,173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04E2921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18C90C2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89A3E0B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4AEC82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602021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3,503,463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3BD50DA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59,394,710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D3A43F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94.43</w:t>
            </w:r>
          </w:p>
        </w:tc>
      </w:tr>
      <w:tr w:rsidR="00A34105" w:rsidRPr="00B87F6F" w14:paraId="59262444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1892DBF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26ACC5F0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3261F3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10,448,896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0E49859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CB5457A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1374D89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A6501E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3,512,881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5C7672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1,014,852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38F4AB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5,921,163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0F0456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56.67</w:t>
            </w:r>
          </w:p>
        </w:tc>
      </w:tr>
      <w:tr w:rsidR="00A34105" w:rsidRPr="00B87F6F" w14:paraId="1A31BC30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74A3A6B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65AFDC0F" w14:textId="77777777" w:rsidR="00A34105" w:rsidRPr="00B87F6F" w:rsidRDefault="00A34105" w:rsidP="004A1E86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9A0657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59,489,753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DF1F7BE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6BA2072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D7B88F5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420D26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8,364,960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FF453D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8,170,966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103E95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42,953,827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3D92B4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72.20</w:t>
            </w:r>
          </w:p>
        </w:tc>
      </w:tr>
      <w:tr w:rsidR="00A34105" w:rsidRPr="00B87F6F" w14:paraId="32B47C73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10D4B24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7608656A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277C56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4D9B2C0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EAB62D7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FFBABF1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003496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EE3809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E86712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C6E10C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A34105" w:rsidRPr="00B87F6F" w14:paraId="4D8992EF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117219E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7F717C11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B197EE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59,349,753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B1E53C3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580328F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220862B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C800F4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8,364,960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D9689B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8,170,966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8EE596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42,813,827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0A9F2E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72.14</w:t>
            </w:r>
          </w:p>
        </w:tc>
      </w:tr>
      <w:tr w:rsidR="00A34105" w:rsidRPr="00B87F6F" w14:paraId="4C816B26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1D6B1E4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14735438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729A66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39,025,057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299FB6A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84F12D6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C926300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ECC6E1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5,471,709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964AFA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1,171,401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C73D39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32,381,947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849CD4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82.98</w:t>
            </w:r>
          </w:p>
        </w:tc>
      </w:tr>
      <w:tr w:rsidR="00A34105" w:rsidRPr="00B87F6F" w14:paraId="07BF8FE9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BF86DA5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24930871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B7A50D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10,013,887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B43C0F0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14D692B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1C85004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B28889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88,363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2CDCDD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1,370,160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C21F61B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8,555,364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EB5242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85.43</w:t>
            </w:r>
          </w:p>
        </w:tc>
      </w:tr>
      <w:tr w:rsidR="00A34105" w:rsidRPr="00B87F6F" w14:paraId="3F8C35D3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B00A0A1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87F6F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421F292A" w14:textId="77777777" w:rsidR="00A34105" w:rsidRPr="00B87F6F" w:rsidRDefault="00A34105" w:rsidP="004A1E86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7B0095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55,347,006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9D2232E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D9C6764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4372C57" w14:textId="77777777" w:rsidR="00A34105" w:rsidRPr="00B87F6F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ACC43F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3,475,298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F17908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13,280,136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BD0113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38,591,572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DEEF38" w14:textId="77777777" w:rsidR="00A34105" w:rsidRPr="00B87F6F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B87F6F">
              <w:rPr>
                <w:rFonts w:hAnsi="細明體"/>
                <w:b/>
                <w:noProof/>
                <w:sz w:val="22"/>
                <w:szCs w:val="22"/>
              </w:rPr>
              <w:t>69.73</w:t>
            </w:r>
          </w:p>
        </w:tc>
      </w:tr>
      <w:tr w:rsidR="00A34105" w:rsidRPr="00B87F6F" w14:paraId="74472CD4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0F9AA83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050F0250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D87CAC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47,299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B33AE02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78A73CE8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2D87EFD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8C84F5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D564B3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25,649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84FB9F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21,650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B5DF5F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45.77</w:t>
            </w:r>
          </w:p>
        </w:tc>
      </w:tr>
      <w:tr w:rsidR="00A34105" w:rsidRPr="00B87F6F" w14:paraId="309751A1" w14:textId="77777777" w:rsidTr="00674AC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98FC1D1" w14:textId="77777777" w:rsidR="00A34105" w:rsidRPr="00B87F6F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24" w:type="dxa"/>
            <w:gridSpan w:val="2"/>
            <w:shd w:val="clear" w:color="auto" w:fill="auto"/>
            <w:vAlign w:val="center"/>
          </w:tcPr>
          <w:p w14:paraId="4B0B520E" w14:textId="77777777" w:rsidR="00A34105" w:rsidRPr="00B87F6F" w:rsidRDefault="00A34105" w:rsidP="004A1E86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B87F6F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57C8D8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55,299,707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EC0AD36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0C1A092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F39E477" w14:textId="77777777" w:rsidR="00A34105" w:rsidRPr="00B87F6F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B87F6F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FEAADB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3,475,298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ED76B0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13,254,487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EF23C4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38,569,922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3BEA46" w14:textId="77777777" w:rsidR="00A34105" w:rsidRPr="00B87F6F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87F6F">
              <w:rPr>
                <w:rFonts w:hAnsi="細明體"/>
                <w:noProof/>
                <w:sz w:val="22"/>
                <w:szCs w:val="22"/>
              </w:rPr>
              <w:t>69.75</w:t>
            </w:r>
          </w:p>
        </w:tc>
      </w:tr>
    </w:tbl>
    <w:p w14:paraId="38234AEE" w14:textId="77777777" w:rsidR="00A34105" w:rsidRDefault="00A34105" w:rsidP="00A34105">
      <w:pPr>
        <w:rPr>
          <w:rFonts w:cs="新細明體"/>
          <w:b/>
          <w:bCs/>
          <w:sz w:val="32"/>
          <w:szCs w:val="28"/>
        </w:rPr>
      </w:pPr>
    </w:p>
    <w:p w14:paraId="6295D9B0" w14:textId="0E63AAD3" w:rsidR="00A618F7" w:rsidRDefault="00A618F7" w:rsidP="00A34105">
      <w:pPr>
        <w:jc w:val="left"/>
        <w:rPr>
          <w:rFonts w:hAnsi="標楷體"/>
          <w:b/>
          <w:sz w:val="32"/>
        </w:rPr>
      </w:pPr>
    </w:p>
    <w:p w14:paraId="209D0A3D" w14:textId="77777777" w:rsidR="00674ACD" w:rsidRDefault="00674ACD" w:rsidP="00A34105">
      <w:pPr>
        <w:jc w:val="left"/>
        <w:rPr>
          <w:rFonts w:hAnsi="標楷體" w:hint="eastAsia"/>
          <w:b/>
          <w:sz w:val="32"/>
        </w:rPr>
      </w:pPr>
    </w:p>
    <w:p w14:paraId="67ABC2B0" w14:textId="57513CC9" w:rsidR="00A34105" w:rsidRPr="00AA056F" w:rsidRDefault="00A34105" w:rsidP="00A34105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2055"/>
        <w:gridCol w:w="2055"/>
        <w:gridCol w:w="2069"/>
        <w:gridCol w:w="2070"/>
        <w:gridCol w:w="2031"/>
        <w:gridCol w:w="2032"/>
        <w:gridCol w:w="2032"/>
        <w:gridCol w:w="2268"/>
        <w:gridCol w:w="993"/>
      </w:tblGrid>
      <w:tr w:rsidR="00A34105" w14:paraId="7BF164D9" w14:textId="77777777" w:rsidTr="004A1E8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8CE00" w14:textId="77777777" w:rsidR="00A34105" w:rsidRDefault="00A34105" w:rsidP="004A1E86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114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40E3BDB3" w14:textId="77777777" w:rsidR="00A34105" w:rsidRDefault="00A34105" w:rsidP="004A1E86">
            <w:pPr>
              <w:jc w:val="distribute"/>
              <w:rPr>
                <w:spacing w:val="-16"/>
                <w:sz w:val="20"/>
              </w:rPr>
            </w:pPr>
          </w:p>
        </w:tc>
      </w:tr>
      <w:tr w:rsidR="00A34105" w14:paraId="605A9876" w14:textId="77777777" w:rsidTr="004A1E8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76B6DD74" w14:textId="77777777" w:rsidR="00A34105" w:rsidRPr="00AA056F" w:rsidRDefault="00A34105" w:rsidP="004A1E86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34105" w14:paraId="1B333B5D" w14:textId="77777777" w:rsidTr="00674ACD">
        <w:trPr>
          <w:cantSplit/>
          <w:tblHeader/>
        </w:trPr>
        <w:tc>
          <w:tcPr>
            <w:tcW w:w="2694" w:type="dxa"/>
            <w:vMerge w:val="restart"/>
            <w:tcBorders>
              <w:left w:val="nil"/>
            </w:tcBorders>
            <w:vAlign w:val="center"/>
          </w:tcPr>
          <w:p w14:paraId="0E97C14F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55" w:type="dxa"/>
            <w:vMerge w:val="restart"/>
            <w:vAlign w:val="center"/>
          </w:tcPr>
          <w:p w14:paraId="6EDFB063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055" w:type="dxa"/>
            <w:vMerge w:val="restart"/>
            <w:vAlign w:val="center"/>
          </w:tcPr>
          <w:p w14:paraId="167ECB1E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139" w:type="dxa"/>
            <w:gridSpan w:val="2"/>
            <w:vAlign w:val="center"/>
          </w:tcPr>
          <w:p w14:paraId="1942E8D6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36EB104A" w14:textId="77777777" w:rsidR="00A34105" w:rsidRPr="00AA056F" w:rsidRDefault="00A34105" w:rsidP="004A1E86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72DCC9B6" w14:textId="77777777" w:rsidR="00A34105" w:rsidRPr="00AA056F" w:rsidRDefault="00A34105" w:rsidP="004A1E86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34105" w14:paraId="1CD775A4" w14:textId="77777777" w:rsidTr="00674ACD">
        <w:trPr>
          <w:cantSplit/>
          <w:tblHeader/>
        </w:trPr>
        <w:tc>
          <w:tcPr>
            <w:tcW w:w="2694" w:type="dxa"/>
            <w:vMerge/>
            <w:tcBorders>
              <w:left w:val="nil"/>
            </w:tcBorders>
            <w:vAlign w:val="center"/>
          </w:tcPr>
          <w:p w14:paraId="17791629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5" w:type="dxa"/>
            <w:vMerge/>
            <w:vAlign w:val="center"/>
          </w:tcPr>
          <w:p w14:paraId="1B53DF4A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55" w:type="dxa"/>
            <w:vMerge/>
          </w:tcPr>
          <w:p w14:paraId="7BA9DCCA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069" w:type="dxa"/>
            <w:vAlign w:val="center"/>
          </w:tcPr>
          <w:p w14:paraId="3E883974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70" w:type="dxa"/>
            <w:vAlign w:val="center"/>
          </w:tcPr>
          <w:p w14:paraId="0B10EB97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232AA82B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368248D2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F3079E7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41C1760C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35DA901D" w14:textId="77777777" w:rsidR="00A34105" w:rsidRPr="00AA056F" w:rsidRDefault="00A34105" w:rsidP="004A1E86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34105" w:rsidRPr="00E54038" w14:paraId="5DE9A473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10C8C489" w14:textId="77777777" w:rsidR="00A34105" w:rsidRPr="00E54038" w:rsidRDefault="00A34105" w:rsidP="00EF409D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 w:rsidRPr="00E54038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國軍退除役官兵輔導委員會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12878D7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130,953,578,000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8B08502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127,526,899,056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76EB5A57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DF5C549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89E658D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127,483,755,948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AA9882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43,143,108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A9753E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127,526,899,056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037FF9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- 3,426,678,944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5152FE" w14:textId="77777777" w:rsidR="00A34105" w:rsidRPr="00E54038" w:rsidRDefault="00A34105" w:rsidP="004A1E86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54038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- 2.62</w:t>
            </w:r>
          </w:p>
        </w:tc>
      </w:tr>
      <w:tr w:rsidR="00A34105" w14:paraId="4BF69F2D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6756C93C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醫學臨床教學研究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772ED80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1,102,597,000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F0DEDC9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1,102,597,000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468314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C366069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D1D4ECB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1,102,597,000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64B9DC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3AE6F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1,102,597,000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BC6F58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08717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34105" w14:paraId="4F0AC098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4F456839" w14:textId="77777777" w:rsidR="00A34105" w:rsidRPr="00BC7277" w:rsidRDefault="00A34105" w:rsidP="004A1E86">
            <w:pPr>
              <w:ind w:leftChars="100" w:left="160"/>
              <w:jc w:val="distribute"/>
              <w:rPr>
                <w:rFonts w:hAnsi="標楷體"/>
                <w:spacing w:val="-8"/>
                <w:sz w:val="22"/>
                <w:szCs w:val="22"/>
              </w:rPr>
            </w:pPr>
            <w:r w:rsidRPr="00BC7277">
              <w:rPr>
                <w:rFonts w:hAnsi="標楷體" w:hint="eastAsia"/>
                <w:noProof/>
                <w:spacing w:val="-8"/>
                <w:sz w:val="22"/>
                <w:szCs w:val="22"/>
              </w:rPr>
              <w:t>退除役官兵就學、職訓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4BC3B9C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17,227,000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4478E8A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17,199,766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83406D2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EF67317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FAA1A2B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17,199,766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BA8AD0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6C00F7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17,199,766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6DCE6F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- 27,234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9555D5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- 0.16</w:t>
            </w:r>
          </w:p>
        </w:tc>
      </w:tr>
      <w:tr w:rsidR="00A34105" w14:paraId="186B0E77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6A8B5691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榮民及榮眷健康保險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E84E039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9,029,804,000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A9AEBF5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9,029,804,000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45AFC95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198AD28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37A6E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9,029,804,000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09ED4A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E10AE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9,029,804,000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6CCDD0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20626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34105" w14:paraId="07CFADDC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5E169C02" w14:textId="77777777" w:rsidR="00A34105" w:rsidRPr="00AA056F" w:rsidRDefault="00A34105" w:rsidP="00BC7277">
            <w:pPr>
              <w:ind w:leftChars="100" w:left="160"/>
              <w:jc w:val="both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退除役官兵服務救助與照顧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46BDC15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627,733,000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8E6E5EC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616,914,229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2D0F75D6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286A2F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A7E65F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616,914,229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E19925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10BC05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616,914,229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09FB88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- 10,818,771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0389F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- 1.72</w:t>
            </w:r>
          </w:p>
        </w:tc>
      </w:tr>
      <w:tr w:rsidR="00A34105" w14:paraId="43C716B0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454D7317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47450C9A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3,784,532,000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F014238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3,597,641,542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2E5622C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98019BC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268100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3,597,641,542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3C7286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027A8A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3,597,641,542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23D447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- 186,890,458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9380F5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- 4.94</w:t>
            </w:r>
          </w:p>
        </w:tc>
      </w:tr>
      <w:tr w:rsidR="00A34105" w14:paraId="32251151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47BE360E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榮民醫療照護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72C81F0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2,635,538,000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181BFA3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2,573,213,267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9A195D2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6FD8FA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87DB963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2,573,213,267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3DE72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3D8A07F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2,573,213,267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921B3A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- 62,324,733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2B59E8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- 2.36</w:t>
            </w:r>
          </w:p>
        </w:tc>
      </w:tr>
      <w:tr w:rsidR="00A34105" w14:paraId="15B818FC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531629F7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榮民安養及養護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454C4E5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7,562,891,000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31248B4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7,398,729,225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3F7BEE1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06ACEB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89FA54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7,398,729,225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4556846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8DED5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7,398,729,225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801D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- 164,161,775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CC8FD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- 2.17</w:t>
            </w:r>
          </w:p>
        </w:tc>
      </w:tr>
      <w:tr w:rsidR="00A34105" w14:paraId="321EB531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52A32D39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90ACDF4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550,646,000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E8BF936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544,718,109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2AE451DA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424EBB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7749FC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501,575,001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237C2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43,143,108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C5DACB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544,718,109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B8DC0D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- 5,927,891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DEBDA8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- 1.08</w:t>
            </w:r>
          </w:p>
        </w:tc>
      </w:tr>
      <w:tr w:rsidR="00A34105" w14:paraId="498AD608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5F19E680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退除役官兵退休給付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FACA432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105,636,466,000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D24215B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102,640,208,195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0E205809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DDF8AF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39A19E2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102,640,208,195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DFB17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A71AAF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102,640,208,195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B79539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- 2,996,257,805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E489E4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- 2.84</w:t>
            </w:r>
          </w:p>
        </w:tc>
      </w:tr>
      <w:tr w:rsidR="00A34105" w14:paraId="72651BEE" w14:textId="77777777" w:rsidTr="00674A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6E41C174" w14:textId="77777777" w:rsidR="00A34105" w:rsidRPr="00AA056F" w:rsidRDefault="00A34105" w:rsidP="004A1E86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BF3A9C">
              <w:rPr>
                <w:rFonts w:hAnsi="標楷體" w:hint="eastAsia"/>
                <w:noProof/>
                <w:spacing w:val="-4"/>
                <w:sz w:val="22"/>
                <w:szCs w:val="22"/>
              </w:rPr>
              <w:t>退除役官兵退休業務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6BA76318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z w:val="22"/>
                <w:szCs w:val="22"/>
              </w:rPr>
              <w:t>6,144,000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F91758D" w14:textId="77777777" w:rsidR="00A34105" w:rsidRPr="00AA056F" w:rsidRDefault="00A34105" w:rsidP="004A1E86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5,873,723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A575001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2A50F87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1518DB9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5,873,723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B6F0AF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3C5ACA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5,873,723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73E2D4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- 270,277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D1CAFE" w14:textId="77777777" w:rsidR="00A34105" w:rsidRPr="00AA056F" w:rsidRDefault="00A34105" w:rsidP="004A1E86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- 4.40</w:t>
            </w:r>
          </w:p>
        </w:tc>
      </w:tr>
    </w:tbl>
    <w:p w14:paraId="2BED795D" w14:textId="77777777" w:rsidR="00A34105" w:rsidRDefault="00A34105" w:rsidP="00A34105">
      <w:pPr>
        <w:jc w:val="left"/>
      </w:pPr>
    </w:p>
    <w:p w14:paraId="161858F2" w14:textId="77777777" w:rsidR="00A34105" w:rsidRPr="000B5B89" w:rsidRDefault="00A34105" w:rsidP="00A34105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965"/>
        <w:gridCol w:w="2012"/>
        <w:gridCol w:w="2173"/>
        <w:gridCol w:w="2174"/>
        <w:gridCol w:w="2174"/>
        <w:gridCol w:w="2480"/>
        <w:gridCol w:w="2481"/>
        <w:gridCol w:w="2551"/>
        <w:gridCol w:w="993"/>
      </w:tblGrid>
      <w:tr w:rsidR="00A34105" w14:paraId="2F3C26A9" w14:textId="77777777" w:rsidTr="004A1E86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8F60F" w14:textId="77777777" w:rsidR="00A34105" w:rsidRPr="006001BA" w:rsidRDefault="00A34105" w:rsidP="004A1E86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4757E" w14:textId="77777777" w:rsidR="00A34105" w:rsidRPr="006001BA" w:rsidRDefault="00A34105" w:rsidP="004A1E86">
            <w:pPr>
              <w:rPr>
                <w:rFonts w:hAnsi="標楷體"/>
                <w:sz w:val="18"/>
                <w:szCs w:val="18"/>
              </w:rPr>
            </w:pPr>
          </w:p>
        </w:tc>
      </w:tr>
      <w:tr w:rsidR="00A34105" w14:paraId="786BDB2D" w14:textId="77777777" w:rsidTr="004A1E86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1A3EA9A" w14:textId="77777777" w:rsidR="00A34105" w:rsidRPr="006001BA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A34105" w14:paraId="0C81038D" w14:textId="77777777" w:rsidTr="00EF409D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5CC44741" w14:textId="77777777" w:rsidR="00A34105" w:rsidRPr="006001BA" w:rsidRDefault="00A34105" w:rsidP="004A1E86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666" w:type="dxa"/>
            <w:gridSpan w:val="2"/>
            <w:vMerge w:val="restart"/>
            <w:vAlign w:val="center"/>
          </w:tcPr>
          <w:p w14:paraId="70EE76D5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012" w:type="dxa"/>
            <w:vMerge w:val="restart"/>
            <w:vAlign w:val="center"/>
          </w:tcPr>
          <w:p w14:paraId="0751AAA4" w14:textId="77777777" w:rsidR="00A34105" w:rsidRPr="006001BA" w:rsidRDefault="00A34105" w:rsidP="004A1E8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630C005C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5E76BEC2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34105" w14:paraId="660FD8AC" w14:textId="77777777" w:rsidTr="00EF409D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4C72015A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vMerge/>
            <w:vAlign w:val="center"/>
          </w:tcPr>
          <w:p w14:paraId="4CAABE53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vAlign w:val="center"/>
          </w:tcPr>
          <w:p w14:paraId="4D544DD1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363A38B2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29DE279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2E0625AF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3CE06971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0839D6BE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2DEFDD77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A34105" w14:paraId="19910C05" w14:textId="77777777" w:rsidTr="00EF409D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08F83267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4B24CD2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  <w:vAlign w:val="center"/>
          </w:tcPr>
          <w:p w14:paraId="3739DEFE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422C93C9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432E53DF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63546149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7250E1A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239ADA75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6BB7A46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14E72A5" w14:textId="77777777" w:rsidR="00A34105" w:rsidRPr="006001BA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34105" w:rsidRPr="006A0C21" w14:paraId="0E479957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C86DAC1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0C830E22" w14:textId="77777777" w:rsidR="00A34105" w:rsidRPr="006A0C21" w:rsidRDefault="00A34105" w:rsidP="004A1E86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AC1F71C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656,166,031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E31AEF6" w14:textId="77777777" w:rsidR="00A34105" w:rsidRPr="006A0C21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311D946" w14:textId="77777777" w:rsidR="00A34105" w:rsidRPr="006A0C21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C93E54" w14:textId="77777777" w:rsidR="00A34105" w:rsidRPr="006A0C21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968E592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4,063,579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83BEFB4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551,795,983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6781D1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100,306,469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EBF5F6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15.29</w:t>
            </w:r>
          </w:p>
        </w:tc>
      </w:tr>
      <w:tr w:rsidR="00A34105" w:rsidRPr="006A0C21" w14:paraId="76FB0FC7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BD25035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0C21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7E5BE488" w14:textId="77777777" w:rsidR="00A34105" w:rsidRPr="006A0C21" w:rsidRDefault="00A34105" w:rsidP="004A1E8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65B292C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29,154,013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24748E4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C40661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2358FE1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BDD8001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B849B53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29,154,013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47ADD3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E43611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34105" w:rsidRPr="006A0C21" w14:paraId="1D545F38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8992AD3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0C2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470C98EC" w14:textId="77777777" w:rsidR="00A34105" w:rsidRPr="006A0C21" w:rsidRDefault="00A34105" w:rsidP="004A1E8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9537F62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54,839,546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4AB0CA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36CF53A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6085C42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9C80D92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3,392,360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ABD595A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51,447,186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19BE31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A2383D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34105" w:rsidRPr="006A0C21" w14:paraId="6C885648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8D59FC4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0C21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465EF36D" w14:textId="77777777" w:rsidR="00A34105" w:rsidRPr="006A0C21" w:rsidRDefault="00A34105" w:rsidP="004A1E86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3AD728A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572,172,472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00FFF15" w14:textId="77777777" w:rsidR="00A34105" w:rsidRPr="006A0C21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0B9B880" w14:textId="77777777" w:rsidR="00A34105" w:rsidRPr="006A0C21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E7C151" w14:textId="77777777" w:rsidR="00A34105" w:rsidRPr="006A0C21" w:rsidRDefault="00A34105" w:rsidP="004A1E86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8F030D1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671,219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18DAD73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471,194,784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43E15C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100,306,469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292BF6" w14:textId="77777777" w:rsidR="00A34105" w:rsidRPr="006A0C2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A0C21">
              <w:rPr>
                <w:rFonts w:hAnsi="細明體"/>
                <w:b/>
                <w:noProof/>
                <w:sz w:val="22"/>
                <w:szCs w:val="22"/>
              </w:rPr>
              <w:t>17.53</w:t>
            </w:r>
          </w:p>
        </w:tc>
      </w:tr>
      <w:tr w:rsidR="00A34105" w:rsidRPr="006A0C21" w14:paraId="10E7F701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562F7CD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00C93FD4" w14:textId="77777777" w:rsidR="00A34105" w:rsidRPr="006A0C21" w:rsidRDefault="00A34105" w:rsidP="004A1E8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3A25F03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6,300,000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723DC5E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5C9E521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D67FACD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90D862E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179,862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6E1685B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6,120,138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6D3623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C2B6B4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34105" w:rsidRPr="006A0C21" w14:paraId="547F174F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DFB8C26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263C5CC8" w14:textId="77777777" w:rsidR="00A34105" w:rsidRPr="006A0C21" w:rsidRDefault="00A34105" w:rsidP="004A1E8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榮民安養及養護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4C0295D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378,000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FFC448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19BC6D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35E52E7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49F2F52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2,500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9E760F7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375,500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7FA717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3A0283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34105" w:rsidRPr="006A0C21" w14:paraId="702AFE8D" w14:textId="77777777" w:rsidTr="00EF409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AAE02A0" w14:textId="77777777" w:rsidR="00A34105" w:rsidRPr="006A0C21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70A76E31" w14:textId="77777777" w:rsidR="00A34105" w:rsidRPr="006A0C21" w:rsidRDefault="00A34105" w:rsidP="004A1E8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A0C21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23B453C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565,494,472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6DBFD52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91E332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C5B5AD" w14:textId="77777777" w:rsidR="00A34105" w:rsidRPr="006A0C21" w:rsidRDefault="00A34105" w:rsidP="004A1E86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A0C2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6D796C0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488,857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7BF029E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464,699,146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D42A16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100,306,469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F5ACC" w14:textId="77777777" w:rsidR="00A34105" w:rsidRPr="006A0C21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6A0C21">
              <w:rPr>
                <w:rFonts w:hAnsi="細明體"/>
                <w:noProof/>
                <w:sz w:val="22"/>
                <w:szCs w:val="22"/>
              </w:rPr>
              <w:t>17.74</w:t>
            </w:r>
          </w:p>
        </w:tc>
      </w:tr>
    </w:tbl>
    <w:p w14:paraId="3C745B23" w14:textId="66D90480" w:rsidR="00A34105" w:rsidRDefault="00A34105" w:rsidP="00A3410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2E8E8C26" w14:textId="2DA36BFE" w:rsidR="00EF409D" w:rsidRDefault="00EF409D" w:rsidP="00A3410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7172AF1C" w14:textId="57B4BC15" w:rsidR="00EF409D" w:rsidRDefault="00EF409D" w:rsidP="00A3410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4BA055A8" w14:textId="25A9B80F" w:rsidR="00EF409D" w:rsidRDefault="00EF409D" w:rsidP="00A3410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7B06EEAA" w14:textId="53FEDA15" w:rsidR="00674ACD" w:rsidRDefault="00674ACD" w:rsidP="00A3410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730127E0" w14:textId="77777777" w:rsidR="00674ACD" w:rsidRDefault="00674ACD" w:rsidP="00A34105">
      <w:pPr>
        <w:pStyle w:val="a7"/>
        <w:spacing w:before="72" w:after="72"/>
        <w:ind w:left="832" w:right="16" w:hanging="672"/>
        <w:rPr>
          <w:rFonts w:hint="eastAsia"/>
          <w:b w:val="0"/>
          <w:bCs w:val="0"/>
          <w:szCs w:val="28"/>
        </w:rPr>
      </w:pPr>
    </w:p>
    <w:p w14:paraId="4A57A739" w14:textId="1FB71086" w:rsidR="00EF409D" w:rsidRDefault="00EF409D" w:rsidP="00A34105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699A4839" w14:textId="77777777" w:rsidR="00A34105" w:rsidRDefault="00A34105" w:rsidP="00A34105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5ED1A1D3" w14:textId="398E4EDB" w:rsidR="00A34105" w:rsidRDefault="00A34105" w:rsidP="00A34105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2B3A03CE" w14:textId="77777777" w:rsidR="00A34105" w:rsidRPr="00CF1089" w:rsidRDefault="00A34105" w:rsidP="00A34105"/>
    <w:p w14:paraId="723007C0" w14:textId="77777777" w:rsidR="00A34105" w:rsidRPr="00C159BC" w:rsidRDefault="00A34105" w:rsidP="00A34105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A34105" w:rsidRPr="00017050" w14:paraId="63AFC0EA" w14:textId="77777777" w:rsidTr="004A1E86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7A64DCE" w14:textId="2552377F" w:rsidR="00A34105" w:rsidRPr="004A0712" w:rsidRDefault="009621F9" w:rsidP="004A1E86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/>
                <w:sz w:val="28"/>
                <w:szCs w:val="24"/>
              </w:rPr>
              <w:t>1</w:t>
            </w:r>
            <w:r w:rsidR="00A34105" w:rsidRPr="004A0712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A34105" w:rsidRPr="004A0712">
              <w:rPr>
                <w:rFonts w:hAnsi="標楷體"/>
                <w:sz w:val="28"/>
                <w:szCs w:val="24"/>
              </w:rPr>
              <w:t xml:space="preserve"> </w:t>
            </w:r>
            <w:r w:rsidR="00A34105">
              <w:rPr>
                <w:rFonts w:hAnsi="標楷體" w:hint="eastAsia"/>
                <w:sz w:val="28"/>
                <w:szCs w:val="24"/>
              </w:rPr>
              <w:t>114</w:t>
            </w:r>
            <w:r w:rsidR="00A34105"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0203B7D3" w14:textId="77777777" w:rsidR="00A34105" w:rsidRPr="00017050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34105" w:rsidRPr="00CA093B" w14:paraId="3179CD93" w14:textId="77777777" w:rsidTr="004A1E86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6888B1BE" w14:textId="77777777" w:rsidR="00A34105" w:rsidRPr="00410A8E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5F17A39B" w14:textId="77777777" w:rsidR="00A34105" w:rsidRPr="00410A8E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28EC6C7E" w14:textId="77777777" w:rsidR="00A34105" w:rsidRPr="00410A8E" w:rsidRDefault="00A34105" w:rsidP="004A1E8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110AE8EE" w14:textId="77777777" w:rsidR="00A34105" w:rsidRPr="00410A8E" w:rsidRDefault="00A34105" w:rsidP="004A1E86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6A96AD0D" w14:textId="77777777" w:rsidR="00A34105" w:rsidRPr="00410A8E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34105" w:rsidRPr="00CA093B" w14:paraId="4BFB510C" w14:textId="77777777" w:rsidTr="004A1E86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8D051ED" w14:textId="77777777" w:rsidR="00A34105" w:rsidRPr="00410A8E" w:rsidRDefault="00A34105" w:rsidP="004A1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AE3BC8D" w14:textId="77777777" w:rsidR="00A34105" w:rsidRPr="00410A8E" w:rsidRDefault="00A34105" w:rsidP="004A1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DC543B0" w14:textId="77777777" w:rsidR="00A34105" w:rsidRPr="00410A8E" w:rsidRDefault="00A34105" w:rsidP="004A1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3C2A84E" w14:textId="77777777" w:rsidR="00A34105" w:rsidRPr="00410A8E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BF8B6F" w14:textId="77777777" w:rsidR="00A34105" w:rsidRPr="00410A8E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854E5A8" w14:textId="77777777" w:rsidR="00A34105" w:rsidRPr="00410A8E" w:rsidRDefault="00A34105" w:rsidP="004A1E86">
            <w:pPr>
              <w:jc w:val="center"/>
              <w:rPr>
                <w:sz w:val="22"/>
                <w:szCs w:val="22"/>
              </w:rPr>
            </w:pPr>
          </w:p>
        </w:tc>
      </w:tr>
      <w:tr w:rsidR="00A34105" w:rsidRPr="009135D9" w14:paraId="46DC89DD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03610C3C" w14:textId="77777777" w:rsidR="00A34105" w:rsidRPr="009135D9" w:rsidRDefault="00A34105" w:rsidP="004A1E86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9135D9">
              <w:rPr>
                <w:rFonts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1F093A" w14:textId="77777777" w:rsidR="00A34105" w:rsidRPr="009135D9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B1CF15" w14:textId="77777777" w:rsidR="00A34105" w:rsidRPr="009135D9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6250BD" w14:textId="77777777" w:rsidR="00A34105" w:rsidRPr="009135D9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C04304" w14:textId="77777777" w:rsidR="00A34105" w:rsidRPr="009135D9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7AD7E0EB" w14:textId="77777777" w:rsidR="00A34105" w:rsidRPr="009135D9" w:rsidRDefault="00A34105" w:rsidP="004A1E8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34105" w:rsidRPr="009135D9" w14:paraId="6C66C3BD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5A1ABBE" w14:textId="77777777" w:rsidR="00A34105" w:rsidRPr="009135D9" w:rsidRDefault="00A34105" w:rsidP="004A1E8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135D9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46644C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2,897,000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82B45E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12,872,271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4E3E43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9,975,271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B74817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344.33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855533B" w14:textId="311E4BEC" w:rsidR="00A34105" w:rsidRPr="009135D9" w:rsidRDefault="00A618F7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A618F7">
              <w:rPr>
                <w:rFonts w:hAnsi="標楷體" w:hint="eastAsia"/>
                <w:sz w:val="22"/>
                <w:szCs w:val="22"/>
              </w:rPr>
              <w:t>廠商違約罰款較預計增加</w:t>
            </w:r>
            <w:r w:rsidR="00D05BF3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A34105" w:rsidRPr="009135D9" w14:paraId="7D567037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D702A8A" w14:textId="77777777" w:rsidR="00A34105" w:rsidRPr="009135D9" w:rsidRDefault="00A34105" w:rsidP="004A1E8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135D9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1CB3CC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288,134,000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2A4D69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410,244,830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E886BE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122,110,830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85F973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42.38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9BF5CC3" w14:textId="4EA834E7" w:rsidR="00A34105" w:rsidRPr="009135D9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安養機構服</w:t>
            </w:r>
            <w:r w:rsidR="00F74202">
              <w:rPr>
                <w:rFonts w:hAnsi="標楷體" w:hint="eastAsia"/>
                <w:sz w:val="22"/>
                <w:szCs w:val="22"/>
              </w:rPr>
              <w:t>務</w:t>
            </w:r>
            <w:r w:rsidRPr="00166636">
              <w:rPr>
                <w:rFonts w:hAnsi="標楷體" w:hint="eastAsia"/>
                <w:sz w:val="22"/>
                <w:szCs w:val="22"/>
              </w:rPr>
              <w:t>費收入較預計增加。</w:t>
            </w:r>
          </w:p>
        </w:tc>
      </w:tr>
      <w:tr w:rsidR="00A34105" w:rsidRPr="009135D9" w14:paraId="4055FFCC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81BE3D7" w14:textId="77777777" w:rsidR="00A34105" w:rsidRPr="009135D9" w:rsidRDefault="00A34105" w:rsidP="004A1E8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135D9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00A4AB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11,100,000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BA0DCF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18,488,802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B0A84D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7,388,802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354D3F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66.57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7E110FF" w14:textId="7AB2F8E8" w:rsidR="00A34105" w:rsidRPr="009135D9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變賣廢</w:t>
            </w:r>
            <w:r w:rsidR="005D59F1">
              <w:rPr>
                <w:rFonts w:hAnsi="標楷體" w:hint="eastAsia"/>
                <w:sz w:val="22"/>
                <w:szCs w:val="22"/>
              </w:rPr>
              <w:t>舊</w:t>
            </w:r>
            <w:r w:rsidRPr="00166636">
              <w:rPr>
                <w:rFonts w:hAnsi="標楷體" w:hint="eastAsia"/>
                <w:sz w:val="22"/>
                <w:szCs w:val="22"/>
              </w:rPr>
              <w:t>財產及物品收入較預計增加。</w:t>
            </w:r>
          </w:p>
        </w:tc>
      </w:tr>
      <w:tr w:rsidR="00A34105" w:rsidRPr="009135D9" w14:paraId="77D99745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E4303EF" w14:textId="77777777" w:rsidR="00A34105" w:rsidRPr="009135D9" w:rsidRDefault="00A34105" w:rsidP="004A1E86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9135D9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FAC4F6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486,120,000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62E2BD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424,844,756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A1508A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- 61,275,244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9B9CD8" w14:textId="77777777" w:rsidR="00A34105" w:rsidRPr="009135D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9135D9">
              <w:rPr>
                <w:rFonts w:hAnsi="細明體"/>
                <w:noProof/>
                <w:sz w:val="22"/>
                <w:szCs w:val="22"/>
              </w:rPr>
              <w:t>- 12.60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9DCD4BA" w14:textId="23F14A61" w:rsidR="00A34105" w:rsidRPr="009135D9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榮民遺款繳庫數較預計減少。</w:t>
            </w:r>
          </w:p>
        </w:tc>
      </w:tr>
    </w:tbl>
    <w:p w14:paraId="718D18A4" w14:textId="77777777" w:rsidR="00A34105" w:rsidRDefault="00A34105" w:rsidP="00A3410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4CF73F0B" w14:textId="77777777" w:rsidR="00A34105" w:rsidRPr="00017050" w:rsidRDefault="00A34105" w:rsidP="00A34105"/>
    <w:p w14:paraId="7AFD4E0B" w14:textId="77777777" w:rsidR="00A34105" w:rsidRPr="006E2DF0" w:rsidRDefault="00A34105" w:rsidP="00A34105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34105" w14:paraId="3945DFF8" w14:textId="77777777" w:rsidTr="004A1E86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2A7F11B" w14:textId="3A1BB714" w:rsidR="00A34105" w:rsidRPr="00D31792" w:rsidRDefault="009621F9" w:rsidP="004A1E86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  <w:r w:rsidR="00A34105" w:rsidRPr="00D31792">
              <w:rPr>
                <w:rFonts w:hint="eastAsia"/>
                <w:sz w:val="28"/>
                <w:szCs w:val="24"/>
              </w:rPr>
              <w:t>.  以前年度歲入減免（註銷）數簡明表</w:t>
            </w:r>
          </w:p>
          <w:p w14:paraId="5FD9956A" w14:textId="77777777" w:rsidR="00A34105" w:rsidRPr="00174CFB" w:rsidRDefault="00A34105" w:rsidP="004A1E86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A34105" w14:paraId="4C9E7104" w14:textId="77777777" w:rsidTr="004A1E86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48AE0C7A" w14:textId="77777777" w:rsidR="00A34105" w:rsidRPr="00174CFB" w:rsidRDefault="00A34105" w:rsidP="004A1E86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14:paraId="582186ED" w14:textId="77777777" w:rsidR="00A34105" w:rsidRPr="00174CFB" w:rsidRDefault="00A34105" w:rsidP="004A1E86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19420D70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14:paraId="160A4547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14:paraId="23106220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14:paraId="46913B58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34105" w14:paraId="20FA8EC1" w14:textId="77777777" w:rsidTr="004A1E86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5627C51" w14:textId="77777777" w:rsidR="00A34105" w:rsidRPr="00174CFB" w:rsidRDefault="00A34105" w:rsidP="004A1E86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E4835C5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1343BAA2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5B9A31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D370C43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3DE449A" w14:textId="77777777" w:rsidR="00A34105" w:rsidRPr="00174CFB" w:rsidRDefault="00A34105" w:rsidP="004A1E86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A34105" w:rsidRPr="00177804" w14:paraId="08F787D6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7434E8A" w14:textId="77777777" w:rsidR="00A34105" w:rsidRPr="00177804" w:rsidRDefault="00A34105" w:rsidP="004A1E86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C28E875" w14:textId="77777777" w:rsidR="00A34105" w:rsidRPr="00177804" w:rsidRDefault="00A34105" w:rsidP="004A1E86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177804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6AD906" w14:textId="77777777" w:rsidR="00A34105" w:rsidRPr="00177804" w:rsidRDefault="00A34105" w:rsidP="004A1E86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6149338" w14:textId="77777777" w:rsidR="00A34105" w:rsidRPr="00177804" w:rsidRDefault="00A34105" w:rsidP="004A1E86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60B598" w14:textId="77777777" w:rsidR="00A34105" w:rsidRPr="00177804" w:rsidRDefault="00A34105" w:rsidP="004A1E86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7F23516C" w14:textId="77777777" w:rsidR="00A34105" w:rsidRPr="00177804" w:rsidRDefault="00A34105" w:rsidP="004A1E86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34105" w14:paraId="05AFD0E5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1B22C9ED" w14:textId="77777777" w:rsidR="00A34105" w:rsidRPr="00174CFB" w:rsidRDefault="00A34105" w:rsidP="004A1E86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F3A9C">
              <w:rPr>
                <w:rFonts w:hAnsi="標楷體"/>
                <w:noProof/>
                <w:spacing w:val="-12"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950E2" w14:textId="77777777" w:rsidR="00A34105" w:rsidRPr="00177804" w:rsidRDefault="00A34105" w:rsidP="004A1E86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77804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90A208" w14:textId="77777777" w:rsidR="00A34105" w:rsidRPr="00174CFB" w:rsidRDefault="00A34105" w:rsidP="004A1E86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776,149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9A4BBAA" w14:textId="77777777" w:rsidR="00A34105" w:rsidRPr="00174CFB" w:rsidRDefault="00A34105" w:rsidP="004A1E86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565,000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0296B" w14:textId="77777777" w:rsidR="00A34105" w:rsidRPr="00174CFB" w:rsidRDefault="00A34105" w:rsidP="004A1E86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72.80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A01E4B6" w14:textId="15C4081F" w:rsidR="00A34105" w:rsidRPr="002E15B8" w:rsidRDefault="00166636" w:rsidP="004A1E86">
            <w:pPr>
              <w:jc w:val="both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應收</w:t>
            </w:r>
            <w:r w:rsidR="005D59F1">
              <w:rPr>
                <w:rFonts w:hAnsi="標楷體" w:hint="eastAsia"/>
                <w:sz w:val="22"/>
                <w:szCs w:val="22"/>
              </w:rPr>
              <w:t>不法所得</w:t>
            </w:r>
            <w:r w:rsidRPr="00166636">
              <w:rPr>
                <w:rFonts w:hAnsi="標楷體" w:hint="eastAsia"/>
                <w:sz w:val="22"/>
                <w:szCs w:val="22"/>
              </w:rPr>
              <w:t>，</w:t>
            </w:r>
            <w:r w:rsidR="00D37287">
              <w:rPr>
                <w:rFonts w:hAnsi="標楷體" w:hint="eastAsia"/>
                <w:sz w:val="22"/>
                <w:szCs w:val="22"/>
              </w:rPr>
              <w:t>經</w:t>
            </w:r>
            <w:r w:rsidRPr="00166636">
              <w:rPr>
                <w:rFonts w:hAnsi="標楷體" w:hint="eastAsia"/>
                <w:sz w:val="22"/>
                <w:szCs w:val="22"/>
              </w:rPr>
              <w:t>移送行政執行取得債權憑證，辦理註銷。</w:t>
            </w:r>
          </w:p>
        </w:tc>
      </w:tr>
      <w:tr w:rsidR="00A34105" w14:paraId="0AC61563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14:paraId="44ED8C33" w14:textId="77777777" w:rsidR="00A34105" w:rsidRPr="00174CFB" w:rsidRDefault="00A34105" w:rsidP="004A1E86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F3A9C">
              <w:rPr>
                <w:rFonts w:hAnsi="標楷體"/>
                <w:noProof/>
                <w:spacing w:val="-12"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286468" w14:textId="77777777" w:rsidR="00A34105" w:rsidRPr="00177804" w:rsidRDefault="00A34105" w:rsidP="004A1E86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177804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A0C87D" w14:textId="77777777" w:rsidR="00A34105" w:rsidRPr="00174CFB" w:rsidRDefault="00A34105" w:rsidP="004A1E86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10,448,896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385407" w14:textId="77777777" w:rsidR="00A34105" w:rsidRPr="00174CFB" w:rsidRDefault="00A34105" w:rsidP="004A1E86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3,512,881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FC6AB0" w14:textId="77777777" w:rsidR="00A34105" w:rsidRPr="00174CFB" w:rsidRDefault="00A34105" w:rsidP="004A1E86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F3A9C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33.62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89582C2" w14:textId="7FA547A6" w:rsidR="00A34105" w:rsidRPr="002E15B8" w:rsidRDefault="00166636" w:rsidP="004A1E86">
            <w:pPr>
              <w:jc w:val="both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溢支榮民就養給付，</w:t>
            </w:r>
            <w:r w:rsidR="00D37287">
              <w:rPr>
                <w:rFonts w:hAnsi="標楷體" w:hint="eastAsia"/>
                <w:sz w:val="22"/>
                <w:szCs w:val="22"/>
              </w:rPr>
              <w:t>經</w:t>
            </w:r>
            <w:r w:rsidRPr="00166636">
              <w:rPr>
                <w:rFonts w:hAnsi="標楷體" w:hint="eastAsia"/>
                <w:sz w:val="22"/>
                <w:szCs w:val="22"/>
              </w:rPr>
              <w:t>移送行政執行取得債權憑證，辦理註銷。</w:t>
            </w:r>
          </w:p>
        </w:tc>
      </w:tr>
    </w:tbl>
    <w:p w14:paraId="6C2F3753" w14:textId="77777777" w:rsidR="00A34105" w:rsidRDefault="00A34105" w:rsidP="00A34105">
      <w:pPr>
        <w:jc w:val="left"/>
        <w:rPr>
          <w:sz w:val="20"/>
        </w:rPr>
      </w:pPr>
      <w:r>
        <w:rPr>
          <w:rFonts w:hint="eastAsia"/>
          <w:sz w:val="20"/>
        </w:rPr>
        <w:t>註</w:t>
      </w:r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或3千萬元以上者</w:t>
      </w:r>
      <w:r>
        <w:rPr>
          <w:sz w:val="20"/>
        </w:rPr>
        <w:t>。</w:t>
      </w:r>
    </w:p>
    <w:p w14:paraId="7B70F0E3" w14:textId="77777777" w:rsidR="00A34105" w:rsidRPr="00393E8C" w:rsidRDefault="00A34105" w:rsidP="00A34105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A34105" w:rsidRPr="00426896" w14:paraId="2DBF6186" w14:textId="77777777" w:rsidTr="004A1E86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D628C1" w14:textId="69AF986D" w:rsidR="00A34105" w:rsidRPr="0073504B" w:rsidRDefault="009621F9" w:rsidP="004A1E86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/>
                <w:sz w:val="28"/>
                <w:szCs w:val="24"/>
              </w:rPr>
              <w:t>3</w:t>
            </w:r>
            <w:r w:rsidR="00A34105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A34105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A34105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50E64A5B" w14:textId="77777777" w:rsidR="00A34105" w:rsidRPr="00426896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34105" w:rsidRPr="00DC36E9" w14:paraId="35109495" w14:textId="77777777" w:rsidTr="004A1E86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20D0AB4" w14:textId="77777777" w:rsidR="00A34105" w:rsidRPr="00800B99" w:rsidRDefault="00A34105" w:rsidP="004A1E86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057A1" w14:textId="77777777" w:rsidR="00A34105" w:rsidRPr="00800B99" w:rsidRDefault="00A34105" w:rsidP="004A1E86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BD31" w14:textId="77777777" w:rsidR="00A34105" w:rsidRPr="00800B99" w:rsidRDefault="00A34105" w:rsidP="004A1E86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407CC463" w14:textId="77777777" w:rsidR="00A34105" w:rsidRPr="00800B99" w:rsidRDefault="00A34105" w:rsidP="004A1E86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DDAA" w14:textId="77777777" w:rsidR="00A34105" w:rsidRPr="00800B99" w:rsidRDefault="00A34105" w:rsidP="004A1E86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F2721E" w14:textId="77777777" w:rsidR="00A34105" w:rsidRPr="00800B99" w:rsidRDefault="00A34105" w:rsidP="004A1E86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A34105" w:rsidRPr="00DC36E9" w14:paraId="24A15DB7" w14:textId="77777777" w:rsidTr="004A1E86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20EDFF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2FA0" w14:textId="77777777" w:rsidR="00A34105" w:rsidRPr="00800B99" w:rsidRDefault="00A34105" w:rsidP="004A1E86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B463" w14:textId="77777777" w:rsidR="00A34105" w:rsidRPr="00800B99" w:rsidRDefault="00A34105" w:rsidP="004A1E86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1AB3" w14:textId="77777777" w:rsidR="00A34105" w:rsidRPr="00800B99" w:rsidRDefault="00A34105" w:rsidP="004A1E86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229C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64B5DB" w14:textId="77777777" w:rsidR="00A34105" w:rsidRPr="00800B99" w:rsidRDefault="00A34105" w:rsidP="004A1E86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A34105" w:rsidRPr="00005411" w14:paraId="3CA126EC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D94F013" w14:textId="77777777" w:rsidR="00A34105" w:rsidRPr="00005411" w:rsidRDefault="00A34105" w:rsidP="004A1E8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5CAE464" w14:textId="77777777" w:rsidR="00A34105" w:rsidRPr="00005411" w:rsidRDefault="00A34105" w:rsidP="004A1E86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005411">
              <w:rPr>
                <w:rFonts w:hAnsi="標楷體" w:hint="eastAsia"/>
                <w:b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3A8A1DA" w14:textId="77777777" w:rsidR="00A34105" w:rsidRPr="0000541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755F3A6" w14:textId="77777777" w:rsidR="00A34105" w:rsidRPr="0000541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70FDC5" w14:textId="77777777" w:rsidR="00A34105" w:rsidRPr="00005411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4C45FEF" w14:textId="77777777" w:rsidR="00A34105" w:rsidRPr="00005411" w:rsidRDefault="00A34105" w:rsidP="004A1E8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34105" w14:paraId="3BBD9746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D5EF013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2CAF32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49BDAB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1,727,557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EFE4548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1,724,057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48DCF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99.80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8B10FF1" w14:textId="4C1F2A7D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以前年度溢支榮民就養給付，尚待收回。</w:t>
            </w:r>
          </w:p>
        </w:tc>
      </w:tr>
      <w:tr w:rsidR="00A34105" w14:paraId="00FA60B2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36122AE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7C6DA3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86ECF0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3CB498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E8D301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0F3B883" w14:textId="3E85FF6E" w:rsidR="00A34105" w:rsidRPr="00997D66" w:rsidRDefault="00D37287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1</w:t>
            </w:r>
            <w:r>
              <w:rPr>
                <w:rFonts w:hAnsi="標楷體"/>
                <w:sz w:val="22"/>
                <w:szCs w:val="22"/>
              </w:rPr>
              <w:t>05</w:t>
            </w:r>
            <w:r>
              <w:rPr>
                <w:rFonts w:hAnsi="標楷體" w:hint="eastAsia"/>
                <w:sz w:val="22"/>
                <w:szCs w:val="22"/>
              </w:rPr>
              <w:t>及1</w:t>
            </w:r>
            <w:r>
              <w:rPr>
                <w:rFonts w:hAnsi="標楷體"/>
                <w:sz w:val="22"/>
                <w:szCs w:val="22"/>
              </w:rPr>
              <w:t>06</w:t>
            </w:r>
            <w:r>
              <w:rPr>
                <w:rFonts w:hAnsi="標楷體" w:hint="eastAsia"/>
                <w:sz w:val="22"/>
                <w:szCs w:val="22"/>
              </w:rPr>
              <w:t>年度均為</w:t>
            </w:r>
            <w:r w:rsidR="00166636" w:rsidRPr="00166636">
              <w:rPr>
                <w:rFonts w:hAnsi="標楷體" w:hint="eastAsia"/>
                <w:sz w:val="22"/>
                <w:szCs w:val="22"/>
              </w:rPr>
              <w:t>以前年度溢支退除役官兵退休俸，尚待收回。</w:t>
            </w:r>
          </w:p>
        </w:tc>
      </w:tr>
      <w:tr w:rsidR="00A34105" w14:paraId="627FA9FF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05C3DBF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B97AE5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FAC4C24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776,149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FF1D1F7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211,149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10BA7F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27.20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BCF8073" w14:textId="41CA93C9" w:rsidR="00A34105" w:rsidRPr="00997D66" w:rsidRDefault="00A34105" w:rsidP="004A1E86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34105" w14:paraId="264FB09C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6A97CF8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2C0E0F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2438BB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62,898,173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A12B43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59,394,710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056E34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94.43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5617199" w14:textId="193282A4" w:rsidR="00A34105" w:rsidRPr="00997D66" w:rsidRDefault="00D37287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1</w:t>
            </w:r>
            <w:r>
              <w:rPr>
                <w:rFonts w:hAnsi="標楷體"/>
                <w:sz w:val="22"/>
                <w:szCs w:val="22"/>
              </w:rPr>
              <w:t>08</w:t>
            </w:r>
            <w:r>
              <w:rPr>
                <w:rFonts w:hAnsi="標楷體" w:hint="eastAsia"/>
                <w:sz w:val="22"/>
                <w:szCs w:val="22"/>
              </w:rPr>
              <w:t>及1</w:t>
            </w:r>
            <w:r>
              <w:rPr>
                <w:rFonts w:hAnsi="標楷體"/>
                <w:sz w:val="22"/>
                <w:szCs w:val="22"/>
              </w:rPr>
              <w:t>09</w:t>
            </w:r>
            <w:r>
              <w:rPr>
                <w:rFonts w:hAnsi="標楷體" w:hint="eastAsia"/>
                <w:sz w:val="22"/>
                <w:szCs w:val="22"/>
              </w:rPr>
              <w:t>年度均為</w:t>
            </w:r>
            <w:r w:rsidR="00166636" w:rsidRPr="00166636">
              <w:rPr>
                <w:rFonts w:hAnsi="標楷體" w:hint="eastAsia"/>
                <w:sz w:val="22"/>
                <w:szCs w:val="22"/>
              </w:rPr>
              <w:t>以前年度溢支榮民就養給付，尚待收回。</w:t>
            </w:r>
          </w:p>
        </w:tc>
      </w:tr>
      <w:tr w:rsidR="00A34105" w14:paraId="15AA5C50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A3719BA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E2D23C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A7FD39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10,448,896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AA3ABC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5,921,163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9C45FF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56.67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435F951" w14:textId="1394676E" w:rsidR="00A34105" w:rsidRPr="00997D66" w:rsidRDefault="00A34105" w:rsidP="004A1E86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34105" w14:paraId="573D9E83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3A43244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29464E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7ACB86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8DE751A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3F1A5F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4E383A1" w14:textId="106D5FE0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臺南榮家違約廠商罰款，尚待收回。</w:t>
            </w:r>
          </w:p>
        </w:tc>
      </w:tr>
      <w:tr w:rsidR="00A34105" w14:paraId="42F356A8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71F6FE80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8E5875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E43FF9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59,349,753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76E129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42,813,827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8DA75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72.14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4D177F3" w14:textId="01743988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以前年度溢支榮民就養給付，尚待收回。</w:t>
            </w:r>
          </w:p>
        </w:tc>
      </w:tr>
      <w:tr w:rsidR="00A34105" w14:paraId="04131A78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C503969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B72478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FEF9B2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39,025,057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BDDCF0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32,381,947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D18A4C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82.98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FB37EC4" w14:textId="67EBBDA6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以前年度溢支退除役官兵退休俸及榮民就養給付，尚待收回。</w:t>
            </w:r>
          </w:p>
        </w:tc>
      </w:tr>
      <w:tr w:rsidR="00A34105" w14:paraId="2BBD9B09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BEB2B55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7EA4F7E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2F8791B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10,013,887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4ABC9B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8,555,364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3237D6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85.43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094E90E" w14:textId="149A8E39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以前年度溢支退除役官兵退休俸，尚待收回。</w:t>
            </w:r>
          </w:p>
        </w:tc>
      </w:tr>
      <w:tr w:rsidR="00A34105" w14:paraId="44E5ABAB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3F17B71" w14:textId="175A842D" w:rsidR="00A34105" w:rsidRPr="00800B99" w:rsidRDefault="004753BC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lastRenderedPageBreak/>
              <w:t xml:space="preserve">  </w:t>
            </w:r>
            <w:r w:rsidR="00A34105" w:rsidRPr="00BF3A9C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19695C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EB9097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47,299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F16C41B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21,650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E02B8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45.77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26B2E8C" w14:textId="28DFFBCF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八德榮家應收服務費，尚待收回。</w:t>
            </w:r>
          </w:p>
        </w:tc>
      </w:tr>
      <w:tr w:rsidR="00A34105" w14:paraId="5E030141" w14:textId="77777777" w:rsidTr="004A1E8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9F78DCC" w14:textId="77777777" w:rsidR="00A34105" w:rsidRPr="00800B99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9079A4E" w14:textId="77777777" w:rsidR="00A34105" w:rsidRPr="00005411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05411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3B7A250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55,299,707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DABA32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38,569,922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25CF8D" w14:textId="77777777" w:rsidR="00A34105" w:rsidRPr="00800B99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69.75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59847B0" w14:textId="39FA9131" w:rsidR="00A34105" w:rsidRPr="00997D66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以前年度溢支退除役官兵退休俸，尚待收回。</w:t>
            </w:r>
          </w:p>
        </w:tc>
      </w:tr>
    </w:tbl>
    <w:p w14:paraId="3453FE0B" w14:textId="77777777" w:rsidR="00A34105" w:rsidRDefault="00A34105" w:rsidP="00A3410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2EA92B34" w14:textId="77777777" w:rsidR="00A34105" w:rsidRPr="00F33C00" w:rsidRDefault="00A34105" w:rsidP="00A34105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41A6CA96" w14:textId="77777777" w:rsidR="00A34105" w:rsidRPr="00034210" w:rsidRDefault="00A34105" w:rsidP="00A34105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A34105" w:rsidRPr="00AC566C" w14:paraId="7C03F44B" w14:textId="77777777" w:rsidTr="004A1E86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B6B270" w14:textId="77777777" w:rsidR="00A34105" w:rsidRPr="0080007C" w:rsidRDefault="00A34105" w:rsidP="004A1E86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114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19E83347" w14:textId="77777777" w:rsidR="00A34105" w:rsidRPr="00AC566C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34105" w14:paraId="41823D61" w14:textId="77777777" w:rsidTr="004A1E86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EBFE8B8" w14:textId="77777777" w:rsidR="00A34105" w:rsidRPr="00AF2D0B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634F9DE7" w14:textId="77777777" w:rsidR="00A34105" w:rsidRPr="00AF2D0B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00699691" w14:textId="77777777" w:rsidR="00A34105" w:rsidRPr="00AF2D0B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6DC1DE83" w14:textId="77777777" w:rsidR="00A34105" w:rsidRPr="00AF2D0B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34105" w14:paraId="74C5DF19" w14:textId="77777777" w:rsidTr="004A1E86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C7988C8" w14:textId="77777777" w:rsidR="00A34105" w:rsidRPr="00AF2D0B" w:rsidRDefault="00A34105" w:rsidP="004A1E86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1D8132A1" w14:textId="77777777" w:rsidR="00A34105" w:rsidRPr="00AF2D0B" w:rsidRDefault="00A34105" w:rsidP="004A1E86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0801964" w14:textId="77777777" w:rsidR="00A34105" w:rsidRPr="00AF2D0B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D5ACF12" w14:textId="77777777" w:rsidR="00A34105" w:rsidRPr="00AF2D0B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FC6B2CB" w14:textId="77777777" w:rsidR="00A34105" w:rsidRPr="00AF2D0B" w:rsidRDefault="00A34105" w:rsidP="004A1E86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34105" w:rsidRPr="0076081C" w14:paraId="2E2EBA86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660CBB9D" w14:textId="77777777" w:rsidR="00A34105" w:rsidRPr="0076081C" w:rsidRDefault="00A34105" w:rsidP="004A1E86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76081C">
              <w:rPr>
                <w:rFonts w:hAnsi="標楷體" w:hint="eastAsia"/>
                <w:b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8667DB" w14:textId="77777777" w:rsidR="00A34105" w:rsidRPr="0076081C" w:rsidRDefault="00A34105" w:rsidP="004A1E86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C4AECA9" w14:textId="77777777" w:rsidR="00A34105" w:rsidRPr="0076081C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6600C4" w14:textId="77777777" w:rsidR="00A34105" w:rsidRPr="0076081C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1380BF0" w14:textId="77777777" w:rsidR="00A34105" w:rsidRPr="0076081C" w:rsidRDefault="00A34105" w:rsidP="004A1E8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34105" w:rsidRPr="0076081C" w14:paraId="62CA9C99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51B67355" w14:textId="77777777" w:rsidR="00A34105" w:rsidRPr="0076081C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6081C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7356BF" w14:textId="77777777" w:rsidR="00A34105" w:rsidRPr="0076081C" w:rsidRDefault="00A34105" w:rsidP="004A1E86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76081C">
              <w:rPr>
                <w:rFonts w:hAnsi="細明體"/>
                <w:noProof/>
                <w:spacing w:val="-2"/>
                <w:sz w:val="22"/>
                <w:szCs w:val="22"/>
              </w:rPr>
              <w:t>550,646,000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D3D98A" w14:textId="77777777" w:rsidR="00A34105" w:rsidRPr="0076081C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76081C">
              <w:rPr>
                <w:rFonts w:hAnsi="細明體"/>
                <w:noProof/>
                <w:sz w:val="22"/>
                <w:szCs w:val="22"/>
              </w:rPr>
              <w:t>43,143,108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D8282" w14:textId="77777777" w:rsidR="00A34105" w:rsidRPr="0076081C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76081C">
              <w:rPr>
                <w:rFonts w:hAnsi="細明體"/>
                <w:noProof/>
                <w:sz w:val="22"/>
                <w:szCs w:val="22"/>
              </w:rPr>
              <w:t>7.83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094AD57" w14:textId="01E39558" w:rsidR="00A34105" w:rsidRPr="0076081C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提升失智照顧量能長照忘我園區中程計畫工程合約期程跨年度，須</w:t>
            </w:r>
            <w:r w:rsidR="00D37287">
              <w:rPr>
                <w:rFonts w:hAnsi="標楷體" w:hint="eastAsia"/>
                <w:sz w:val="22"/>
                <w:szCs w:val="22"/>
              </w:rPr>
              <w:t>保留</w:t>
            </w:r>
            <w:r w:rsidRPr="00166636">
              <w:rPr>
                <w:rFonts w:hAnsi="標楷體" w:hint="eastAsia"/>
                <w:sz w:val="22"/>
                <w:szCs w:val="22"/>
              </w:rPr>
              <w:t>繼續執行。</w:t>
            </w:r>
          </w:p>
        </w:tc>
      </w:tr>
    </w:tbl>
    <w:p w14:paraId="11E68A0E" w14:textId="77777777" w:rsidR="00A34105" w:rsidRDefault="00A34105" w:rsidP="00A3410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00320E73" w14:textId="77777777" w:rsidR="00A34105" w:rsidRPr="006C335D" w:rsidRDefault="00A34105" w:rsidP="00A34105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A34105" w:rsidRPr="0093340E" w14:paraId="10F9772B" w14:textId="77777777" w:rsidTr="004A1E86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B60FB11" w14:textId="77777777" w:rsidR="00A34105" w:rsidRPr="005D0E30" w:rsidRDefault="00A34105" w:rsidP="004A1E86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114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728C71DF" w14:textId="77777777" w:rsidR="00A34105" w:rsidRPr="0093340E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34105" w:rsidRPr="00064EBE" w14:paraId="0603D2C1" w14:textId="77777777" w:rsidTr="004A1E86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5D698A" w14:textId="77777777" w:rsidR="00A34105" w:rsidRPr="00A25A7D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6A076" w14:textId="77777777" w:rsidR="00A34105" w:rsidRPr="00A25A7D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693B9" w14:textId="77777777" w:rsidR="00A34105" w:rsidRPr="00A25A7D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E1DA3" w14:textId="77777777" w:rsidR="00A34105" w:rsidRPr="00A25A7D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34105" w:rsidRPr="00064EBE" w14:paraId="696EBF2C" w14:textId="77777777" w:rsidTr="004A1E86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BB8F61A" w14:textId="77777777" w:rsidR="00A34105" w:rsidRPr="00A25A7D" w:rsidRDefault="00A34105" w:rsidP="004A1E86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21EE" w14:textId="77777777" w:rsidR="00A34105" w:rsidRPr="00A25A7D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832D" w14:textId="77777777" w:rsidR="00A34105" w:rsidRPr="00A25A7D" w:rsidRDefault="00A34105" w:rsidP="004A1E86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51569" w14:textId="77777777" w:rsidR="00A34105" w:rsidRPr="00A25A7D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34299" w14:textId="77777777" w:rsidR="00A34105" w:rsidRPr="00A25A7D" w:rsidRDefault="00A34105" w:rsidP="004A1E86">
            <w:pPr>
              <w:pStyle w:val="4"/>
              <w:rPr>
                <w:sz w:val="22"/>
                <w:szCs w:val="22"/>
              </w:rPr>
            </w:pPr>
          </w:p>
        </w:tc>
      </w:tr>
      <w:tr w:rsidR="00A34105" w:rsidRPr="00542EA2" w14:paraId="1579272A" w14:textId="77777777" w:rsidTr="004A1E8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8A8E1C9" w14:textId="77777777" w:rsidR="00A34105" w:rsidRPr="00542EA2" w:rsidRDefault="00A34105" w:rsidP="004A1E86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542EA2">
              <w:rPr>
                <w:rFonts w:hAnsi="標楷體" w:hint="eastAsia"/>
                <w:b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1EABDF3" w14:textId="77777777" w:rsidR="00A34105" w:rsidRPr="00542EA2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585FCA1" w14:textId="77777777" w:rsidR="00A34105" w:rsidRPr="00542EA2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396ECE" w14:textId="77777777" w:rsidR="00A34105" w:rsidRPr="00542EA2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365C7ECC" w14:textId="77777777" w:rsidR="00A34105" w:rsidRPr="00542EA2" w:rsidRDefault="00A34105" w:rsidP="004A1E8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34105" w:rsidRPr="00542EA2" w14:paraId="658370C5" w14:textId="77777777" w:rsidTr="004A1E8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63E029F5" w14:textId="77777777" w:rsidR="00A34105" w:rsidRPr="00542EA2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42EA2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9B68295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3,784,532,000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BC5B27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186,890,458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01DCE2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4.94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4838B4B" w14:textId="0F07DC67" w:rsidR="00A34105" w:rsidRPr="00542EA2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實際進用員額較少之人事結餘。</w:t>
            </w:r>
          </w:p>
        </w:tc>
      </w:tr>
      <w:tr w:rsidR="00A34105" w:rsidRPr="00542EA2" w14:paraId="1600D37F" w14:textId="77777777" w:rsidTr="004A1E8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7E8A1C11" w14:textId="77777777" w:rsidR="00A34105" w:rsidRPr="00542EA2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42EA2">
              <w:rPr>
                <w:rFonts w:hAnsi="標楷體" w:hint="eastAsia"/>
                <w:noProof/>
                <w:sz w:val="22"/>
                <w:szCs w:val="22"/>
              </w:rPr>
              <w:t>榮民醫療照護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63A49A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2,635,538,000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AE5520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62,324,733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049AC4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2.36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AB25202" w14:textId="7F930FF7" w:rsidR="00A34105" w:rsidRPr="00542EA2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補助經費之結餘。</w:t>
            </w:r>
          </w:p>
        </w:tc>
      </w:tr>
      <w:tr w:rsidR="00A34105" w:rsidRPr="00542EA2" w14:paraId="11421A7B" w14:textId="77777777" w:rsidTr="004A1E8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38BE6E87" w14:textId="77777777" w:rsidR="00A34105" w:rsidRPr="00542EA2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42EA2">
              <w:rPr>
                <w:rFonts w:hAnsi="標楷體" w:hint="eastAsia"/>
                <w:noProof/>
                <w:sz w:val="22"/>
                <w:szCs w:val="22"/>
              </w:rPr>
              <w:t>榮民安養及養護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A2FE24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7,562,891,000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FCA7C3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164,161,775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BCA0E8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2.17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575BF8C" w14:textId="127273DC" w:rsidR="00A34105" w:rsidRPr="00542EA2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補助經費之結餘。</w:t>
            </w:r>
          </w:p>
        </w:tc>
      </w:tr>
      <w:tr w:rsidR="00A34105" w:rsidRPr="00542EA2" w14:paraId="3AEE2C7D" w14:textId="77777777" w:rsidTr="004A1E86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2FFE9223" w14:textId="77777777" w:rsidR="00A34105" w:rsidRPr="00542EA2" w:rsidRDefault="00A34105" w:rsidP="004A1E86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42EA2">
              <w:rPr>
                <w:rFonts w:hAnsi="標楷體" w:hint="eastAsia"/>
                <w:noProof/>
                <w:sz w:val="22"/>
                <w:szCs w:val="22"/>
              </w:rPr>
              <w:t>退除役官兵退休給付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391E0F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105,636,466,000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42FB05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2,996,257,805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A4B2ED" w14:textId="77777777" w:rsidR="00A34105" w:rsidRPr="00542EA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542EA2">
              <w:rPr>
                <w:rFonts w:hAnsi="細明體"/>
                <w:noProof/>
                <w:sz w:val="22"/>
                <w:szCs w:val="22"/>
              </w:rPr>
              <w:t>2.84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B710C34" w14:textId="4B8D89E2" w:rsidR="00A34105" w:rsidRPr="00542EA2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實際辦理退除役人數較預計減少，相關經費賸餘。</w:t>
            </w:r>
          </w:p>
        </w:tc>
      </w:tr>
    </w:tbl>
    <w:p w14:paraId="5E2D8C27" w14:textId="77777777" w:rsidR="00A34105" w:rsidRDefault="00A34105" w:rsidP="00A3410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50716C08" w14:textId="77777777" w:rsidR="00A34105" w:rsidRPr="003D7502" w:rsidRDefault="00A34105" w:rsidP="00A34105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34105" w:rsidRPr="00870477" w14:paraId="5739A6D0" w14:textId="77777777" w:rsidTr="004A1E86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A4A55C9" w14:textId="5279E652" w:rsidR="00A34105" w:rsidRPr="005461A1" w:rsidRDefault="009621F9" w:rsidP="004A1E86">
            <w:pPr>
              <w:pStyle w:val="10"/>
              <w:ind w:left="128" w:right="16"/>
              <w:rPr>
                <w:rFonts w:hAnsi="標楷體"/>
                <w:sz w:val="28"/>
              </w:rPr>
            </w:pPr>
            <w:r>
              <w:rPr>
                <w:rFonts w:hAnsi="標楷體"/>
                <w:sz w:val="28"/>
              </w:rPr>
              <w:t>3</w:t>
            </w:r>
            <w:r w:rsidR="00A34105" w:rsidRPr="005461A1">
              <w:rPr>
                <w:rFonts w:hAnsi="標楷體" w:hint="eastAsia"/>
                <w:sz w:val="28"/>
              </w:rPr>
              <w:t xml:space="preserve">. </w:t>
            </w:r>
            <w:r w:rsidR="00A34105" w:rsidRPr="005461A1">
              <w:rPr>
                <w:rFonts w:hAnsi="標楷體"/>
                <w:sz w:val="28"/>
              </w:rPr>
              <w:t xml:space="preserve"> </w:t>
            </w:r>
            <w:r w:rsidR="00A34105"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00C9C28F" w14:textId="77777777" w:rsidR="00A34105" w:rsidRPr="00870477" w:rsidRDefault="00A34105" w:rsidP="004A1E86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34105" w:rsidRPr="00CA093B" w14:paraId="4DD9898C" w14:textId="77777777" w:rsidTr="004A1E86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59C1629D" w14:textId="77777777" w:rsidR="00A34105" w:rsidRPr="003D7502" w:rsidRDefault="00A34105" w:rsidP="004A1E86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AF0F94C" w14:textId="77777777" w:rsidR="00A34105" w:rsidRPr="003D7502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3998D7C3" w14:textId="77777777" w:rsidR="00A34105" w:rsidRPr="003D7502" w:rsidRDefault="00A34105" w:rsidP="004A1E8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379A371F" w14:textId="77777777" w:rsidR="00A34105" w:rsidRPr="003D7502" w:rsidRDefault="00A34105" w:rsidP="004A1E86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32416D97" w14:textId="77777777" w:rsidR="00A34105" w:rsidRPr="003D7502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1315FEB8" w14:textId="77777777" w:rsidR="00A34105" w:rsidRPr="003D7502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34105" w:rsidRPr="00CA093B" w14:paraId="541E5041" w14:textId="77777777" w:rsidTr="004A1E86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D7E9C3F" w14:textId="77777777" w:rsidR="00A34105" w:rsidRPr="003D7502" w:rsidRDefault="00A34105" w:rsidP="004A1E86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3CF54D" w14:textId="77777777" w:rsidR="00A34105" w:rsidRPr="003D7502" w:rsidRDefault="00A34105" w:rsidP="004A1E86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569B71B3" w14:textId="77777777" w:rsidR="00A34105" w:rsidRPr="003D7502" w:rsidRDefault="00A34105" w:rsidP="004A1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465BB11" w14:textId="77777777" w:rsidR="00A34105" w:rsidRPr="003D7502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C64940" w14:textId="77777777" w:rsidR="00A34105" w:rsidRPr="003D7502" w:rsidRDefault="00A34105" w:rsidP="004A1E86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AF5006D" w14:textId="77777777" w:rsidR="00A34105" w:rsidRPr="003D7502" w:rsidRDefault="00A34105" w:rsidP="004A1E86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34105" w:rsidRPr="003C740A" w14:paraId="1289D81C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9F9B4CB" w14:textId="77777777" w:rsidR="00A34105" w:rsidRPr="003C740A" w:rsidRDefault="00A34105" w:rsidP="004A1E86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B9987CA" w14:textId="77777777" w:rsidR="00A34105" w:rsidRPr="003C740A" w:rsidRDefault="00A34105" w:rsidP="004A1E86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C740A">
              <w:rPr>
                <w:rFonts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FB4B7D" w14:textId="77777777" w:rsidR="00A34105" w:rsidRPr="003C740A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28BE508" w14:textId="77777777" w:rsidR="00A34105" w:rsidRPr="003C740A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DE5006" w14:textId="77777777" w:rsidR="00A34105" w:rsidRPr="003C740A" w:rsidRDefault="00A34105" w:rsidP="004A1E86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AB0FA95" w14:textId="77777777" w:rsidR="00A34105" w:rsidRPr="003C740A" w:rsidRDefault="00A34105" w:rsidP="004A1E86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34105" w14:paraId="2CAC59A9" w14:textId="77777777" w:rsidTr="004A1E8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D346391" w14:textId="77777777" w:rsidR="00A34105" w:rsidRPr="003D7502" w:rsidRDefault="00A34105" w:rsidP="004A1E86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F3A9C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DC90C2" w14:textId="77777777" w:rsidR="00A34105" w:rsidRPr="003C740A" w:rsidRDefault="00A34105" w:rsidP="004A1E86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C740A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AA4F93" w14:textId="77777777" w:rsidR="00A34105" w:rsidRPr="003D750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565,494,472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BB7FDD" w14:textId="77777777" w:rsidR="00A34105" w:rsidRPr="003D750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100,306,469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25035F" w14:textId="77777777" w:rsidR="00A34105" w:rsidRPr="003D7502" w:rsidRDefault="00A34105" w:rsidP="004A1E86">
            <w:pPr>
              <w:pStyle w:val="3"/>
              <w:rPr>
                <w:rFonts w:hAnsi="細明體"/>
                <w:sz w:val="22"/>
                <w:szCs w:val="22"/>
              </w:rPr>
            </w:pPr>
            <w:r w:rsidRPr="00BF3A9C">
              <w:rPr>
                <w:rFonts w:hAnsi="細明體"/>
                <w:noProof/>
                <w:sz w:val="22"/>
                <w:szCs w:val="22"/>
              </w:rPr>
              <w:t>17.74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6FFF354A" w14:textId="67227BD3" w:rsidR="00A34105" w:rsidRPr="003D7502" w:rsidRDefault="00166636" w:rsidP="004A1E86">
            <w:pPr>
              <w:pStyle w:val="4"/>
              <w:rPr>
                <w:rFonts w:hAnsi="標楷體"/>
                <w:sz w:val="22"/>
                <w:szCs w:val="22"/>
              </w:rPr>
            </w:pPr>
            <w:r w:rsidRPr="00166636">
              <w:rPr>
                <w:rFonts w:hAnsi="標楷體" w:hint="eastAsia"/>
                <w:sz w:val="22"/>
                <w:szCs w:val="22"/>
              </w:rPr>
              <w:t>提升失智照顧量能長照忘我園區中程計畫工程合約期程跨年度，須</w:t>
            </w:r>
            <w:r w:rsidR="00D37287">
              <w:rPr>
                <w:rFonts w:hAnsi="標楷體" w:hint="eastAsia"/>
                <w:sz w:val="22"/>
                <w:szCs w:val="22"/>
              </w:rPr>
              <w:t>保留</w:t>
            </w:r>
            <w:r w:rsidRPr="00166636">
              <w:rPr>
                <w:rFonts w:hAnsi="標楷體" w:hint="eastAsia"/>
                <w:sz w:val="22"/>
                <w:szCs w:val="22"/>
              </w:rPr>
              <w:t>繼續執行。</w:t>
            </w:r>
          </w:p>
        </w:tc>
      </w:tr>
    </w:tbl>
    <w:p w14:paraId="6AF872F2" w14:textId="77777777" w:rsidR="00A34105" w:rsidRDefault="00A34105" w:rsidP="00A34105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41C0B870" w14:textId="77777777" w:rsidR="00A34105" w:rsidRPr="00870477" w:rsidRDefault="00A34105" w:rsidP="00A34105">
      <w:pPr>
        <w:jc w:val="left"/>
      </w:pPr>
    </w:p>
    <w:sectPr w:rsidR="00A34105" w:rsidRPr="00870477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2D7D" w14:textId="77777777" w:rsidR="00A34105" w:rsidRDefault="00A34105" w:rsidP="005F138F">
      <w:r>
        <w:separator/>
      </w:r>
    </w:p>
  </w:endnote>
  <w:endnote w:type="continuationSeparator" w:id="0">
    <w:p w14:paraId="477ADAAC" w14:textId="77777777" w:rsidR="00A34105" w:rsidRDefault="00A34105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9C78" w14:textId="77777777" w:rsidR="00E6175A" w:rsidRDefault="00E6175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252C" w14:textId="57F05F9B" w:rsidR="00552AAA" w:rsidRPr="00552AAA" w:rsidRDefault="00E6175A">
    <w:pPr>
      <w:pStyle w:val="a5"/>
      <w:jc w:val="center"/>
      <w:rPr>
        <w:sz w:val="22"/>
      </w:rPr>
    </w:pPr>
    <w:r>
      <w:rPr>
        <w:sz w:val="22"/>
      </w:rPr>
      <w:t>16-25-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083FE47A" w14:textId="77777777" w:rsidR="00552AAA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A0AE1" w14:textId="77777777" w:rsidR="00E6175A" w:rsidRDefault="00E617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72850" w14:textId="77777777" w:rsidR="00A34105" w:rsidRDefault="00A34105" w:rsidP="005F138F">
      <w:r>
        <w:separator/>
      </w:r>
    </w:p>
  </w:footnote>
  <w:footnote w:type="continuationSeparator" w:id="0">
    <w:p w14:paraId="2410016B" w14:textId="77777777" w:rsidR="00A34105" w:rsidRDefault="00A34105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ECF9A" w14:textId="77777777" w:rsidR="00E6175A" w:rsidRDefault="00E6175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6D76" w14:textId="77777777" w:rsidR="00E6175A" w:rsidRDefault="00E6175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C3F4" w14:textId="77777777" w:rsidR="00E6175A" w:rsidRDefault="00E617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105"/>
    <w:rsid w:val="000C1183"/>
    <w:rsid w:val="001644B3"/>
    <w:rsid w:val="00166636"/>
    <w:rsid w:val="001D2099"/>
    <w:rsid w:val="00240C83"/>
    <w:rsid w:val="0026573E"/>
    <w:rsid w:val="00267C44"/>
    <w:rsid w:val="002C0AB3"/>
    <w:rsid w:val="003669DA"/>
    <w:rsid w:val="00402AAD"/>
    <w:rsid w:val="004753BC"/>
    <w:rsid w:val="00552AAA"/>
    <w:rsid w:val="00566294"/>
    <w:rsid w:val="005D59F1"/>
    <w:rsid w:val="005F138F"/>
    <w:rsid w:val="006714D6"/>
    <w:rsid w:val="00674ACD"/>
    <w:rsid w:val="00761C7F"/>
    <w:rsid w:val="00767633"/>
    <w:rsid w:val="007E2EB3"/>
    <w:rsid w:val="008B4E5E"/>
    <w:rsid w:val="009621F9"/>
    <w:rsid w:val="009A0F1E"/>
    <w:rsid w:val="00A179FA"/>
    <w:rsid w:val="00A27DD2"/>
    <w:rsid w:val="00A34105"/>
    <w:rsid w:val="00A343F8"/>
    <w:rsid w:val="00A618F7"/>
    <w:rsid w:val="00A70D8E"/>
    <w:rsid w:val="00AC0454"/>
    <w:rsid w:val="00AC6220"/>
    <w:rsid w:val="00AE76BC"/>
    <w:rsid w:val="00B14B16"/>
    <w:rsid w:val="00B37398"/>
    <w:rsid w:val="00B55A84"/>
    <w:rsid w:val="00BA0A16"/>
    <w:rsid w:val="00BC7277"/>
    <w:rsid w:val="00C3041B"/>
    <w:rsid w:val="00D05BF3"/>
    <w:rsid w:val="00D1355B"/>
    <w:rsid w:val="00D37287"/>
    <w:rsid w:val="00D76056"/>
    <w:rsid w:val="00DB324C"/>
    <w:rsid w:val="00DE0D5E"/>
    <w:rsid w:val="00E005BE"/>
    <w:rsid w:val="00E13F71"/>
    <w:rsid w:val="00E34D36"/>
    <w:rsid w:val="00E35F55"/>
    <w:rsid w:val="00E6175A"/>
    <w:rsid w:val="00E659D6"/>
    <w:rsid w:val="00E87430"/>
    <w:rsid w:val="00EE534F"/>
    <w:rsid w:val="00EE74AE"/>
    <w:rsid w:val="00EF2E38"/>
    <w:rsid w:val="00EF409D"/>
    <w:rsid w:val="00F15328"/>
    <w:rsid w:val="00F25207"/>
    <w:rsid w:val="00F7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E71E414"/>
  <w15:chartTrackingRefBased/>
  <w15:docId w15:val="{582403F8-20CB-4317-A7EC-0EC70546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A3410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3410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3410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A3410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A34105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A34105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A34105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A3410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A3410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gnnFi9C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zgnnFi9C歲入機關別決算審定明細表A3_1</Template>
  <TotalTime>20</TotalTime>
  <Pages>4</Pages>
  <Words>2013</Words>
  <Characters>3047</Characters>
  <Application>Microsoft Office Word</Application>
  <DocSecurity>0</DocSecurity>
  <Lines>25</Lines>
  <Paragraphs>10</Paragraphs>
  <ScaleCrop>false</ScaleCrop>
  <Company>N.A.O.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蔡美珠</dc:creator>
  <cp:keywords/>
  <dc:description/>
  <cp:lastModifiedBy>張宥淇</cp:lastModifiedBy>
  <cp:revision>14</cp:revision>
  <cp:lastPrinted>2026-06-15T01:33:00Z</cp:lastPrinted>
  <dcterms:created xsi:type="dcterms:W3CDTF">2026-06-10T03:10:00Z</dcterms:created>
  <dcterms:modified xsi:type="dcterms:W3CDTF">2026-07-06T07:06:00Z</dcterms:modified>
</cp:coreProperties>
</file>