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3AE9" w14:textId="77777777" w:rsidR="00E37C5E" w:rsidRPr="002069FF" w:rsidRDefault="00E37C5E" w:rsidP="00E37C5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金融監督管理委員會主管</w:t>
      </w:r>
    </w:p>
    <w:p w14:paraId="5C2AD522" w14:textId="77777777" w:rsidR="00E37C5E" w:rsidRDefault="00E37C5E" w:rsidP="00E37C5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723F670B" w14:textId="77777777" w:rsidR="00E37C5E" w:rsidRDefault="00E37C5E" w:rsidP="00E37C5E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E37C5E" w14:paraId="51CD0929" w14:textId="77777777" w:rsidTr="00AA44A1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10E35" w14:textId="77777777" w:rsidR="00E37C5E" w:rsidRPr="002069FF" w:rsidRDefault="00E37C5E" w:rsidP="00AA44A1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776AA872" w14:textId="77777777" w:rsidR="00E37C5E" w:rsidRPr="00A27DD2" w:rsidRDefault="00E37C5E" w:rsidP="00AA44A1">
            <w:pPr>
              <w:jc w:val="distribute"/>
              <w:rPr>
                <w:sz w:val="24"/>
                <w:szCs w:val="24"/>
              </w:rPr>
            </w:pPr>
          </w:p>
        </w:tc>
      </w:tr>
      <w:tr w:rsidR="00E37C5E" w14:paraId="148F4786" w14:textId="77777777" w:rsidTr="00AA44A1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41E54B87" w14:textId="77777777" w:rsidR="00E37C5E" w:rsidRPr="00A27DD2" w:rsidRDefault="00E37C5E" w:rsidP="00AA44A1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E37C5E" w14:paraId="067D3882" w14:textId="77777777" w:rsidTr="00AA44A1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57B78C1C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3787035C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5198BD8F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6BACE852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635975AB" w14:textId="77777777" w:rsidR="00E37C5E" w:rsidRPr="00A27DD2" w:rsidRDefault="00E37C5E" w:rsidP="00AA44A1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7A03FFE7" w14:textId="77777777" w:rsidR="00E37C5E" w:rsidRPr="00A27DD2" w:rsidRDefault="00E37C5E" w:rsidP="00AA44A1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E37C5E" w14:paraId="20656C9F" w14:textId="77777777" w:rsidTr="00AA44A1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0CED82CF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EBFFFCA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76C4B1E2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72E93292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7745F476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51C04296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57C747BD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1317EFEF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185C683D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2C17996B" w14:textId="77777777" w:rsidR="00E37C5E" w:rsidRPr="00A27DD2" w:rsidRDefault="00E37C5E" w:rsidP="00AA44A1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37C5E" w:rsidRPr="00184351" w14:paraId="3E09D24C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E04E5ED" w14:textId="77777777" w:rsidR="00E37C5E" w:rsidRPr="00BF5B5A" w:rsidRDefault="00E37C5E" w:rsidP="00AA44A1">
            <w:pPr>
              <w:jc w:val="distribute"/>
              <w:rPr>
                <w:rFonts w:hAnsi="標楷體"/>
                <w:b/>
                <w:spacing w:val="-10"/>
                <w:sz w:val="22"/>
                <w:szCs w:val="22"/>
              </w:rPr>
            </w:pPr>
            <w:r w:rsidRPr="00BF5B5A">
              <w:rPr>
                <w:rFonts w:hAnsi="標楷體" w:hint="eastAsia"/>
                <w:b/>
                <w:noProof/>
                <w:spacing w:val="-10"/>
                <w:sz w:val="22"/>
                <w:szCs w:val="22"/>
              </w:rPr>
              <w:t>金融監督管理委員會主管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F5B0F4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808,247,000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926439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809,056,936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31BA18A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6112C3D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DAD270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809,056,936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C7E7F4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41A709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809,056,936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5EB29D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809,936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F715BD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0.10</w:t>
            </w:r>
          </w:p>
        </w:tc>
      </w:tr>
      <w:tr w:rsidR="00E37C5E" w:rsidRPr="00184351" w14:paraId="1CF8C50D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9D570E6" w14:textId="77777777" w:rsidR="00E37C5E" w:rsidRPr="00184351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8435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金融監督管理委員會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58DF61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806,714,000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7E4C13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806,831,132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0396BD0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5E9EE84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7023A2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806,831,132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13C3F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05274FC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806,831,132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5ECAAE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117,132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923499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0.01</w:t>
            </w:r>
          </w:p>
        </w:tc>
      </w:tr>
      <w:tr w:rsidR="00E37C5E" w14:paraId="6C366393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EAC33C1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4A3725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3283F2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113,105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5FCBE5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C1F113A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E4E79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113,105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E946524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DF8EA25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113,105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3B8601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113,105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9091CE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37C5E" w14:paraId="14D4A688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D96F323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FA85E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1,034,000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F05A1D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966,201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2BE114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0A8DB3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EF408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966,201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8A2EB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2EEF8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966,201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A71D94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- 67,799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2677F4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- 6.56</w:t>
            </w:r>
          </w:p>
        </w:tc>
      </w:tr>
      <w:tr w:rsidR="00E37C5E" w14:paraId="18AD6801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D056F8C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營業盈餘及事業收入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9513E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805,543,000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29F1D8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22FAC4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F1249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14A36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CE416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8B0A83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3354D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49F7A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E37C5E" w14:paraId="52FF28B9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F7BAEA7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E810A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137,000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D414FD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208,826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635EF7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E30CC5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1B5E0D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208,826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F3E0B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4012EC5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208,826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6BDDF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71,826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2EFF2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52.43</w:t>
            </w:r>
          </w:p>
        </w:tc>
      </w:tr>
      <w:tr w:rsidR="00E37C5E" w:rsidRPr="00184351" w14:paraId="0042A823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1CA2BD5" w14:textId="77777777" w:rsidR="00E37C5E" w:rsidRPr="00184351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8435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銀行局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00500F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768,000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0C4CCD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1,173,244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1EB5042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B72AA26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8F65A28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1,173,244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DED8F03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D94682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1,173,244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6CF9AF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405,244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B39407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52.77</w:t>
            </w:r>
          </w:p>
        </w:tc>
      </w:tr>
      <w:tr w:rsidR="00E37C5E" w14:paraId="4DB7E63B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8390728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D4451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6BC7CD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14,054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1DCC8D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E125B0A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3B748A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14,054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0F286CE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2A814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14,054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AE4A13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14,054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5C871A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37C5E" w14:paraId="3666E926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30853F4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898E6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2912A8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2,868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3BD9FEE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CAD52B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4A131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4CA209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50D0D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2,868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67AFDA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D21471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37C5E" w14:paraId="573697F7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50B3631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2AB20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542,000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FD2B56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605,129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57445D5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8A7A9B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32680D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605,129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72963CA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E6124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605,129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57013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63,129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D7286D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11.65</w:t>
            </w:r>
          </w:p>
        </w:tc>
      </w:tr>
      <w:tr w:rsidR="00E37C5E" w14:paraId="0EE73D4A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470CBAD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4289B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226,000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AABBA0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551,193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DECCA2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01442FD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5AB15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551,193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5115E3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C19EC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551,193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F4EEB1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325,193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75D13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143.89</w:t>
            </w:r>
          </w:p>
        </w:tc>
      </w:tr>
      <w:tr w:rsidR="00E37C5E" w:rsidRPr="00184351" w14:paraId="604357D1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826F65B" w14:textId="77777777" w:rsidR="00E37C5E" w:rsidRPr="00184351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8435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證券期貨局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C5DCE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B917BC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274,426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5D06481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6ACA792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A54570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274,426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7659268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EAE8CE1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274,426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5F5932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98,426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EDBB9D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55.92</w:t>
            </w:r>
          </w:p>
        </w:tc>
      </w:tr>
      <w:tr w:rsidR="00E37C5E" w14:paraId="6C6DD3D6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28CC857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EE7C2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1E0079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13,120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704D1A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EED1B78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437108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13,120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5420B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577DA0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13,120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F43EB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13,120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17F71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37C5E" w14:paraId="71D26475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C64AD55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5A78B5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D5A800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47,192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99ABF38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0A6C28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881803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47,192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1FDF1E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0BF83C1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47,192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E2E2E5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37,192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B4DEC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371.92</w:t>
            </w:r>
          </w:p>
        </w:tc>
      </w:tr>
      <w:tr w:rsidR="00E37C5E" w14:paraId="4765E428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F64CE52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4BF655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166,000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35ECDB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214,114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9CC3618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A441AD3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C5F4E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214,114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251437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2962E9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214,114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86E33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48,114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C8DA2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28.98</w:t>
            </w:r>
          </w:p>
        </w:tc>
      </w:tr>
      <w:tr w:rsidR="00E37C5E" w:rsidRPr="00184351" w14:paraId="18989C2F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AEEB224" w14:textId="77777777" w:rsidR="00E37C5E" w:rsidRPr="00184351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8435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保險局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34E03A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229,000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8AE00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239,373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7C1F112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64A08A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3B6CBF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239,373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C7D96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0ECA56F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239,373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1933259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10,373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FF3B73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4.53</w:t>
            </w:r>
          </w:p>
        </w:tc>
      </w:tr>
      <w:tr w:rsidR="00E37C5E" w14:paraId="438931F7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1AC7A5C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DEF99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1A9583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6,650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7E69324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3A789A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594AC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6,650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597609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B61F4B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F72671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8A9BD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37C5E" w14:paraId="1C701BB6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14EA6AD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5CFB7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26C132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4CE616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C7A5AE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FEC84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57377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DF8D0D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708971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559CE1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37C5E" w14:paraId="3934A27E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3E3E2E5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84338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102,000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B873D6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111,723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940DDBE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887856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14E5C1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111,723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BEFF3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850F21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111,723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64166D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BD24A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9.53</w:t>
            </w:r>
          </w:p>
        </w:tc>
      </w:tr>
      <w:tr w:rsidR="00E37C5E" w14:paraId="680ACD83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34A84AE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D0D6E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127,000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D272DC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120,946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E8D01D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28C7D7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B6C98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120,946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95D09F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1543A1A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120,946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45A42E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- 6,054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B83D0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- 4.77</w:t>
            </w:r>
          </w:p>
        </w:tc>
      </w:tr>
      <w:tr w:rsidR="00E37C5E" w:rsidRPr="00184351" w14:paraId="136D1EF9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17AFC27" w14:textId="77777777" w:rsidR="00E37C5E" w:rsidRPr="00184351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8435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檢查局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28044F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3A47F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538,761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EE84219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F3C91BA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F3B7A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538,761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8985EB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8E376F7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538,761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57BF76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178,761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591AFD" w14:textId="77777777" w:rsidR="00E37C5E" w:rsidRPr="00184351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8435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49.66</w:t>
            </w:r>
          </w:p>
        </w:tc>
      </w:tr>
      <w:tr w:rsidR="00E37C5E" w14:paraId="295D07CF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C49FFBC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E4C1DD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EE0AB5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19,121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61DB04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C004445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47F8EA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19,121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24E76D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CEFFD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19,121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399A45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19,121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E027A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E37C5E" w14:paraId="29275328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1014C24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D2E6E8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341,000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F1266E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489,241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05BFCC3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3FCA486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4080C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489,241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99DCF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BEB4D0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489,241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2B7B89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148,241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2F06DE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43.47</w:t>
            </w:r>
          </w:p>
        </w:tc>
      </w:tr>
      <w:tr w:rsidR="00E37C5E" w14:paraId="3628B6F7" w14:textId="77777777" w:rsidTr="00AA4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4ADFD92" w14:textId="77777777" w:rsidR="00E37C5E" w:rsidRPr="00A27DD2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E5B44B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424416" w14:textId="77777777" w:rsidR="00E37C5E" w:rsidRPr="00A27DD2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30,399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D3AEB9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86CEA67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569567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30,399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28213F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F90694C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30,399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244262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11,399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135ECD" w14:textId="77777777" w:rsidR="00E37C5E" w:rsidRPr="00A27DD2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59.99</w:t>
            </w:r>
          </w:p>
        </w:tc>
      </w:tr>
    </w:tbl>
    <w:p w14:paraId="53000010" w14:textId="77777777" w:rsidR="00E37C5E" w:rsidRDefault="00E37C5E" w:rsidP="00E37C5E">
      <w:pPr>
        <w:jc w:val="left"/>
      </w:pPr>
    </w:p>
    <w:p w14:paraId="69F988D7" w14:textId="77777777" w:rsidR="00E37C5E" w:rsidRPr="00252B93" w:rsidRDefault="00E37C5E" w:rsidP="00E37C5E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E37C5E" w14:paraId="5365EA3A" w14:textId="77777777" w:rsidTr="00AA44A1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5037F31" w14:textId="77777777" w:rsidR="00E37C5E" w:rsidRPr="00706545" w:rsidRDefault="00E37C5E" w:rsidP="00AA44A1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12334189" w14:textId="77777777" w:rsidR="00E37C5E" w:rsidRPr="006D07D9" w:rsidRDefault="00E37C5E" w:rsidP="00AA44A1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E37C5E" w14:paraId="75761F18" w14:textId="77777777" w:rsidTr="00AA44A1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07D79B86" w14:textId="77777777" w:rsidR="00E37C5E" w:rsidRPr="006D07D9" w:rsidRDefault="00E37C5E" w:rsidP="00AA44A1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E37C5E" w14:paraId="52182F4E" w14:textId="77777777" w:rsidTr="00AA44A1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4F93DD7E" w14:textId="77777777" w:rsidR="00E37C5E" w:rsidRPr="006D07D9" w:rsidRDefault="00E37C5E" w:rsidP="00AA44A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76A51BB0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372424E0" w14:textId="77777777" w:rsidR="00E37C5E" w:rsidRPr="006D07D9" w:rsidRDefault="00E37C5E" w:rsidP="00AA44A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00A77B9F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343E38DC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E37C5E" w14:paraId="756DAA26" w14:textId="77777777" w:rsidTr="00AA44A1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04DBB172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7B3325FF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7445A1B1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2E58FF75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274D0498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50B613EF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7427940F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2D67F44B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0813AA01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E37C5E" w14:paraId="22158064" w14:textId="77777777" w:rsidTr="00AA44A1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0B256014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3E3A4E0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F38F566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072B2399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1D015A62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57F5251C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729D9642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229A622E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7B55076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1DC78DD" w14:textId="77777777" w:rsidR="00E37C5E" w:rsidRPr="006D07D9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37C5E" w:rsidRPr="00A610DB" w14:paraId="7428E3B4" w14:textId="77777777" w:rsidTr="00AA44A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DEB4875" w14:textId="77777777" w:rsidR="00E37C5E" w:rsidRPr="00A610DB" w:rsidRDefault="00E37C5E" w:rsidP="00AA44A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4778F6" w14:textId="77777777" w:rsidR="00E37C5E" w:rsidRPr="00CE3020" w:rsidRDefault="00E37C5E" w:rsidP="00AA44A1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8"/>
                <w:sz w:val="22"/>
                <w:szCs w:val="22"/>
              </w:rPr>
            </w:pPr>
            <w:r w:rsidRPr="00CE3020">
              <w:rPr>
                <w:rFonts w:ascii="標楷體" w:hAnsi="標楷體" w:hint="eastAsia"/>
                <w:b/>
                <w:noProof/>
                <w:spacing w:val="-18"/>
                <w:sz w:val="22"/>
                <w:szCs w:val="22"/>
              </w:rPr>
              <w:t>金融監督管理委員會主管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F841A4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4FB2D55" w14:textId="77777777" w:rsidR="00E37C5E" w:rsidRPr="00A610DB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3070059" w14:textId="77777777" w:rsidR="00E37C5E" w:rsidRPr="00A610DB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EA55ACD" w14:textId="77777777" w:rsidR="00E37C5E" w:rsidRPr="00A610DB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997012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6D3749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EEAFB5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D77178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E37C5E" w:rsidRPr="00A610DB" w14:paraId="3DCB4D43" w14:textId="77777777" w:rsidTr="00AA44A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FB46BCC" w14:textId="77777777" w:rsidR="00E37C5E" w:rsidRPr="00A610DB" w:rsidRDefault="00E37C5E" w:rsidP="00AA44A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98513F" w14:textId="77777777" w:rsidR="00E37C5E" w:rsidRPr="00A610DB" w:rsidRDefault="00E37C5E" w:rsidP="00AA44A1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A610DB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證券期貨局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719317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5248B7C" w14:textId="77777777" w:rsidR="00E37C5E" w:rsidRPr="00A610DB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607DB61" w14:textId="77777777" w:rsidR="00E37C5E" w:rsidRPr="00A610DB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677EF16" w14:textId="77777777" w:rsidR="00E37C5E" w:rsidRPr="00A610DB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1BC01C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A5D6F3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340DE2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055644" w14:textId="77777777" w:rsidR="00E37C5E" w:rsidRPr="00A610DB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A610DB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E37C5E" w:rsidRPr="00A610DB" w14:paraId="730C33BC" w14:textId="77777777" w:rsidTr="00AA44A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B5FE605" w14:textId="77777777" w:rsidR="00E37C5E" w:rsidRPr="00A610DB" w:rsidRDefault="00E37C5E" w:rsidP="00AA44A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610DB">
              <w:rPr>
                <w:rFonts w:ascii="標楷體" w:eastAsia="標楷體" w:hAnsi="標楷體"/>
                <w:noProof/>
                <w:sz w:val="22"/>
                <w:szCs w:val="22"/>
              </w:rPr>
              <w:lastRenderedPageBreak/>
              <w:t>97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08301F" w14:textId="77777777" w:rsidR="00E37C5E" w:rsidRPr="00A610DB" w:rsidRDefault="00E37C5E" w:rsidP="00AA44A1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A610DB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2AFB16" w14:textId="77777777" w:rsidR="00E37C5E" w:rsidRPr="00A610DB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A610DB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EF756C" w14:textId="77777777" w:rsidR="00E37C5E" w:rsidRPr="00A610DB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678A8F2" w14:textId="77777777" w:rsidR="00E37C5E" w:rsidRPr="00A610DB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DF6174B" w14:textId="77777777" w:rsidR="00E37C5E" w:rsidRPr="00A610DB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610D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E867C0" w14:textId="77777777" w:rsidR="00E37C5E" w:rsidRPr="00A610DB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A610D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E0D982" w14:textId="77777777" w:rsidR="00E37C5E" w:rsidRPr="00A610DB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A610D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05493C" w14:textId="77777777" w:rsidR="00E37C5E" w:rsidRPr="00A610DB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A610DB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D76A0C" w14:textId="77777777" w:rsidR="00E37C5E" w:rsidRPr="00A610DB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A610DB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</w:tbl>
    <w:p w14:paraId="740FECA2" w14:textId="77777777" w:rsidR="00E37C5E" w:rsidRPr="00AA056F" w:rsidRDefault="00E37C5E" w:rsidP="00E37C5E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E37C5E" w14:paraId="4F7DAB1B" w14:textId="77777777" w:rsidTr="00AA44A1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5F678" w14:textId="77777777" w:rsidR="00E37C5E" w:rsidRDefault="00E37C5E" w:rsidP="00AA44A1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73FD178E" w14:textId="77777777" w:rsidR="00E37C5E" w:rsidRDefault="00E37C5E" w:rsidP="00AA44A1">
            <w:pPr>
              <w:jc w:val="distribute"/>
              <w:rPr>
                <w:spacing w:val="-16"/>
                <w:sz w:val="20"/>
              </w:rPr>
            </w:pPr>
          </w:p>
        </w:tc>
      </w:tr>
      <w:tr w:rsidR="00E37C5E" w14:paraId="37EC2915" w14:textId="77777777" w:rsidTr="00AA44A1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31A02DA" w14:textId="77777777" w:rsidR="00E37C5E" w:rsidRPr="00AA056F" w:rsidRDefault="00E37C5E" w:rsidP="00AA44A1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E37C5E" w14:paraId="6457158B" w14:textId="77777777" w:rsidTr="00AA44A1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79F0D3D5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26FB7DFA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191CB35E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7D19E4ED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657058BF" w14:textId="77777777" w:rsidR="00E37C5E" w:rsidRPr="00AA056F" w:rsidRDefault="00E37C5E" w:rsidP="00AA44A1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220992F2" w14:textId="77777777" w:rsidR="00E37C5E" w:rsidRPr="00AA056F" w:rsidRDefault="00E37C5E" w:rsidP="00AA44A1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E37C5E" w14:paraId="1D7200F3" w14:textId="77777777" w:rsidTr="00AA44A1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7BE26835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37C4BCFB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1192A940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4273BB57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6CE6D032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6DCDF4F7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113B89AA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341D01D2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57DB9E91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1F5F133E" w14:textId="77777777" w:rsidR="00E37C5E" w:rsidRPr="00AA056F" w:rsidRDefault="00E37C5E" w:rsidP="00AA44A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37C5E" w:rsidRPr="00091A67" w14:paraId="1F74A7B2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99B326F" w14:textId="77777777" w:rsidR="00E37C5E" w:rsidRPr="00BF5B5A" w:rsidRDefault="00E37C5E" w:rsidP="00AA44A1">
            <w:pPr>
              <w:jc w:val="distribute"/>
              <w:rPr>
                <w:rFonts w:hAnsi="標楷體"/>
                <w:b/>
                <w:spacing w:val="-16"/>
                <w:sz w:val="22"/>
                <w:szCs w:val="22"/>
              </w:rPr>
            </w:pPr>
            <w:r w:rsidRPr="00BF5B5A">
              <w:rPr>
                <w:rFonts w:hAnsi="標楷體" w:hint="eastAsia"/>
                <w:b/>
                <w:noProof/>
                <w:spacing w:val="-16"/>
                <w:sz w:val="22"/>
                <w:szCs w:val="22"/>
              </w:rPr>
              <w:t>金融監督管理委員會主管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EAA318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1,703,110,000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7F903B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1,665,288,383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CD1055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F8721B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43E5EDB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1,657,456,841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7C9EAB9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7,831,542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3E9C04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1,665,288,383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F41302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- 37,821,617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89E721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- 2.22</w:t>
            </w:r>
          </w:p>
        </w:tc>
      </w:tr>
      <w:tr w:rsidR="00E37C5E" w:rsidRPr="00091A67" w14:paraId="3A1111E7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59520ECF" w14:textId="77777777" w:rsidR="00E37C5E" w:rsidRPr="00091A67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91A6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金融監督管理委員會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0F0F6A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256,773,000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CF24C9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246,518,421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C2ED3E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141C2C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08983BF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246,518,421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902655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31B4C98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246,518,421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562229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- 10,254,579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69488D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- 3.99</w:t>
            </w:r>
          </w:p>
        </w:tc>
      </w:tr>
      <w:tr w:rsidR="00E37C5E" w14:paraId="464B1702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BE8AC1A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1F2B7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241,708,000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D3AC7C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232,792,843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8CB742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5F513E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1BC917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232,792,843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244E54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DDDC1C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232,792,843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600A9E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- 8,915,157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843DFF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- 3.69</w:t>
            </w:r>
          </w:p>
        </w:tc>
      </w:tr>
      <w:tr w:rsidR="00E37C5E" w14:paraId="3EB9721E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49BE8A7B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金融監理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D379F6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14,665,000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FA8DB6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13,725,578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1B5390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6189F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2F77E1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13,725,578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BADD1C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55EF27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13,725,578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C46A8E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- 939,422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38BD0C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- 6.41</w:t>
            </w:r>
          </w:p>
        </w:tc>
      </w:tr>
      <w:tr w:rsidR="00E37C5E" w14:paraId="39E8F7FA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6B5BAD02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0903D6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400,000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E507F9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6FD67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845D24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9F5FED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3EC3B0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E636B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CCF29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83D0AA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E37C5E" w:rsidRPr="00091A67" w14:paraId="30C92D9E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97E1327" w14:textId="77777777" w:rsidR="00E37C5E" w:rsidRPr="00091A67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91A6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銀行局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B19723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361,011,000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FFD6A2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356,450,353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D9D22E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60F391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56CFF1B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356,450,353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838B59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859552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356,450,353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BE4946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- 4,560,647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0DE9A6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- 1.26</w:t>
            </w:r>
          </w:p>
        </w:tc>
      </w:tr>
      <w:tr w:rsidR="00E37C5E" w14:paraId="04982A83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30E7D59A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FA35D5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356,994,000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F011C2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352,512,028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E6101A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047A0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0C959EB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352,512,028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78B793E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CB7167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352,512,028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E4BB8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- 4,481,972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F9FE2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- 1.26</w:t>
            </w:r>
          </w:p>
        </w:tc>
      </w:tr>
      <w:tr w:rsidR="00E37C5E" w14:paraId="2E16497B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5CA39F3B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銀行監理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208AC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4,017,000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77CC4D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3,938,325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E59D0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C62DCC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5D7C88C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3,938,325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23569BF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626716C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3,938,325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D9F615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- 78,675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C23FCB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- 1.96</w:t>
            </w:r>
          </w:p>
        </w:tc>
      </w:tr>
      <w:tr w:rsidR="00E37C5E" w:rsidRPr="00091A67" w14:paraId="7188247A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280DBB64" w14:textId="77777777" w:rsidR="00E37C5E" w:rsidRPr="00091A67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91A6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證券期貨局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DABEA6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408,339,000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D0BF8C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396,366,888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511E25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FE6BCD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B7A62C6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388,535,346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2C34D4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7,831,542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F355E7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396,366,888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332AD3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- 11,972,112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FED6ED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- 2.93</w:t>
            </w:r>
          </w:p>
        </w:tc>
      </w:tr>
      <w:tr w:rsidR="00E37C5E" w14:paraId="5CE46DA7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0EEC491F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BDD3D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401,001,000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74FE68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389,085,245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5095B3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8BDD87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BBE544A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381,253,703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B48953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7,831,542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052B77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389,085,245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6146DF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- 11,915,755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E8E6A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- 2.97</w:t>
            </w:r>
          </w:p>
        </w:tc>
      </w:tr>
      <w:tr w:rsidR="00E37C5E" w14:paraId="3F0645EA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424F7E3A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證券期貨市場監理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AA59BF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7,338,000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41FD0E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7,281,643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95E7EA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EED013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7B16177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7,281,643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AF4CFBF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CD2B118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7,281,643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E0D657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- 56,357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8B7B4E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- 0.77</w:t>
            </w:r>
          </w:p>
        </w:tc>
      </w:tr>
      <w:tr w:rsidR="00E37C5E" w:rsidRPr="00091A67" w14:paraId="693C467E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6EB4EF08" w14:textId="77777777" w:rsidR="00E37C5E" w:rsidRPr="00091A67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91A6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保險局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42FB9F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171,322,000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BBC406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166,038,348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5BFC09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E0C7A7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158182D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166,038,348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A44D44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34F828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166,038,348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20D0D3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- 5,283,652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814A2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- 3.08</w:t>
            </w:r>
          </w:p>
        </w:tc>
      </w:tr>
      <w:tr w:rsidR="00E37C5E" w14:paraId="0B0FF3FC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48694017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CC96EA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168,662,000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C63958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163,386,399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92B07E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89D593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ED32F5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163,386,399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6CCB6CA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8D191C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163,386,399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0903B7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- 5,275,601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E05453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- 3.13</w:t>
            </w:r>
          </w:p>
        </w:tc>
      </w:tr>
      <w:tr w:rsidR="00E37C5E" w14:paraId="0B668B16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E0FB986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保險監理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4D459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2,660,000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745C4B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2,651,949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05954B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3D3564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E35FA5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2,651,949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D0F016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59753B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2,651,949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7421A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- 8,051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3C9D2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- 0.30</w:t>
            </w:r>
          </w:p>
        </w:tc>
      </w:tr>
      <w:tr w:rsidR="00E37C5E" w:rsidRPr="00091A67" w14:paraId="39FB064A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77F28642" w14:textId="77777777" w:rsidR="00E37C5E" w:rsidRPr="00091A67" w:rsidRDefault="00E37C5E" w:rsidP="00AA44A1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91A6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檢查局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1585D1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505,665,000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BB75E0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499,914,373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A5C8C6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1428D2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B6EF8C6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499,914,373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B4AA0C4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065B12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499,914,373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E0692D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- 5,750,627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2FC08E" w14:textId="77777777" w:rsidR="00E37C5E" w:rsidRPr="00091A67" w:rsidRDefault="00E37C5E" w:rsidP="00AA44A1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91A6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- 1.14</w:t>
            </w:r>
          </w:p>
        </w:tc>
      </w:tr>
      <w:tr w:rsidR="00E37C5E" w14:paraId="0F5BDD00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6E2D24A4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E386A9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485,965,000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B1EE91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480,593,642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19FD1A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0FB2C6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54A3816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480,593,642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567BE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FDB696A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480,593,642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67D8F4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- 5,371,358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FAF37D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- 1.11</w:t>
            </w:r>
          </w:p>
        </w:tc>
      </w:tr>
      <w:tr w:rsidR="00E37C5E" w14:paraId="107E15C7" w14:textId="77777777" w:rsidTr="00CE30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155" w:type="dxa"/>
            <w:shd w:val="clear" w:color="auto" w:fill="auto"/>
            <w:vAlign w:val="center"/>
          </w:tcPr>
          <w:p w14:paraId="523A13A1" w14:textId="77777777" w:rsidR="00E37C5E" w:rsidRPr="00AA056F" w:rsidRDefault="00E37C5E" w:rsidP="00AA44A1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E83602">
              <w:rPr>
                <w:rFonts w:hAnsi="標楷體" w:hint="eastAsia"/>
                <w:noProof/>
                <w:spacing w:val="-4"/>
                <w:sz w:val="22"/>
                <w:szCs w:val="22"/>
              </w:rPr>
              <w:t>金融機構檢查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0FDE08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z w:val="22"/>
                <w:szCs w:val="22"/>
              </w:rPr>
              <w:t>19,700,000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C5AAE2" w14:textId="77777777" w:rsidR="00E37C5E" w:rsidRPr="00AA056F" w:rsidRDefault="00E37C5E" w:rsidP="00AA44A1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19,320,731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3948A4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A47951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ACF0C0B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19,320,731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0DBFE3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E8742A7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19,320,731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14DCAF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- 379,269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62DB25" w14:textId="77777777" w:rsidR="00E37C5E" w:rsidRPr="00AA056F" w:rsidRDefault="00E37C5E" w:rsidP="00AA44A1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E83602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- 1.93</w:t>
            </w:r>
          </w:p>
        </w:tc>
      </w:tr>
    </w:tbl>
    <w:p w14:paraId="50162605" w14:textId="77777777" w:rsidR="00E37C5E" w:rsidRDefault="00E37C5E" w:rsidP="00E37C5E">
      <w:pPr>
        <w:jc w:val="left"/>
      </w:pPr>
    </w:p>
    <w:p w14:paraId="3F0D7F97" w14:textId="7C1A31C8" w:rsidR="00E37C5E" w:rsidRDefault="00E37C5E" w:rsidP="00E37C5E">
      <w:pPr>
        <w:pStyle w:val="a9"/>
        <w:ind w:rightChars="-14" w:right="-22"/>
      </w:pPr>
    </w:p>
    <w:p w14:paraId="13F4C869" w14:textId="77777777" w:rsidR="00CE3020" w:rsidRDefault="00CE3020" w:rsidP="00E37C5E">
      <w:pPr>
        <w:pStyle w:val="a9"/>
        <w:ind w:rightChars="-14" w:right="-22"/>
        <w:rPr>
          <w:rFonts w:hint="eastAsia"/>
        </w:rPr>
      </w:pPr>
    </w:p>
    <w:p w14:paraId="0E3268CE" w14:textId="77777777" w:rsidR="00CE3020" w:rsidRPr="000B5B89" w:rsidRDefault="00CE3020" w:rsidP="00E37C5E">
      <w:pPr>
        <w:pStyle w:val="a9"/>
        <w:ind w:rightChars="-14" w:right="-22"/>
        <w:rPr>
          <w:rFonts w:hint="eastAsia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E37C5E" w14:paraId="5BFE212F" w14:textId="77777777" w:rsidTr="00AA44A1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4ABB6" w14:textId="77777777" w:rsidR="00E37C5E" w:rsidRPr="006001BA" w:rsidRDefault="00E37C5E" w:rsidP="00AA44A1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C0F26" w14:textId="77777777" w:rsidR="00E37C5E" w:rsidRPr="006001BA" w:rsidRDefault="00E37C5E" w:rsidP="00AA44A1">
            <w:pPr>
              <w:rPr>
                <w:rFonts w:hAnsi="標楷體"/>
                <w:sz w:val="18"/>
                <w:szCs w:val="18"/>
              </w:rPr>
            </w:pPr>
          </w:p>
        </w:tc>
      </w:tr>
      <w:tr w:rsidR="00E37C5E" w14:paraId="6028FD05" w14:textId="77777777" w:rsidTr="00AA44A1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3F4BF5FF" w14:textId="77777777" w:rsidR="00E37C5E" w:rsidRPr="006001BA" w:rsidRDefault="00E37C5E" w:rsidP="00AA44A1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E37C5E" w14:paraId="67905D08" w14:textId="77777777" w:rsidTr="00AA44A1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1F7F8A4D" w14:textId="77777777" w:rsidR="00E37C5E" w:rsidRPr="006001BA" w:rsidRDefault="00E37C5E" w:rsidP="00AA44A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7AE96B82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67CE5BA0" w14:textId="77777777" w:rsidR="00E37C5E" w:rsidRPr="006001BA" w:rsidRDefault="00E37C5E" w:rsidP="00AA44A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729DFDA3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3218415D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E37C5E" w14:paraId="20E711E1" w14:textId="77777777" w:rsidTr="00AA44A1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284DEA5A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50244E7E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1BE422C6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1A16C818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7707031A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630EFA19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509D8273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45A248CC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7DCF9DD6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E37C5E" w14:paraId="53333DDF" w14:textId="77777777" w:rsidTr="00AA44A1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5BA5B762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7911D9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2AEBD92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64AB8119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22848DFA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524766E4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18432614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63187A4C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D1895D1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3385574" w14:textId="77777777" w:rsidR="00E37C5E" w:rsidRPr="006001BA" w:rsidRDefault="00E37C5E" w:rsidP="00AA44A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E37C5E" w:rsidRPr="009563D4" w14:paraId="06CFA485" w14:textId="77777777" w:rsidTr="00CE302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FD9823B" w14:textId="77777777" w:rsidR="00E37C5E" w:rsidRPr="009563D4" w:rsidRDefault="00E37C5E" w:rsidP="00AA44A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665F2B2" w14:textId="77777777" w:rsidR="00E37C5E" w:rsidRPr="009563D4" w:rsidRDefault="00E37C5E" w:rsidP="00AA44A1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563D4">
              <w:rPr>
                <w:rFonts w:ascii="標楷體" w:hAnsi="標楷體" w:hint="eastAsia"/>
                <w:noProof/>
                <w:sz w:val="22"/>
                <w:szCs w:val="22"/>
              </w:rPr>
              <w:t>金融監督管理委員會主管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1C4174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/>
                <w:b/>
                <w:noProof/>
                <w:sz w:val="22"/>
                <w:szCs w:val="22"/>
              </w:rPr>
              <w:t>19,619,150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07A7C1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BBB5BD2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DBE76C9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EDFBB49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/>
                <w:b/>
                <w:noProof/>
                <w:sz w:val="22"/>
                <w:szCs w:val="22"/>
              </w:rPr>
              <w:t>2,019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820B72F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/>
                <w:b/>
                <w:noProof/>
                <w:sz w:val="22"/>
                <w:szCs w:val="22"/>
              </w:rPr>
              <w:t>19,617,131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2073D9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090348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E37C5E" w:rsidRPr="009563D4" w14:paraId="316E4C2E" w14:textId="77777777" w:rsidTr="00CE302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6E7411B" w14:textId="77777777" w:rsidR="00E37C5E" w:rsidRPr="009563D4" w:rsidRDefault="00E37C5E" w:rsidP="00AA44A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0B98AE4" w14:textId="77777777" w:rsidR="00E37C5E" w:rsidRPr="009563D4" w:rsidRDefault="00E37C5E" w:rsidP="00AA44A1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563D4">
              <w:rPr>
                <w:rFonts w:ascii="標楷體" w:hAnsi="標楷體" w:hint="eastAsia"/>
                <w:noProof/>
                <w:sz w:val="22"/>
                <w:szCs w:val="22"/>
              </w:rPr>
              <w:t>金融監督管理委員會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121DBF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/>
                <w:b/>
                <w:noProof/>
                <w:sz w:val="22"/>
                <w:szCs w:val="22"/>
              </w:rPr>
              <w:t>5,599,367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70C2F2F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97AEF39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C382CAF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216FA48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/>
                <w:b/>
                <w:noProof/>
                <w:sz w:val="22"/>
                <w:szCs w:val="22"/>
              </w:rPr>
              <w:t>2,019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68C8BA6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/>
                <w:b/>
                <w:noProof/>
                <w:sz w:val="22"/>
                <w:szCs w:val="22"/>
              </w:rPr>
              <w:t>5,597,348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D643EE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F8FF7D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E37C5E" w:rsidRPr="009563D4" w14:paraId="34501C05" w14:textId="77777777" w:rsidTr="00CE302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F6D5E98" w14:textId="77777777" w:rsidR="00E37C5E" w:rsidRPr="009563D4" w:rsidRDefault="00E37C5E" w:rsidP="00AA44A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563D4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1D2DDE9" w14:textId="77777777" w:rsidR="00E37C5E" w:rsidRPr="009563D4" w:rsidRDefault="00E37C5E" w:rsidP="00AA44A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563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9814AE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/>
                <w:noProof/>
                <w:sz w:val="22"/>
                <w:szCs w:val="22"/>
              </w:rPr>
              <w:t>5,599,367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5E134D" w14:textId="77777777" w:rsidR="00E37C5E" w:rsidRPr="009563D4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E1764BD" w14:textId="77777777" w:rsidR="00E37C5E" w:rsidRPr="009563D4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80727C" w14:textId="77777777" w:rsidR="00E37C5E" w:rsidRPr="009563D4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B4F85B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/>
                <w:noProof/>
                <w:sz w:val="22"/>
                <w:szCs w:val="22"/>
              </w:rPr>
              <w:t>2,019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DA897E4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/>
                <w:noProof/>
                <w:sz w:val="22"/>
                <w:szCs w:val="22"/>
              </w:rPr>
              <w:t>5,597,348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D8080D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B9CF3D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E37C5E" w:rsidRPr="009563D4" w14:paraId="3F773077" w14:textId="77777777" w:rsidTr="00CE302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04FC2E3" w14:textId="77777777" w:rsidR="00E37C5E" w:rsidRPr="009563D4" w:rsidRDefault="00E37C5E" w:rsidP="00AA44A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EF4347E" w14:textId="77777777" w:rsidR="00E37C5E" w:rsidRPr="009563D4" w:rsidRDefault="00E37C5E" w:rsidP="00AA44A1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563D4">
              <w:rPr>
                <w:rFonts w:ascii="標楷體" w:hAnsi="標楷體" w:hint="eastAsia"/>
                <w:noProof/>
                <w:sz w:val="22"/>
                <w:szCs w:val="22"/>
              </w:rPr>
              <w:t>證券期貨局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8E77D4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/>
                <w:b/>
                <w:noProof/>
                <w:sz w:val="22"/>
                <w:szCs w:val="22"/>
              </w:rPr>
              <w:t>14,019,783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997CEBE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FE3536C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F042E93" w14:textId="77777777" w:rsidR="00E37C5E" w:rsidRPr="009563D4" w:rsidRDefault="00E37C5E" w:rsidP="00AA44A1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E7B9D29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7490CFB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/>
                <w:b/>
                <w:noProof/>
                <w:sz w:val="22"/>
                <w:szCs w:val="22"/>
              </w:rPr>
              <w:t>14,019,783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883BFEB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665FD5" w14:textId="77777777" w:rsidR="00E37C5E" w:rsidRPr="009563D4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563D4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E37C5E" w:rsidRPr="009563D4" w14:paraId="76B0CDA6" w14:textId="77777777" w:rsidTr="00CE302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A8B2703" w14:textId="77777777" w:rsidR="00E37C5E" w:rsidRPr="009563D4" w:rsidRDefault="00E37C5E" w:rsidP="00AA44A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563D4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7647981" w14:textId="77777777" w:rsidR="00E37C5E" w:rsidRPr="009563D4" w:rsidRDefault="00E37C5E" w:rsidP="00AA44A1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563D4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96146A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/>
                <w:noProof/>
                <w:sz w:val="22"/>
                <w:szCs w:val="22"/>
              </w:rPr>
              <w:t>14,019,783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C9A1C73" w14:textId="77777777" w:rsidR="00E37C5E" w:rsidRPr="009563D4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F421781" w14:textId="77777777" w:rsidR="00E37C5E" w:rsidRPr="009563D4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58CA4C1" w14:textId="77777777" w:rsidR="00E37C5E" w:rsidRPr="009563D4" w:rsidRDefault="00E37C5E" w:rsidP="00AA44A1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563D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F99415F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56DE1BB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/>
                <w:noProof/>
                <w:sz w:val="22"/>
                <w:szCs w:val="22"/>
              </w:rPr>
              <w:t>14,019,783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79A577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CD9A99" w14:textId="77777777" w:rsidR="00E37C5E" w:rsidRPr="009563D4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9563D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77CE530F" w14:textId="3EEB5870" w:rsidR="00E37C5E" w:rsidRDefault="00E37C5E" w:rsidP="00E37C5E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65ACA3F7" w14:textId="2B1B2E6C" w:rsidR="00CE3020" w:rsidRDefault="00CE3020" w:rsidP="00E37C5E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01F52C5A" w14:textId="5F5118C0" w:rsidR="00E37C5E" w:rsidRDefault="00E37C5E" w:rsidP="00E37C5E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  <w:r w:rsidR="00CE3020" w:rsidRPr="00573318">
        <w:rPr>
          <w:rFonts w:hint="eastAsia"/>
          <w:sz w:val="36"/>
        </w:rPr>
        <w:t>－</w:t>
      </w:r>
      <w:r w:rsidR="00CE3020" w:rsidRPr="00522DC5">
        <w:rPr>
          <w:rFonts w:hint="eastAsia"/>
          <w:sz w:val="36"/>
        </w:rPr>
        <w:t>歲入部分</w:t>
      </w:r>
    </w:p>
    <w:p w14:paraId="3625607D" w14:textId="77777777" w:rsidR="00E37C5E" w:rsidRPr="00CF1089" w:rsidRDefault="00E37C5E" w:rsidP="00E37C5E"/>
    <w:p w14:paraId="0EFEB710" w14:textId="77777777" w:rsidR="00E37C5E" w:rsidRPr="00393E8C" w:rsidRDefault="00E37C5E" w:rsidP="00E37C5E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E37C5E" w:rsidRPr="00426896" w14:paraId="5A4605A4" w14:textId="77777777" w:rsidTr="00AA44A1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CC1A705" w14:textId="7176347B" w:rsidR="00E37C5E" w:rsidRPr="0073504B" w:rsidRDefault="00E37C5E" w:rsidP="00AA44A1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0C314C3A" w14:textId="77777777" w:rsidR="00E37C5E" w:rsidRPr="00426896" w:rsidRDefault="00E37C5E" w:rsidP="00AA44A1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E37C5E" w:rsidRPr="00DC36E9" w14:paraId="7E035BBC" w14:textId="77777777" w:rsidTr="00AA44A1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5343BD" w14:textId="77777777" w:rsidR="00E37C5E" w:rsidRPr="00800B99" w:rsidRDefault="00E37C5E" w:rsidP="00AA44A1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775C" w14:textId="77777777" w:rsidR="00E37C5E" w:rsidRPr="00800B99" w:rsidRDefault="00E37C5E" w:rsidP="00AA44A1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EC20" w14:textId="77777777" w:rsidR="00E37C5E" w:rsidRPr="00800B99" w:rsidRDefault="00E37C5E" w:rsidP="00AA44A1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37EC4A16" w14:textId="77777777" w:rsidR="00E37C5E" w:rsidRPr="00800B99" w:rsidRDefault="00E37C5E" w:rsidP="00AA44A1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30C40" w14:textId="77777777" w:rsidR="00E37C5E" w:rsidRPr="00800B99" w:rsidRDefault="00E37C5E" w:rsidP="00AA44A1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9E06B" w14:textId="77777777" w:rsidR="00E37C5E" w:rsidRPr="00800B99" w:rsidRDefault="00E37C5E" w:rsidP="00AA44A1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E37C5E" w:rsidRPr="00DC36E9" w14:paraId="213E6CBB" w14:textId="77777777" w:rsidTr="00AA44A1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E32698" w14:textId="77777777" w:rsidR="00E37C5E" w:rsidRPr="00800B99" w:rsidRDefault="00E37C5E" w:rsidP="00AA44A1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7341" w14:textId="77777777" w:rsidR="00E37C5E" w:rsidRPr="00800B99" w:rsidRDefault="00E37C5E" w:rsidP="00AA44A1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5CE1" w14:textId="77777777" w:rsidR="00E37C5E" w:rsidRPr="00800B99" w:rsidRDefault="00E37C5E" w:rsidP="00AA44A1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FC87" w14:textId="77777777" w:rsidR="00E37C5E" w:rsidRPr="00800B99" w:rsidRDefault="00E37C5E" w:rsidP="00AA44A1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AA3F" w14:textId="77777777" w:rsidR="00E37C5E" w:rsidRPr="00800B99" w:rsidRDefault="00E37C5E" w:rsidP="00AA44A1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F91F9B" w14:textId="77777777" w:rsidR="00E37C5E" w:rsidRPr="00800B99" w:rsidRDefault="00E37C5E" w:rsidP="00AA44A1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E37C5E" w:rsidRPr="00734FF3" w14:paraId="75A7E70A" w14:textId="77777777" w:rsidTr="00AA44A1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2DDF93A" w14:textId="77777777" w:rsidR="00E37C5E" w:rsidRPr="00734FF3" w:rsidRDefault="00E37C5E" w:rsidP="00AA44A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8AF2838" w14:textId="77777777" w:rsidR="00E37C5E" w:rsidRPr="00734FF3" w:rsidRDefault="00E37C5E" w:rsidP="00AA44A1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734FF3">
              <w:rPr>
                <w:rFonts w:hAnsi="標楷體" w:hint="eastAsia"/>
                <w:b/>
                <w:noProof/>
                <w:sz w:val="22"/>
                <w:szCs w:val="22"/>
              </w:rPr>
              <w:t>證券期貨局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A6D9D1" w14:textId="77777777" w:rsidR="00E37C5E" w:rsidRPr="00734FF3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5FEE8DD" w14:textId="77777777" w:rsidR="00E37C5E" w:rsidRPr="00734FF3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383A22" w14:textId="77777777" w:rsidR="00E37C5E" w:rsidRPr="00734FF3" w:rsidRDefault="00E37C5E" w:rsidP="00AA44A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B1AFEA6" w14:textId="77777777" w:rsidR="00E37C5E" w:rsidRPr="00734FF3" w:rsidRDefault="00E37C5E" w:rsidP="00AA44A1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E37C5E" w14:paraId="556CFEFF" w14:textId="77777777" w:rsidTr="00AA44A1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5576870" w14:textId="77777777" w:rsidR="00E37C5E" w:rsidRPr="00800B99" w:rsidRDefault="00E37C5E" w:rsidP="00AA44A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83602">
              <w:rPr>
                <w:rFonts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4E69A1" w14:textId="77777777" w:rsidR="00E37C5E" w:rsidRPr="00734FF3" w:rsidRDefault="00E37C5E" w:rsidP="00AA44A1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34FF3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371044" w14:textId="77777777" w:rsidR="00E37C5E" w:rsidRPr="00800B99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E83602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77E52F" w14:textId="77777777" w:rsidR="00E37C5E" w:rsidRPr="00800B99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E83602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A005E0" w14:textId="77777777" w:rsidR="00E37C5E" w:rsidRPr="00800B99" w:rsidRDefault="00E37C5E" w:rsidP="00AA44A1">
            <w:pPr>
              <w:pStyle w:val="3"/>
              <w:rPr>
                <w:rFonts w:hAnsi="細明體"/>
                <w:sz w:val="22"/>
                <w:szCs w:val="22"/>
              </w:rPr>
            </w:pPr>
            <w:r w:rsidRPr="00E83602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F0E5F5B" w14:textId="5E93F232" w:rsidR="00E37C5E" w:rsidRPr="00997D66" w:rsidRDefault="00BF5B5A" w:rsidP="00AA44A1">
            <w:pPr>
              <w:pStyle w:val="4"/>
              <w:rPr>
                <w:rFonts w:hAnsi="標楷體"/>
                <w:sz w:val="22"/>
                <w:szCs w:val="22"/>
              </w:rPr>
            </w:pPr>
            <w:r w:rsidRPr="0013732A">
              <w:rPr>
                <w:sz w:val="22"/>
              </w:rPr>
              <w:t>違反</w:t>
            </w:r>
            <w:r w:rsidRPr="0013732A">
              <w:rPr>
                <w:rFonts w:hint="eastAsia"/>
                <w:sz w:val="22"/>
              </w:rPr>
              <w:t>證券交易</w:t>
            </w:r>
            <w:r w:rsidRPr="0013732A">
              <w:rPr>
                <w:sz w:val="22"/>
              </w:rPr>
              <w:t>法案件</w:t>
            </w:r>
            <w:r>
              <w:rPr>
                <w:rFonts w:hint="eastAsia"/>
                <w:sz w:val="22"/>
              </w:rPr>
              <w:t>尚待收繳之</w:t>
            </w:r>
            <w:r w:rsidRPr="0013732A">
              <w:rPr>
                <w:sz w:val="22"/>
              </w:rPr>
              <w:t>罰鍰</w:t>
            </w:r>
            <w:r w:rsidRPr="00561F8C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517F6DC7" w14:textId="77777777" w:rsidR="00E37C5E" w:rsidRDefault="00E37C5E" w:rsidP="00E37C5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0A34FC6" w14:textId="77777777" w:rsidR="00E37C5E" w:rsidRDefault="00E37C5E" w:rsidP="00E37C5E">
      <w:pPr>
        <w:jc w:val="left"/>
      </w:pPr>
    </w:p>
    <w:p w14:paraId="0B819763" w14:textId="111E4E86" w:rsidR="00E37C5E" w:rsidRPr="00F33C00" w:rsidRDefault="00E37C5E" w:rsidP="00E37C5E">
      <w:pPr>
        <w:jc w:val="left"/>
      </w:pPr>
    </w:p>
    <w:sectPr w:rsidR="00E37C5E" w:rsidRPr="00F33C00" w:rsidSect="00CE3020">
      <w:footerReference w:type="default" r:id="rId7"/>
      <w:pgSz w:w="23814" w:h="16840" w:orient="landscape" w:code="8"/>
      <w:pgMar w:top="1440" w:right="1797" w:bottom="1440" w:left="1797" w:header="1020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6E565" w14:textId="77777777" w:rsidR="00E37C5E" w:rsidRDefault="00E37C5E" w:rsidP="005F138F">
      <w:r>
        <w:separator/>
      </w:r>
    </w:p>
  </w:endnote>
  <w:endnote w:type="continuationSeparator" w:id="0">
    <w:p w14:paraId="1E012BA3" w14:textId="77777777" w:rsidR="00E37C5E" w:rsidRDefault="00E37C5E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8AD85" w14:textId="455F583A" w:rsidR="00552AAA" w:rsidRPr="00BF5B5A" w:rsidRDefault="00BF5B5A">
    <w:pPr>
      <w:pStyle w:val="a5"/>
      <w:jc w:val="center"/>
    </w:pPr>
    <w:r w:rsidRPr="00BF5B5A">
      <w:rPr>
        <w:rFonts w:hint="eastAsia"/>
      </w:rPr>
      <w:t>16-23-</w:t>
    </w:r>
    <w:r w:rsidR="00552AAA" w:rsidRPr="00BF5B5A">
      <w:fldChar w:fldCharType="begin"/>
    </w:r>
    <w:r w:rsidR="00552AAA" w:rsidRPr="00BF5B5A">
      <w:instrText>PAGE   \* MERGEFORMAT</w:instrText>
    </w:r>
    <w:r w:rsidR="00552AAA" w:rsidRPr="00BF5B5A">
      <w:fldChar w:fldCharType="separate"/>
    </w:r>
    <w:r w:rsidR="00552AAA" w:rsidRPr="00BF5B5A">
      <w:rPr>
        <w:noProof/>
        <w:lang w:val="zh-TW"/>
      </w:rPr>
      <w:t>1</w:t>
    </w:r>
    <w:r w:rsidR="00552AAA" w:rsidRPr="00BF5B5A">
      <w:fldChar w:fldCharType="end"/>
    </w:r>
  </w:p>
  <w:p w14:paraId="2565C07A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444E5" w14:textId="77777777" w:rsidR="00E37C5E" w:rsidRDefault="00E37C5E" w:rsidP="005F138F">
      <w:r>
        <w:separator/>
      </w:r>
    </w:p>
  </w:footnote>
  <w:footnote w:type="continuationSeparator" w:id="0">
    <w:p w14:paraId="391529D5" w14:textId="77777777" w:rsidR="00E37C5E" w:rsidRDefault="00E37C5E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C5E"/>
    <w:rsid w:val="000C1183"/>
    <w:rsid w:val="000C2A1B"/>
    <w:rsid w:val="001D2099"/>
    <w:rsid w:val="00240C83"/>
    <w:rsid w:val="0026573E"/>
    <w:rsid w:val="00267C44"/>
    <w:rsid w:val="002C0AB3"/>
    <w:rsid w:val="00402AAD"/>
    <w:rsid w:val="00552AAA"/>
    <w:rsid w:val="00566294"/>
    <w:rsid w:val="005F138F"/>
    <w:rsid w:val="006714D6"/>
    <w:rsid w:val="00761C7F"/>
    <w:rsid w:val="00767633"/>
    <w:rsid w:val="007E2EB3"/>
    <w:rsid w:val="008B4E5E"/>
    <w:rsid w:val="009A0F1E"/>
    <w:rsid w:val="00A27DD2"/>
    <w:rsid w:val="00A343F8"/>
    <w:rsid w:val="00A70D8E"/>
    <w:rsid w:val="00B14B16"/>
    <w:rsid w:val="00B55A84"/>
    <w:rsid w:val="00BA0A16"/>
    <w:rsid w:val="00BF5B5A"/>
    <w:rsid w:val="00C3041B"/>
    <w:rsid w:val="00CE3020"/>
    <w:rsid w:val="00D76056"/>
    <w:rsid w:val="00DB324C"/>
    <w:rsid w:val="00DE0D5E"/>
    <w:rsid w:val="00E005BE"/>
    <w:rsid w:val="00E13F71"/>
    <w:rsid w:val="00E34D36"/>
    <w:rsid w:val="00E35F55"/>
    <w:rsid w:val="00E37C5E"/>
    <w:rsid w:val="00E659D6"/>
    <w:rsid w:val="00E87430"/>
    <w:rsid w:val="00EE534F"/>
    <w:rsid w:val="00EE74AE"/>
    <w:rsid w:val="00EF2E38"/>
    <w:rsid w:val="00F15328"/>
    <w:rsid w:val="00F2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0FF0CC"/>
  <w15:chartTrackingRefBased/>
  <w15:docId w15:val="{85F23DAB-1557-4070-B31C-06982DAB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E37C5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37C5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37C5E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E37C5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E37C5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E37C5E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E37C5E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E37C5E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PRAcn6yYIR6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PRAcn6yYIR6歲入機關別決算審定明細表A3_1.dot</Template>
  <TotalTime>40</TotalTime>
  <Pages>3</Pages>
  <Words>1151</Words>
  <Characters>2473</Characters>
  <Application>Microsoft Office Word</Application>
  <DocSecurity>0</DocSecurity>
  <Lines>20</Lines>
  <Paragraphs>7</Paragraphs>
  <ScaleCrop>false</ScaleCrop>
  <Company>N.A.O.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邱雅琪</dc:creator>
  <cp:keywords/>
  <dc:description/>
  <cp:lastModifiedBy>邱雅琪</cp:lastModifiedBy>
  <cp:revision>3</cp:revision>
  <dcterms:created xsi:type="dcterms:W3CDTF">2026-05-27T06:06:00Z</dcterms:created>
  <dcterms:modified xsi:type="dcterms:W3CDTF">2026-05-28T08:35:00Z</dcterms:modified>
</cp:coreProperties>
</file>