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A64E2" w14:textId="77777777" w:rsidR="0040164A" w:rsidRPr="002069FF" w:rsidRDefault="0040164A" w:rsidP="0040164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僑務委員會主管</w:t>
      </w:r>
    </w:p>
    <w:p w14:paraId="6F7D075E" w14:textId="77777777" w:rsidR="0040164A" w:rsidRDefault="0040164A" w:rsidP="0040164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A90961D" w14:textId="77777777" w:rsidR="0040164A" w:rsidRDefault="0040164A" w:rsidP="0040164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40164A" w14:paraId="5DCC1DD5" w14:textId="77777777" w:rsidTr="00B4124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B9ED8" w14:textId="703DB647" w:rsidR="0040164A" w:rsidRPr="002069FF" w:rsidRDefault="0040164A" w:rsidP="00B4124C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0F6982D0" w14:textId="77777777" w:rsidR="0040164A" w:rsidRPr="00A27DD2" w:rsidRDefault="0040164A" w:rsidP="00B4124C">
            <w:pPr>
              <w:jc w:val="distribute"/>
              <w:rPr>
                <w:sz w:val="24"/>
                <w:szCs w:val="24"/>
              </w:rPr>
            </w:pPr>
          </w:p>
        </w:tc>
      </w:tr>
      <w:tr w:rsidR="0040164A" w14:paraId="1BA110BB" w14:textId="77777777" w:rsidTr="00B4124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7AA15E06" w14:textId="77777777" w:rsidR="0040164A" w:rsidRPr="00A27DD2" w:rsidRDefault="0040164A" w:rsidP="00B4124C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40164A" w14:paraId="309D3D16" w14:textId="77777777" w:rsidTr="00B4124C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0D0B95DA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10807D5A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2C559F2B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6BC7F44F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70F463AC" w14:textId="77777777" w:rsidR="0040164A" w:rsidRPr="00A27DD2" w:rsidRDefault="0040164A" w:rsidP="00B4124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6AA0A9C1" w14:textId="77777777" w:rsidR="0040164A" w:rsidRPr="00A27DD2" w:rsidRDefault="0040164A" w:rsidP="00B4124C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40164A" w14:paraId="3CCE4365" w14:textId="77777777" w:rsidTr="00B4124C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1B3D4505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188D83FF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80D8370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09782334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60EB2841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38741F74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59E776D0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1FC5E2F4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05A078DF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849A866" w14:textId="77777777" w:rsidR="0040164A" w:rsidRPr="00A27DD2" w:rsidRDefault="0040164A" w:rsidP="00B4124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0164A" w:rsidRPr="00424544" w14:paraId="6919B301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FC5AB9" w14:textId="77777777" w:rsidR="0040164A" w:rsidRPr="00424544" w:rsidRDefault="0040164A" w:rsidP="00B4124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2454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314DAA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9,232,000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7D4029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15,249,732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D1330B8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440FC27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164101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15,249,732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C89F39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914212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15,249,732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A089D3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6,017,732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D442F7" w14:textId="77777777" w:rsidR="0040164A" w:rsidRPr="00424544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2454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65.18</w:t>
            </w:r>
          </w:p>
        </w:tc>
      </w:tr>
      <w:tr w:rsidR="0040164A" w14:paraId="06E4AEB4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F50CD3" w14:textId="77777777" w:rsidR="0040164A" w:rsidRPr="00A27DD2" w:rsidRDefault="0040164A" w:rsidP="00B4124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F9BDDC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F59E80" w14:textId="77777777" w:rsidR="0040164A" w:rsidRPr="00A27DD2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222,876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CCE7ED3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E434D4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CB6A21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222,876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B347E9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DA79E9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222,876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837EF6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222,876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AAA0B9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0164A" w14:paraId="6D2F8F5D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E0EEC89" w14:textId="77777777" w:rsidR="0040164A" w:rsidRPr="00A27DD2" w:rsidRDefault="0040164A" w:rsidP="00B4124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94FFA3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1FEF14" w14:textId="77777777" w:rsidR="0040164A" w:rsidRPr="00A27DD2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776,790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23843E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9951E49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B78F3E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776,790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FF0441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6531D6F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776,790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9D13D9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752,790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0F54A8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3,136.63</w:t>
            </w:r>
          </w:p>
        </w:tc>
      </w:tr>
      <w:tr w:rsidR="0040164A" w14:paraId="53AFCAB2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49BD6EC" w14:textId="77777777" w:rsidR="0040164A" w:rsidRPr="00A27DD2" w:rsidRDefault="0040164A" w:rsidP="00B4124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910A8D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8,583,000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4EB5DD" w14:textId="77777777" w:rsidR="0040164A" w:rsidRPr="00A27DD2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9,803,285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2A3B5D5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D8357FC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2D353D1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9,803,285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43274E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47C5E2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9,803,285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7F542E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1,220,285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CD43D2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14.22</w:t>
            </w:r>
          </w:p>
        </w:tc>
      </w:tr>
      <w:tr w:rsidR="0040164A" w14:paraId="10C02F23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FFEECD" w14:textId="77777777" w:rsidR="0040164A" w:rsidRPr="00A27DD2" w:rsidRDefault="0040164A" w:rsidP="00B4124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78E3AD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315F9" w14:textId="77777777" w:rsidR="0040164A" w:rsidRPr="00A27DD2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4,446,781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92EDF28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633B202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40E492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4,446,781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8D99D2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52CC86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4,446,781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7D3C93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3,821,781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898BAD" w14:textId="77777777" w:rsidR="0040164A" w:rsidRPr="00A27DD2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611.48</w:t>
            </w:r>
          </w:p>
        </w:tc>
      </w:tr>
    </w:tbl>
    <w:p w14:paraId="37DD098A" w14:textId="77777777" w:rsidR="0040164A" w:rsidRDefault="0040164A" w:rsidP="0040164A">
      <w:pPr>
        <w:jc w:val="left"/>
      </w:pPr>
    </w:p>
    <w:p w14:paraId="4040400C" w14:textId="77777777" w:rsidR="0040164A" w:rsidRPr="00AA056F" w:rsidRDefault="0040164A" w:rsidP="0040164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40164A" w14:paraId="3166C700" w14:textId="77777777" w:rsidTr="00B4124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5D3B0" w14:textId="77777777" w:rsidR="0040164A" w:rsidRDefault="0040164A" w:rsidP="00B4124C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3AF70425" w14:textId="77777777" w:rsidR="0040164A" w:rsidRDefault="0040164A" w:rsidP="00B4124C">
            <w:pPr>
              <w:jc w:val="distribute"/>
              <w:rPr>
                <w:spacing w:val="-16"/>
                <w:sz w:val="20"/>
              </w:rPr>
            </w:pPr>
          </w:p>
        </w:tc>
      </w:tr>
      <w:tr w:rsidR="0040164A" w14:paraId="779A6115" w14:textId="77777777" w:rsidTr="00B4124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EED1062" w14:textId="77777777" w:rsidR="0040164A" w:rsidRPr="00AA056F" w:rsidRDefault="0040164A" w:rsidP="00B4124C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40164A" w14:paraId="0B933735" w14:textId="77777777" w:rsidTr="00B4124C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788B4887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126A6472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169C3791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020C7A77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3C2D0F7" w14:textId="77777777" w:rsidR="0040164A" w:rsidRPr="00AA056F" w:rsidRDefault="0040164A" w:rsidP="00B4124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53D7743D" w14:textId="77777777" w:rsidR="0040164A" w:rsidRPr="00AA056F" w:rsidRDefault="0040164A" w:rsidP="00B4124C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40164A" w14:paraId="32146224" w14:textId="77777777" w:rsidTr="00B4124C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29B9A713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524B4DEE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2DF98EFC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9EF261F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46966587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12C1C5F6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2ED420A5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1AF52F36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4B20F937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4B05A193" w14:textId="77777777" w:rsidR="0040164A" w:rsidRPr="00AA056F" w:rsidRDefault="0040164A" w:rsidP="00B4124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0164A" w:rsidRPr="00D02FD9" w14:paraId="7E4C2B0E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305BB78" w14:textId="77777777" w:rsidR="0040164A" w:rsidRPr="00D02FD9" w:rsidRDefault="0040164A" w:rsidP="00B4124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02FD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F5D3DF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1,983,055,000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CDCD5A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4BF08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56539D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AD28433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26946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817572E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7868FD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- 38,269,581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06D4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- 1.93</w:t>
            </w:r>
          </w:p>
        </w:tc>
      </w:tr>
      <w:tr w:rsidR="0040164A" w:rsidRPr="00D02FD9" w14:paraId="2BFCF486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B1CAD20" w14:textId="77777777" w:rsidR="0040164A" w:rsidRPr="00D02FD9" w:rsidRDefault="0040164A" w:rsidP="00B4124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02FD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2A73FA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1,927,501,000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AFFF02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1,889,412,104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D6CA9E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27CF89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451A730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1,889,412,104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87D645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33FC65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1,889,412,104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6674C0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- 38,088,896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99BD39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- 1.98</w:t>
            </w:r>
          </w:p>
        </w:tc>
      </w:tr>
      <w:tr w:rsidR="0040164A" w:rsidRPr="00D02FD9" w14:paraId="5C7AD49E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23D70BA" w14:textId="77777777" w:rsidR="0040164A" w:rsidRPr="00D02FD9" w:rsidRDefault="0040164A" w:rsidP="00B4124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02FD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1A645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55,554,000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873B9C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06B4C0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5104DD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7346755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6CE193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1698FE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84B40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- 180,685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6B9D36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- 0.33</w:t>
            </w:r>
          </w:p>
        </w:tc>
      </w:tr>
      <w:tr w:rsidR="0040164A" w:rsidRPr="00D02FD9" w14:paraId="6076BC0A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F3B8D7C" w14:textId="77777777" w:rsidR="0040164A" w:rsidRPr="00D02FD9" w:rsidRDefault="0040164A" w:rsidP="00B4124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02FD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AFB0F3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1,983,055,000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24517E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5701E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EFC391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E2E7FAC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E4B5D6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20B01B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1,944,785,419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10BBB9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- 38,269,581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FE7FBA" w14:textId="77777777" w:rsidR="0040164A" w:rsidRPr="00D02FD9" w:rsidRDefault="0040164A" w:rsidP="00B4124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02FD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- 1.93</w:t>
            </w:r>
          </w:p>
        </w:tc>
      </w:tr>
      <w:tr w:rsidR="0040164A" w14:paraId="365AB078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618B1AF" w14:textId="77777777" w:rsidR="0040164A" w:rsidRPr="00617210" w:rsidRDefault="0040164A" w:rsidP="00B4124C">
            <w:pPr>
              <w:ind w:leftChars="100" w:left="16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656F8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442,843,000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753A0F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420,075,516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411004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1036A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0C9BC7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420,075,516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C0DA3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8131C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420,075,516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603E92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- 22,767,484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D2A4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- 5.14</w:t>
            </w:r>
          </w:p>
        </w:tc>
      </w:tr>
      <w:tr w:rsidR="0040164A" w14:paraId="179CB2DF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030BDEE" w14:textId="77777777" w:rsidR="0040164A" w:rsidRPr="00617210" w:rsidRDefault="0040164A" w:rsidP="00B4124C">
            <w:pPr>
              <w:ind w:leftChars="100" w:left="16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F335E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47,772,000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6845C6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47,356,187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4988D5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132D4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BD6EE3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47,356,187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53CFB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552DE6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47,356,187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CE98C9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- 415,813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C834C2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- 0.87</w:t>
            </w:r>
          </w:p>
        </w:tc>
      </w:tr>
      <w:tr w:rsidR="0040164A" w14:paraId="4DC6AC51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186D7EC" w14:textId="77777777" w:rsidR="0040164A" w:rsidRPr="00617210" w:rsidRDefault="0040164A" w:rsidP="00617210">
            <w:pPr>
              <w:ind w:leftChars="100" w:left="160"/>
              <w:jc w:val="left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僑民僑團聯繫接待暨僑教中心服務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165A7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220,956,000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98757F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219,515,642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E057D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9595C2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69F3374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219,515,642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485CC46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FA58D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219,515,642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E3D63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- 1,440,358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F5FBB8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- 0.65</w:t>
            </w:r>
          </w:p>
        </w:tc>
      </w:tr>
      <w:tr w:rsidR="0040164A" w14:paraId="011ACEF9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9CD7D89" w14:textId="77777777" w:rsidR="0040164A" w:rsidRPr="00617210" w:rsidRDefault="0040164A" w:rsidP="00617210">
            <w:pPr>
              <w:ind w:leftChars="100" w:left="160"/>
              <w:jc w:val="left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僑校發展暨文化社教輔助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55D00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291,760,000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198B08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287,452,890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F7957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2E9F3F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4A00EA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287,452,890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5DE8B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CB49C99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287,452,890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E892BE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- 4,307,110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251D9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- 1.48</w:t>
            </w:r>
          </w:p>
        </w:tc>
      </w:tr>
      <w:tr w:rsidR="0040164A" w14:paraId="581BDC21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C82D176" w14:textId="77777777" w:rsidR="0040164A" w:rsidRPr="00617210" w:rsidRDefault="0040164A" w:rsidP="00B4124C">
            <w:pPr>
              <w:ind w:leftChars="100" w:left="16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僑商經濟業務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AAA61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55,171,000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B36A7F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54,831,561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095A4F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DA702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0E4245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54,831,561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111555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6BFD32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54,831,561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DD6486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- 339,439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662EB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- 0.62</w:t>
            </w:r>
          </w:p>
        </w:tc>
      </w:tr>
      <w:tr w:rsidR="0040164A" w14:paraId="7CBD3CF5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D8C52A" w14:textId="77777777" w:rsidR="0040164A" w:rsidRPr="00617210" w:rsidRDefault="0040164A" w:rsidP="00617210">
            <w:pPr>
              <w:ind w:leftChars="100" w:left="160"/>
              <w:jc w:val="left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僑生回國升學暨僑青培訓研習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10BAA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839,598,000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D606DD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833,684,949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D236E9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914E67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B79A36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833,684,949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7D9188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4511AF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833,684,949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C4230B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- 5,913,051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8126E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- 0.70</w:t>
            </w:r>
          </w:p>
        </w:tc>
      </w:tr>
      <w:tr w:rsidR="0040164A" w14:paraId="1E8F470F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2D87E31" w14:textId="77777777" w:rsidR="0040164A" w:rsidRPr="00617210" w:rsidRDefault="0040164A" w:rsidP="00617210">
            <w:pPr>
              <w:ind w:leftChars="100" w:left="160"/>
              <w:jc w:val="left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僑務新聞資訊及傳媒服務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6DC297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27,366,000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CEFBD0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26,495,359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9F4D0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5BDA8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EDBD2C5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26,495,359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31CC53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785043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26,495,359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ABF873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- 870,641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674A04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- 3.18</w:t>
            </w:r>
          </w:p>
        </w:tc>
      </w:tr>
      <w:tr w:rsidR="0040164A" w14:paraId="744313B4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9A5C87D" w14:textId="77777777" w:rsidR="0040164A" w:rsidRPr="00617210" w:rsidRDefault="0040164A" w:rsidP="00B4124C">
            <w:pPr>
              <w:ind w:leftChars="100" w:left="16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094C88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2,035,000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C9F79D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2D25B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0BC11B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AFBFF6D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82D18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5AD65E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2B801F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- 2,035,000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DF155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40164A" w14:paraId="76763D64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C57E3D0" w14:textId="77777777" w:rsidR="0040164A" w:rsidRPr="00617210" w:rsidRDefault="0040164A" w:rsidP="00B4124C">
            <w:pPr>
              <w:ind w:leftChars="100" w:left="16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921888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僑務支出（機密預算）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CB937A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z w:val="22"/>
                <w:szCs w:val="22"/>
              </w:rPr>
              <w:t>55,554,000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E5A542" w14:textId="77777777" w:rsidR="0040164A" w:rsidRPr="00AA056F" w:rsidRDefault="0040164A" w:rsidP="00B4124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01AB12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0CA01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9656D71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24438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400DE0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55,373,315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61372C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- 180,685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8E62EF" w14:textId="77777777" w:rsidR="0040164A" w:rsidRPr="00AA056F" w:rsidRDefault="0040164A" w:rsidP="00B4124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921888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- 0.33</w:t>
            </w:r>
          </w:p>
        </w:tc>
      </w:tr>
    </w:tbl>
    <w:p w14:paraId="311E2BFA" w14:textId="162C083D" w:rsidR="0040164A" w:rsidRDefault="0040164A" w:rsidP="0040164A">
      <w:pPr>
        <w:jc w:val="left"/>
      </w:pPr>
    </w:p>
    <w:p w14:paraId="3244CD20" w14:textId="147E0A9C" w:rsidR="00271F02" w:rsidRDefault="00271F02" w:rsidP="0040164A">
      <w:pPr>
        <w:jc w:val="left"/>
      </w:pPr>
    </w:p>
    <w:p w14:paraId="4269CF2D" w14:textId="77777777" w:rsidR="00271F02" w:rsidRDefault="00271F02" w:rsidP="0040164A">
      <w:pPr>
        <w:jc w:val="left"/>
      </w:pPr>
    </w:p>
    <w:p w14:paraId="21DFF411" w14:textId="77777777" w:rsidR="0040164A" w:rsidRPr="000B5B89" w:rsidRDefault="0040164A" w:rsidP="0040164A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40164A" w14:paraId="33A014CC" w14:textId="77777777" w:rsidTr="00B4124C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2EE12" w14:textId="77777777" w:rsidR="0040164A" w:rsidRPr="006001BA" w:rsidRDefault="0040164A" w:rsidP="00B4124C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3DD5D" w14:textId="77777777" w:rsidR="0040164A" w:rsidRPr="006001BA" w:rsidRDefault="0040164A" w:rsidP="00B4124C">
            <w:pPr>
              <w:rPr>
                <w:rFonts w:hAnsi="標楷體"/>
                <w:sz w:val="18"/>
                <w:szCs w:val="18"/>
              </w:rPr>
            </w:pPr>
          </w:p>
        </w:tc>
      </w:tr>
      <w:tr w:rsidR="0040164A" w14:paraId="0F9D4B55" w14:textId="77777777" w:rsidTr="00B4124C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1F4AB20C" w14:textId="77777777" w:rsidR="0040164A" w:rsidRPr="006001BA" w:rsidRDefault="0040164A" w:rsidP="00B4124C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40164A" w14:paraId="11938331" w14:textId="77777777" w:rsidTr="00B4124C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205FAE9C" w14:textId="77777777" w:rsidR="0040164A" w:rsidRPr="006001BA" w:rsidRDefault="0040164A" w:rsidP="00B4124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11BA4907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3290476B" w14:textId="77777777" w:rsidR="0040164A" w:rsidRPr="006001BA" w:rsidRDefault="0040164A" w:rsidP="00B4124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64109E59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6C97AB4C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40164A" w14:paraId="36D01F2E" w14:textId="77777777" w:rsidTr="00B4124C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631C9696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5AC9E3A3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0E2EDAAE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687FF5B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1A5C1E1A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5AFB8F54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FB67915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1650063B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170BB29E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40164A" w14:paraId="2EC945B7" w14:textId="77777777" w:rsidTr="00B4124C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694901FF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0DE8F1F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52558EC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64D14C92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C735A06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05181FC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51F43FF1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2245DE84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D762745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CD808B" w14:textId="77777777" w:rsidR="0040164A" w:rsidRPr="006001BA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0164A" w:rsidRPr="00054E8B" w14:paraId="6D8D374D" w14:textId="77777777" w:rsidTr="00B4124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A844290" w14:textId="77777777" w:rsidR="0040164A" w:rsidRPr="00054E8B" w:rsidRDefault="0040164A" w:rsidP="00B4124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EFA7A49" w14:textId="77777777" w:rsidR="0040164A" w:rsidRPr="00054E8B" w:rsidRDefault="0040164A" w:rsidP="00B4124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054E8B">
              <w:rPr>
                <w:rFonts w:ascii="標楷體"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32129F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4,852,193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0117E8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FEF752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62EF09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8791BFD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498,504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9338C15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4,353,689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91CCEE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FB55C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40164A" w:rsidRPr="00054E8B" w14:paraId="012FBCA7" w14:textId="77777777" w:rsidTr="00B4124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D8F7D9B" w14:textId="77777777" w:rsidR="0040164A" w:rsidRPr="00054E8B" w:rsidRDefault="0040164A" w:rsidP="00B4124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54E8B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4D28E3B" w14:textId="77777777" w:rsidR="0040164A" w:rsidRPr="00054E8B" w:rsidRDefault="0040164A" w:rsidP="00B4124C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054E8B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A74EFD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4,852,193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8E2CC8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58CBA6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8974B9" w14:textId="77777777" w:rsidR="0040164A" w:rsidRPr="00054E8B" w:rsidRDefault="0040164A" w:rsidP="00B4124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4FB9BE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498,504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895945F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/>
                <w:b/>
                <w:noProof/>
                <w:sz w:val="22"/>
                <w:szCs w:val="22"/>
              </w:rPr>
              <w:t>4,353,689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6A055D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C7636" w14:textId="77777777" w:rsidR="0040164A" w:rsidRPr="00054E8B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54E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40164A" w:rsidRPr="00054E8B" w14:paraId="482E0764" w14:textId="77777777" w:rsidTr="00B4124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F650DA4" w14:textId="77777777" w:rsidR="0040164A" w:rsidRPr="00054E8B" w:rsidRDefault="0040164A" w:rsidP="00B4124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2C8FE30" w14:textId="77777777" w:rsidR="0040164A" w:rsidRPr="00617210" w:rsidRDefault="0040164A" w:rsidP="00617210">
            <w:pPr>
              <w:ind w:leftChars="100" w:left="160"/>
              <w:jc w:val="left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617210">
              <w:rPr>
                <w:rFonts w:hAnsi="標楷體" w:hint="eastAsia"/>
                <w:noProof/>
                <w:spacing w:val="-4"/>
                <w:sz w:val="22"/>
                <w:szCs w:val="22"/>
              </w:rPr>
              <w:t>僑民僑團聯繫接待暨僑教中心服務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C197D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3,630,000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FAD2BF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73EC22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636D335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0515FA8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408,471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CCFB434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3,221,529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41189D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5A2444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0164A" w:rsidRPr="00054E8B" w14:paraId="45DAE47C" w14:textId="77777777" w:rsidTr="00B4124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8DE5422" w14:textId="77777777" w:rsidR="0040164A" w:rsidRPr="00054E8B" w:rsidRDefault="0040164A" w:rsidP="00B4124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44E56CB" w14:textId="77777777" w:rsidR="0040164A" w:rsidRPr="00054E8B" w:rsidRDefault="0040164A" w:rsidP="00B4124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54E8B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僑校發展暨文化社教輔助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649DA8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525,415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B01363C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8A6D8B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994DDB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14C94A9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90,033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F009E2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435,382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B811ED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45703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0164A" w:rsidRPr="00054E8B" w14:paraId="4D249DBC" w14:textId="77777777" w:rsidTr="00B4124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97C3894" w14:textId="77777777" w:rsidR="0040164A" w:rsidRPr="00054E8B" w:rsidRDefault="0040164A" w:rsidP="00B4124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D9391E2" w14:textId="77777777" w:rsidR="0040164A" w:rsidRPr="00054E8B" w:rsidRDefault="0040164A" w:rsidP="00617210">
            <w:pPr>
              <w:ind w:leftChars="100" w:left="160"/>
              <w:jc w:val="left"/>
              <w:rPr>
                <w:rFonts w:hAnsi="標楷體"/>
                <w:b/>
                <w:sz w:val="22"/>
                <w:szCs w:val="22"/>
              </w:rPr>
            </w:pPr>
            <w:r w:rsidRPr="00617210">
              <w:rPr>
                <w:rFonts w:hAnsi="標楷體" w:hint="eastAsia"/>
                <w:noProof/>
                <w:spacing w:val="-4"/>
                <w:sz w:val="22"/>
                <w:szCs w:val="22"/>
              </w:rPr>
              <w:t>僑生回國升學暨僑青培訓研習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50585B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696,778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5A58F3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133D76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029DA3E" w14:textId="77777777" w:rsidR="0040164A" w:rsidRPr="00054E8B" w:rsidRDefault="0040164A" w:rsidP="00B4124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54E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0A65875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89C7BD6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/>
                <w:noProof/>
                <w:sz w:val="22"/>
                <w:szCs w:val="22"/>
              </w:rPr>
              <w:t>696,778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4799FB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EB18D5" w14:textId="77777777" w:rsidR="0040164A" w:rsidRPr="00054E8B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054E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10C426E4" w14:textId="77777777" w:rsidR="0040164A" w:rsidRDefault="0040164A" w:rsidP="0040164A">
      <w:pPr>
        <w:pStyle w:val="a7"/>
        <w:spacing w:before="72" w:after="72"/>
        <w:ind w:left="832" w:hanging="672"/>
        <w:rPr>
          <w:b w:val="0"/>
          <w:bCs w:val="0"/>
          <w:szCs w:val="28"/>
        </w:rPr>
      </w:pPr>
    </w:p>
    <w:p w14:paraId="6E9AC594" w14:textId="68764E9B" w:rsidR="0040164A" w:rsidRDefault="0040164A" w:rsidP="0040164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="00271F02">
        <w:rPr>
          <w:rFonts w:hint="eastAsia"/>
          <w:sz w:val="36"/>
        </w:rPr>
        <w:t>各項差異原因分析簡明表－歲入部分</w:t>
      </w:r>
    </w:p>
    <w:p w14:paraId="4615BC69" w14:textId="77777777" w:rsidR="0040164A" w:rsidRPr="00CF1089" w:rsidRDefault="0040164A" w:rsidP="0040164A"/>
    <w:p w14:paraId="3920D455" w14:textId="77777777" w:rsidR="0040164A" w:rsidRPr="00C159BC" w:rsidRDefault="0040164A" w:rsidP="0040164A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40164A" w:rsidRPr="00017050" w14:paraId="35BF8381" w14:textId="77777777" w:rsidTr="00B4124C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B7E8092" w14:textId="0A86C632" w:rsidR="0040164A" w:rsidRPr="004A0712" w:rsidRDefault="0040164A" w:rsidP="00B4124C">
            <w:pPr>
              <w:jc w:val="left"/>
              <w:rPr>
                <w:rFonts w:hAnsi="標楷體"/>
                <w:sz w:val="28"/>
                <w:szCs w:val="24"/>
              </w:rPr>
            </w:pP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14:paraId="7F1723A6" w14:textId="77777777" w:rsidR="0040164A" w:rsidRPr="00017050" w:rsidRDefault="0040164A" w:rsidP="00B4124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40164A" w:rsidRPr="00CA093B" w14:paraId="06880AB4" w14:textId="77777777" w:rsidTr="00B4124C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0F24AA6F" w14:textId="77777777" w:rsidR="0040164A" w:rsidRPr="00410A8E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0CAB0B24" w14:textId="77777777" w:rsidR="0040164A" w:rsidRPr="00410A8E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18D71B01" w14:textId="77777777" w:rsidR="0040164A" w:rsidRPr="006209A1" w:rsidRDefault="0040164A" w:rsidP="006209A1">
            <w:pPr>
              <w:pStyle w:val="a8"/>
              <w:ind w:left="48" w:right="48"/>
              <w:rPr>
                <w:sz w:val="22"/>
                <w:szCs w:val="22"/>
              </w:rPr>
            </w:pPr>
            <w:r w:rsidRPr="006209A1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0F33AE50" w14:textId="77777777" w:rsidR="0040164A" w:rsidRPr="00410A8E" w:rsidRDefault="0040164A" w:rsidP="006209A1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4CB2E856" w14:textId="77777777" w:rsidR="0040164A" w:rsidRPr="00410A8E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40164A" w:rsidRPr="00CA093B" w14:paraId="41C1BC5D" w14:textId="77777777" w:rsidTr="00B4124C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C0F5E9A" w14:textId="77777777" w:rsidR="0040164A" w:rsidRPr="00410A8E" w:rsidRDefault="0040164A" w:rsidP="00B41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4AD1129" w14:textId="77777777" w:rsidR="0040164A" w:rsidRPr="00410A8E" w:rsidRDefault="0040164A" w:rsidP="00B41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E783C37" w14:textId="77777777" w:rsidR="0040164A" w:rsidRPr="00410A8E" w:rsidRDefault="0040164A" w:rsidP="00B412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5AB0084" w14:textId="77777777" w:rsidR="0040164A" w:rsidRPr="00410A8E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3FAF6E" w14:textId="77777777" w:rsidR="0040164A" w:rsidRPr="00410A8E" w:rsidRDefault="0040164A" w:rsidP="00B4124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239E2E1" w14:textId="77777777" w:rsidR="0040164A" w:rsidRPr="00410A8E" w:rsidRDefault="0040164A" w:rsidP="00B4124C">
            <w:pPr>
              <w:jc w:val="center"/>
              <w:rPr>
                <w:sz w:val="22"/>
                <w:szCs w:val="22"/>
              </w:rPr>
            </w:pPr>
          </w:p>
        </w:tc>
      </w:tr>
      <w:tr w:rsidR="0040164A" w:rsidRPr="001D60B0" w14:paraId="2E7D3B53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40640178" w14:textId="77777777" w:rsidR="0040164A" w:rsidRPr="001D60B0" w:rsidRDefault="0040164A" w:rsidP="00B4124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1D60B0">
              <w:rPr>
                <w:rFonts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992F96" w14:textId="77777777" w:rsidR="0040164A" w:rsidRPr="001D60B0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C362E9" w14:textId="77777777" w:rsidR="0040164A" w:rsidRPr="001D60B0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B6612F" w14:textId="77777777" w:rsidR="0040164A" w:rsidRPr="001D60B0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BB0811" w14:textId="77777777" w:rsidR="0040164A" w:rsidRPr="001D60B0" w:rsidRDefault="0040164A" w:rsidP="00B4124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9312C4C" w14:textId="77777777" w:rsidR="0040164A" w:rsidRPr="001D60B0" w:rsidRDefault="0040164A" w:rsidP="00B4124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40164A" w:rsidRPr="001D60B0" w14:paraId="47F843EB" w14:textId="77777777" w:rsidTr="00B412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5599F38" w14:textId="77777777" w:rsidR="0040164A" w:rsidRPr="001D60B0" w:rsidRDefault="0040164A" w:rsidP="00B4124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D60B0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3DE66F" w14:textId="77777777" w:rsidR="0040164A" w:rsidRPr="001D60B0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1D60B0">
              <w:rPr>
                <w:rFonts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E07EB" w14:textId="77777777" w:rsidR="0040164A" w:rsidRPr="001D60B0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1D60B0">
              <w:rPr>
                <w:rFonts w:hAnsi="細明體"/>
                <w:noProof/>
                <w:sz w:val="22"/>
                <w:szCs w:val="22"/>
              </w:rPr>
              <w:t>4,446,781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282CF" w14:textId="77777777" w:rsidR="0040164A" w:rsidRPr="001D60B0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1D60B0">
              <w:rPr>
                <w:rFonts w:hAnsi="細明體"/>
                <w:noProof/>
                <w:sz w:val="22"/>
                <w:szCs w:val="22"/>
              </w:rPr>
              <w:t>3,821,781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A12122" w14:textId="77777777" w:rsidR="0040164A" w:rsidRPr="001D60B0" w:rsidRDefault="0040164A" w:rsidP="00B4124C">
            <w:pPr>
              <w:pStyle w:val="3"/>
              <w:rPr>
                <w:rFonts w:hAnsi="細明體"/>
                <w:sz w:val="22"/>
                <w:szCs w:val="22"/>
              </w:rPr>
            </w:pPr>
            <w:r w:rsidRPr="001D60B0">
              <w:rPr>
                <w:rFonts w:hAnsi="細明體"/>
                <w:noProof/>
                <w:sz w:val="22"/>
                <w:szCs w:val="22"/>
              </w:rPr>
              <w:t>611.48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680D856" w14:textId="162E5FCD" w:rsidR="0040164A" w:rsidRPr="001D60B0" w:rsidRDefault="00120DD3" w:rsidP="00B4124C">
            <w:pPr>
              <w:pStyle w:val="4"/>
              <w:rPr>
                <w:rFonts w:hAnsi="標楷體"/>
                <w:sz w:val="22"/>
                <w:szCs w:val="22"/>
              </w:rPr>
            </w:pPr>
            <w:r w:rsidRPr="00120DD3">
              <w:rPr>
                <w:rFonts w:hAnsi="標楷體" w:hint="eastAsia"/>
                <w:noProof/>
                <w:sz w:val="22"/>
                <w:szCs w:val="22"/>
              </w:rPr>
              <w:t>原未編列預算之11</w:t>
            </w:r>
            <w:r w:rsidR="00F44C79">
              <w:rPr>
                <w:rFonts w:hAnsi="標楷體" w:hint="eastAsia"/>
                <w:noProof/>
                <w:sz w:val="22"/>
                <w:szCs w:val="22"/>
              </w:rPr>
              <w:t>4</w:t>
            </w:r>
            <w:r w:rsidRPr="00120DD3">
              <w:rPr>
                <w:rFonts w:hAnsi="標楷體" w:hint="eastAsia"/>
                <w:noProof/>
                <w:sz w:val="22"/>
                <w:szCs w:val="22"/>
              </w:rPr>
              <w:t>年海外青年文化大使培育計畫新生培訓報名費收入</w:t>
            </w:r>
            <w:r w:rsidR="0040164A" w:rsidRPr="001D60B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1A525EC6" w14:textId="77777777" w:rsidR="0040164A" w:rsidRDefault="0040164A" w:rsidP="0040164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51BA6E1" w14:textId="6F6E1E23" w:rsidR="0040164A" w:rsidRPr="00F33C00" w:rsidRDefault="0040164A" w:rsidP="0040164A">
      <w:pPr>
        <w:jc w:val="left"/>
      </w:pPr>
    </w:p>
    <w:sectPr w:rsidR="0040164A" w:rsidRPr="00F33C00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5AAE" w14:textId="77777777" w:rsidR="0040164A" w:rsidRDefault="0040164A" w:rsidP="005F138F">
      <w:r>
        <w:separator/>
      </w:r>
    </w:p>
  </w:endnote>
  <w:endnote w:type="continuationSeparator" w:id="0">
    <w:p w14:paraId="76593BC1" w14:textId="77777777" w:rsidR="0040164A" w:rsidRDefault="0040164A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0C8E" w14:textId="77777777" w:rsidR="00622ACE" w:rsidRDefault="00622A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B12F" w14:textId="348206D9" w:rsidR="00552AAA" w:rsidRPr="00622ACE" w:rsidRDefault="00F4580E">
    <w:pPr>
      <w:pStyle w:val="a5"/>
      <w:jc w:val="center"/>
    </w:pPr>
    <w:r w:rsidRPr="00622ACE">
      <w:rPr>
        <w:rFonts w:hint="eastAsia"/>
      </w:rPr>
      <w:t>16-21-</w:t>
    </w:r>
    <w:r w:rsidR="00552AAA" w:rsidRPr="00622ACE">
      <w:fldChar w:fldCharType="begin"/>
    </w:r>
    <w:r w:rsidR="00552AAA" w:rsidRPr="00622ACE">
      <w:instrText>PAGE   \* MERGEFORMAT</w:instrText>
    </w:r>
    <w:r w:rsidR="00552AAA" w:rsidRPr="00622ACE">
      <w:fldChar w:fldCharType="separate"/>
    </w:r>
    <w:r w:rsidR="00552AAA" w:rsidRPr="00622ACE">
      <w:rPr>
        <w:noProof/>
        <w:lang w:val="zh-TW"/>
      </w:rPr>
      <w:t>1</w:t>
    </w:r>
    <w:r w:rsidR="00552AAA" w:rsidRPr="00622ACE">
      <w:fldChar w:fldCharType="end"/>
    </w:r>
  </w:p>
  <w:p w14:paraId="41C6FA64" w14:textId="77777777" w:rsidR="00552AAA" w:rsidRPr="00622ACE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B48D" w14:textId="77777777" w:rsidR="00622ACE" w:rsidRDefault="00622A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7FC1" w14:textId="77777777" w:rsidR="0040164A" w:rsidRDefault="0040164A" w:rsidP="005F138F">
      <w:r>
        <w:separator/>
      </w:r>
    </w:p>
  </w:footnote>
  <w:footnote w:type="continuationSeparator" w:id="0">
    <w:p w14:paraId="464D9086" w14:textId="77777777" w:rsidR="0040164A" w:rsidRDefault="0040164A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2BF3" w14:textId="77777777" w:rsidR="00622ACE" w:rsidRDefault="00622A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A551" w14:textId="77777777" w:rsidR="00622ACE" w:rsidRDefault="00622A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234C" w14:textId="77777777" w:rsidR="00622ACE" w:rsidRDefault="00622A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4A"/>
    <w:rsid w:val="000C1183"/>
    <w:rsid w:val="00120DD3"/>
    <w:rsid w:val="001D2099"/>
    <w:rsid w:val="00240C83"/>
    <w:rsid w:val="0026573E"/>
    <w:rsid w:val="00267C44"/>
    <w:rsid w:val="00271F02"/>
    <w:rsid w:val="002C0AB3"/>
    <w:rsid w:val="0040164A"/>
    <w:rsid w:val="00402AAD"/>
    <w:rsid w:val="00552AAA"/>
    <w:rsid w:val="00566294"/>
    <w:rsid w:val="005F138F"/>
    <w:rsid w:val="00617210"/>
    <w:rsid w:val="006209A1"/>
    <w:rsid w:val="00622ACE"/>
    <w:rsid w:val="006714D6"/>
    <w:rsid w:val="006F193A"/>
    <w:rsid w:val="00761C7F"/>
    <w:rsid w:val="00767633"/>
    <w:rsid w:val="007E2EB3"/>
    <w:rsid w:val="008926E8"/>
    <w:rsid w:val="008B4E5E"/>
    <w:rsid w:val="009A0F1E"/>
    <w:rsid w:val="00A27DD2"/>
    <w:rsid w:val="00A343F8"/>
    <w:rsid w:val="00A70D8E"/>
    <w:rsid w:val="00B14B16"/>
    <w:rsid w:val="00B55A84"/>
    <w:rsid w:val="00BA0A16"/>
    <w:rsid w:val="00C3041B"/>
    <w:rsid w:val="00D76056"/>
    <w:rsid w:val="00DB324C"/>
    <w:rsid w:val="00DE0901"/>
    <w:rsid w:val="00DE0D5E"/>
    <w:rsid w:val="00E005BE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  <w:rsid w:val="00F25207"/>
    <w:rsid w:val="00F44C79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C91869"/>
  <w15:chartTrackingRefBased/>
  <w15:docId w15:val="{9DDB34C2-8381-459D-93DC-86CF30EED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40164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40164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40164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40164A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40164A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40164A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40164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gyQTJVZpRZM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gyQTJVZpRZM歲入機關別決算審定明細表A3_1</Template>
  <TotalTime>7</TotalTime>
  <Pages>2</Pages>
  <Words>763</Words>
  <Characters>1373</Characters>
  <Application>Microsoft Office Word</Application>
  <DocSecurity>0</DocSecurity>
  <Lines>11</Lines>
  <Paragraphs>4</Paragraphs>
  <ScaleCrop>false</ScaleCrop>
  <Company>N.A.O.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林佳成</dc:creator>
  <cp:keywords/>
  <dc:description/>
  <cp:lastModifiedBy>張宥淇</cp:lastModifiedBy>
  <cp:revision>4</cp:revision>
  <cp:lastPrinted>2026-06-15T01:54:00Z</cp:lastPrinted>
  <dcterms:created xsi:type="dcterms:W3CDTF">2026-06-15T01:48:00Z</dcterms:created>
  <dcterms:modified xsi:type="dcterms:W3CDTF">2026-06-26T06:18:00Z</dcterms:modified>
</cp:coreProperties>
</file>