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A0D6D" w14:textId="77777777" w:rsidR="00102F5E" w:rsidRPr="002069FF" w:rsidRDefault="00102F5E" w:rsidP="00102F5E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數位發展部主管</w:t>
      </w:r>
    </w:p>
    <w:p w14:paraId="70B1F1F3" w14:textId="77777777" w:rsidR="00102F5E" w:rsidRDefault="00102F5E" w:rsidP="00102F5E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759BF1EF" w14:textId="77777777" w:rsidR="00102F5E" w:rsidRDefault="00102F5E" w:rsidP="00102F5E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389"/>
        <w:gridCol w:w="1446"/>
      </w:tblGrid>
      <w:tr w:rsidR="00102F5E" w14:paraId="342C43D6" w14:textId="77777777" w:rsidTr="00054804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D44FF" w14:textId="77777777" w:rsidR="00102F5E" w:rsidRPr="002069FF" w:rsidRDefault="00102F5E" w:rsidP="00054804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114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7E6CEF7B" w14:textId="77777777" w:rsidR="00102F5E" w:rsidRPr="00A27DD2" w:rsidRDefault="00102F5E" w:rsidP="00054804">
            <w:pPr>
              <w:jc w:val="distribute"/>
              <w:rPr>
                <w:sz w:val="24"/>
                <w:szCs w:val="24"/>
              </w:rPr>
            </w:pPr>
          </w:p>
        </w:tc>
      </w:tr>
      <w:tr w:rsidR="00102F5E" w14:paraId="43BF8022" w14:textId="77777777" w:rsidTr="00054804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1332FDA" w14:textId="77777777" w:rsidR="00102F5E" w:rsidRPr="00A27DD2" w:rsidRDefault="00102F5E" w:rsidP="00054804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02F5E" w14:paraId="7589F2AC" w14:textId="77777777" w:rsidTr="00054804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24A36C33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2C7A9DD2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77054B17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211EAE57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3112F22F" w14:textId="77777777" w:rsidR="00102F5E" w:rsidRPr="00A27DD2" w:rsidRDefault="00102F5E" w:rsidP="00054804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3EE1BFDA" w14:textId="77777777" w:rsidR="00102F5E" w:rsidRPr="00A27DD2" w:rsidRDefault="00102F5E" w:rsidP="00054804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02F5E" w14:paraId="094A12B5" w14:textId="77777777" w:rsidTr="00C7613E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482FA094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66301D6A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EE54891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1D1DD372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1C457E0E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3101970F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250CE83A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7B35C15F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389" w:type="dxa"/>
            <w:vAlign w:val="center"/>
          </w:tcPr>
          <w:p w14:paraId="58486494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446" w:type="dxa"/>
            <w:tcBorders>
              <w:right w:val="nil"/>
            </w:tcBorders>
            <w:vAlign w:val="center"/>
          </w:tcPr>
          <w:p w14:paraId="6C476066" w14:textId="77777777" w:rsidR="00102F5E" w:rsidRPr="00A27DD2" w:rsidRDefault="00102F5E" w:rsidP="00054804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02F5E" w:rsidRPr="00011A7E" w14:paraId="5CBC04C8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9BC61B9" w14:textId="77777777" w:rsidR="00102F5E" w:rsidRPr="00011A7E" w:rsidRDefault="00102F5E" w:rsidP="00054804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11A7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數位發展部主管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FDEA58" w14:textId="168CE035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2,460,791,000</w:t>
            </w:r>
          </w:p>
        </w:tc>
        <w:tc>
          <w:tcPr>
            <w:tcW w:w="1984" w:type="dxa"/>
            <w:shd w:val="clear" w:color="auto" w:fill="auto"/>
          </w:tcPr>
          <w:p w14:paraId="0A1420CB" w14:textId="35821870" w:rsidR="00102F5E" w:rsidRPr="00011A7E" w:rsidRDefault="00102F5E" w:rsidP="00054804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2,491,818,732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13AB1A9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3BE76CA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DFE76B" w14:textId="69EBD2F8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2,491,518,732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BDCB03" w14:textId="5AF0499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300,000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0221572" w14:textId="4F441BF1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2,491,818,732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69D8ADC" w14:textId="02F0D096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31,027,732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4E4E89A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1.26</w:t>
            </w:r>
          </w:p>
        </w:tc>
      </w:tr>
      <w:tr w:rsidR="00102F5E" w:rsidRPr="00011A7E" w14:paraId="6F2810C0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4104646" w14:textId="77777777" w:rsidR="00102F5E" w:rsidRPr="00011A7E" w:rsidRDefault="00102F5E" w:rsidP="00054804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11A7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數位發展部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64A832" w14:textId="6B7EAA69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2,459,981,000</w:t>
            </w:r>
          </w:p>
        </w:tc>
        <w:tc>
          <w:tcPr>
            <w:tcW w:w="1984" w:type="dxa"/>
            <w:shd w:val="clear" w:color="auto" w:fill="auto"/>
          </w:tcPr>
          <w:p w14:paraId="03956BEC" w14:textId="755C6685" w:rsidR="00102F5E" w:rsidRPr="00011A7E" w:rsidRDefault="00102F5E" w:rsidP="00054804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2,436,002,780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659E3A0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17E2F05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DE87A4" w14:textId="60D6583F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2,436,002,780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067A97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799CECA" w14:textId="39C39F12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2,436,002,780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29F16B8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- 23,978,220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C374391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-0.97</w:t>
            </w:r>
          </w:p>
        </w:tc>
      </w:tr>
      <w:tr w:rsidR="00102F5E" w14:paraId="333FA720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F179859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3C7F3F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14:paraId="66EA89E6" w14:textId="20BA5839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774,973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EB919B1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E1B6CAD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24E65D" w14:textId="27D73EA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774,973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BA65C7F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373E63" w14:textId="078B4C23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774,973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A615C64" w14:textId="05F4886D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774,973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4224F0F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02F5E" w14:paraId="4142AAAE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BFB44B4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876B34" w14:textId="1122696F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2,456,587,000</w:t>
            </w:r>
          </w:p>
        </w:tc>
        <w:tc>
          <w:tcPr>
            <w:tcW w:w="1984" w:type="dxa"/>
            <w:shd w:val="clear" w:color="auto" w:fill="auto"/>
          </w:tcPr>
          <w:p w14:paraId="2328A47A" w14:textId="703384C3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2,430,668,418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93A9616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79CCBEC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47CEDD" w14:textId="03792AF3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2,430,668,418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D7BB9E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545733E" w14:textId="5A71545D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2,430,668,418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462D902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- 25,918,582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F2BE025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-1.06</w:t>
            </w:r>
          </w:p>
        </w:tc>
      </w:tr>
      <w:tr w:rsidR="00102F5E" w14:paraId="4E8CFB67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59ABABD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FAC339" w14:textId="48BE5471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3,365,000</w:t>
            </w:r>
          </w:p>
        </w:tc>
        <w:tc>
          <w:tcPr>
            <w:tcW w:w="1984" w:type="dxa"/>
            <w:shd w:val="clear" w:color="auto" w:fill="auto"/>
          </w:tcPr>
          <w:p w14:paraId="2E201E07" w14:textId="48BA5907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4,346,043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12CAE7D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A2EB0E0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445571" w14:textId="2FF6438D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4,346,043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8EC89C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B2EC8D" w14:textId="158A422E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4,346,043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F29BBEE" w14:textId="74199CE6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981,043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F1B8A14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29.15</w:t>
            </w:r>
          </w:p>
        </w:tc>
      </w:tr>
      <w:tr w:rsidR="00102F5E" w14:paraId="4F08B499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1958BF7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274BA3" w14:textId="15A51A9E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29,000</w:t>
            </w:r>
          </w:p>
        </w:tc>
        <w:tc>
          <w:tcPr>
            <w:tcW w:w="1984" w:type="dxa"/>
            <w:shd w:val="clear" w:color="auto" w:fill="auto"/>
          </w:tcPr>
          <w:p w14:paraId="4B8D7BF0" w14:textId="79FAEAFF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213,346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DD88A38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73B4CA0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F77E80" w14:textId="2A164368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213,346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BCCF50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B6A0F99" w14:textId="3324AF8B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213,346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EE52AC2" w14:textId="216F3B45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184,346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8A64DEF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635.68</w:t>
            </w:r>
          </w:p>
        </w:tc>
      </w:tr>
      <w:tr w:rsidR="00102F5E" w:rsidRPr="00011A7E" w14:paraId="0973C2A1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C052534" w14:textId="77777777" w:rsidR="00102F5E" w:rsidRPr="00011A7E" w:rsidRDefault="00102F5E" w:rsidP="00054804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11A7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資通安全署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710AA5" w14:textId="43417C64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</w:tcPr>
          <w:p w14:paraId="67B20BBE" w14:textId="424DD641" w:rsidR="00102F5E" w:rsidRPr="00011A7E" w:rsidRDefault="00102F5E" w:rsidP="00054804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4,326,918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47973E2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25F623F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048C6C2" w14:textId="3F2151DB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4,326,918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FDB8F9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AE00A5" w14:textId="7C4E1B04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4,326,918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05BB221" w14:textId="5B6F6E33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4,318,918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8CD5CF3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53,986.48</w:t>
            </w:r>
          </w:p>
        </w:tc>
      </w:tr>
      <w:tr w:rsidR="00102F5E" w14:paraId="3AE6D70D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8FE40A1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02256D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14:paraId="26627E45" w14:textId="5CE37D35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3,108,224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B92F555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FDA96AB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FD30154" w14:textId="1E473C90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3,108,224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E6B9E0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A758F5B" w14:textId="2DEB1FC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3,108,224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B096CC0" w14:textId="302EE95D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3,108,224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39DE1A8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02F5E" w14:paraId="1E212129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4D4F293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6ADDF9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14:paraId="76D27ADC" w14:textId="12BB66FC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187,866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3C04F39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3ABF695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1F606E" w14:textId="3A6A8EFD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187,866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C365E8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293832" w14:textId="24FC57A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187,866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05D9182" w14:textId="7FBB700A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187,866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0A3FCAC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02F5E" w14:paraId="5F9B4CFF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801F117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8AFF54" w14:textId="54C62FAF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</w:tcPr>
          <w:p w14:paraId="58724302" w14:textId="522036BF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1,030,828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281898E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E86E0A8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7655F3B" w14:textId="38E125FD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1,030,828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0317E0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CB7C41E" w14:textId="307B2444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1,030,828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0EB8147" w14:textId="7F2B17DF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1,022,828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5CB341F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12,785.35</w:t>
            </w:r>
          </w:p>
        </w:tc>
      </w:tr>
      <w:tr w:rsidR="00102F5E" w:rsidRPr="00011A7E" w14:paraId="2EEAAC84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3E5B444" w14:textId="77777777" w:rsidR="00102F5E" w:rsidRPr="00011A7E" w:rsidRDefault="00102F5E" w:rsidP="00054804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11A7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數位產業署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41888A" w14:textId="333FB7AE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802,000</w:t>
            </w:r>
          </w:p>
        </w:tc>
        <w:tc>
          <w:tcPr>
            <w:tcW w:w="1984" w:type="dxa"/>
            <w:shd w:val="clear" w:color="auto" w:fill="auto"/>
          </w:tcPr>
          <w:p w14:paraId="33200F4B" w14:textId="2E7656D1" w:rsidR="00102F5E" w:rsidRPr="00011A7E" w:rsidRDefault="00102F5E" w:rsidP="00054804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51,489,034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FF77F25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4D5928D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063D21D" w14:textId="0CED6A25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51,189,034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080606D" w14:textId="0B0DB53B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300,000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80010C9" w14:textId="27EE5D38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51,489,034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590CB07" w14:textId="7E7AFD70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50,687,034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EC9CDD8" w14:textId="77777777" w:rsidR="00102F5E" w:rsidRPr="00011A7E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11A7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6,320.08</w:t>
            </w:r>
          </w:p>
        </w:tc>
      </w:tr>
      <w:tr w:rsidR="00102F5E" w14:paraId="73C7352A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BE8FDA5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579DE6" w14:textId="4F59B88F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1,000</w:t>
            </w:r>
          </w:p>
        </w:tc>
        <w:tc>
          <w:tcPr>
            <w:tcW w:w="1984" w:type="dxa"/>
            <w:shd w:val="clear" w:color="auto" w:fill="auto"/>
          </w:tcPr>
          <w:p w14:paraId="20515D3E" w14:textId="400A1DFE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26,503,398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C72E172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E3FCF06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F5CF5A" w14:textId="5F2D5D28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26,203,398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20960C" w14:textId="6A5BB719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300,000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A2928D8" w14:textId="5B8C25AD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26,503,398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810C22F" w14:textId="2A8E57C2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26,502,398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5F64524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2,650,239.80</w:t>
            </w:r>
          </w:p>
        </w:tc>
      </w:tr>
      <w:tr w:rsidR="00102F5E" w14:paraId="5A618DCE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C4F8A36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76207E" w14:textId="31C97542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783,000</w:t>
            </w:r>
          </w:p>
        </w:tc>
        <w:tc>
          <w:tcPr>
            <w:tcW w:w="1984" w:type="dxa"/>
            <w:shd w:val="clear" w:color="auto" w:fill="auto"/>
          </w:tcPr>
          <w:p w14:paraId="18C96AAD" w14:textId="18A43F45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1,860,518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20E2DB7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4FC882A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700A66E" w14:textId="701BE8D2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1,860,518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FD750C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C8011D8" w14:textId="79BFA750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1,860,518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839660F" w14:textId="48829EF9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1,077,518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D0D1814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137.61</w:t>
            </w:r>
          </w:p>
        </w:tc>
      </w:tr>
      <w:tr w:rsidR="00102F5E" w14:paraId="7D560916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B8A102B" w14:textId="77777777" w:rsidR="00102F5E" w:rsidRPr="00A27DD2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9B36E3" w14:textId="56199A7C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18,000</w:t>
            </w:r>
          </w:p>
        </w:tc>
        <w:tc>
          <w:tcPr>
            <w:tcW w:w="1984" w:type="dxa"/>
            <w:shd w:val="clear" w:color="auto" w:fill="auto"/>
          </w:tcPr>
          <w:p w14:paraId="1F956048" w14:textId="2F4873B2" w:rsidR="00102F5E" w:rsidRPr="00A27DD2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23,125,118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09B7E60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84C0903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026D4B" w14:textId="098B35AE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23,125,118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027885F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7A79234" w14:textId="3C9708A9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23,125,118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2A0D219" w14:textId="09341AEF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23,107,118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EA8D091" w14:textId="77777777" w:rsidR="00102F5E" w:rsidRPr="00A27DD2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128,372.88</w:t>
            </w:r>
          </w:p>
        </w:tc>
      </w:tr>
    </w:tbl>
    <w:p w14:paraId="68A79CF5" w14:textId="77777777" w:rsidR="00102F5E" w:rsidRDefault="00102F5E" w:rsidP="00102F5E">
      <w:pPr>
        <w:jc w:val="left"/>
      </w:pPr>
    </w:p>
    <w:p w14:paraId="17FC6A81" w14:textId="77777777" w:rsidR="00102F5E" w:rsidRPr="00252B93" w:rsidRDefault="00102F5E" w:rsidP="00102F5E">
      <w:pPr>
        <w:pStyle w:val="10"/>
        <w:jc w:val="right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1956"/>
        <w:gridCol w:w="1446"/>
      </w:tblGrid>
      <w:tr w:rsidR="00102F5E" w14:paraId="05596879" w14:textId="77777777" w:rsidTr="00054804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498E967A" w14:textId="77777777" w:rsidR="00102F5E" w:rsidRPr="006D07D9" w:rsidRDefault="00102F5E" w:rsidP="00C36CF7">
            <w:pPr>
              <w:jc w:val="left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  <w:p w14:paraId="7E2FA853" w14:textId="77777777" w:rsidR="00102F5E" w:rsidRPr="006D07D9" w:rsidRDefault="00102F5E" w:rsidP="00054804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102F5E" w14:paraId="49D7E6C2" w14:textId="77777777" w:rsidTr="00054804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5209A839" w14:textId="77777777" w:rsidR="00102F5E" w:rsidRPr="006D07D9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14:paraId="57876A5F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0108AC49" w14:textId="77777777" w:rsidR="00102F5E" w:rsidRPr="006D07D9" w:rsidRDefault="00102F5E" w:rsidP="00054804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44C623F7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005EA476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02F5E" w14:paraId="7696FBA6" w14:textId="77777777" w:rsidTr="00054804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7ABC7A8A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2BB5F519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7E888862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56E522AB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2F6FD8C2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70DB4DC2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28431007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2FCA9C75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0AE10C06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102F5E" w14:paraId="052668F8" w14:textId="77777777" w:rsidTr="00C7613E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1940F55C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6C118D2E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786217D7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6639964E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4A480A46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48BEF466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60B2C625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45685228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4E24A4C4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6ED1E40B" w14:textId="77777777" w:rsidR="00102F5E" w:rsidRPr="006D07D9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02F5E" w:rsidRPr="00F525F8" w14:paraId="0F9EB38A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D95A605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10EE2EF" w14:textId="77777777" w:rsidR="00102F5E" w:rsidRPr="00F525F8" w:rsidRDefault="00102F5E" w:rsidP="00054804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數位發展部主管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24D1DB" w14:textId="2EF9E6A4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32,390,788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69368AC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023451B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41F069B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4D546D" w14:textId="4411F4AC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5,394,554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CDDEC" w14:textId="7FE4552E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22,988,104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CA782F" w14:textId="75A4B8B9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4,008,130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E71678E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12.37</w:t>
            </w:r>
          </w:p>
        </w:tc>
      </w:tr>
      <w:tr w:rsidR="00102F5E" w:rsidRPr="00F525F8" w14:paraId="31D20EBA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65A7FD6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E71240" w14:textId="77777777" w:rsidR="00102F5E" w:rsidRPr="00F525F8" w:rsidRDefault="00102F5E" w:rsidP="0005480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數位發展部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B41578" w14:textId="4B4F8A84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28,790,788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EA84582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87F4673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5BE626D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D2AF5D" w14:textId="4581C6CA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5,394,554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9E4C5E" w14:textId="1EB40F3F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22,988,104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E473DC" w14:textId="7CB9B1E2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408,130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23DA43A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1.42</w:t>
            </w:r>
          </w:p>
        </w:tc>
      </w:tr>
      <w:tr w:rsidR="00102F5E" w:rsidRPr="00F525F8" w14:paraId="224B293D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28BBE40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25F8">
              <w:rPr>
                <w:rFonts w:ascii="標楷體" w:eastAsia="標楷體"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0E7E6F" w14:textId="77777777" w:rsidR="00102F5E" w:rsidRPr="00F525F8" w:rsidRDefault="00102F5E" w:rsidP="00054804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15325B" w14:textId="7AEA2EAC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5,233,449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9399237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0AB3AEB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4003BA4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FCB621" w14:textId="050D7B31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5,233,449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E3E8A0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603DC1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52E0A3B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1F783B7C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879DEA7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5F902C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2ACA38" w14:textId="713BC045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3,311,537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39C7ED8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5BAD64C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BBBF36F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76AA49" w14:textId="1C4BFD1F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3,311,537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6F9EDE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2E7727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19DD81B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1839C349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28EB5F3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7E70F92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4D1F92" w14:textId="2A3A5106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1,921,912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7C0DB1D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CA2AE6B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80A1243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6B9AE9" w14:textId="1A4326F4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1,921,912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22BF2C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0CF5B7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83B5BB2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7298875C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B0598AA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25F8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BEA719" w14:textId="77777777" w:rsidR="00102F5E" w:rsidRPr="00F525F8" w:rsidRDefault="00102F5E" w:rsidP="00054804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1D2EF1" w14:textId="1D3A14F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20,310,375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39EAA9D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9044BC9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4DC3683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2406EC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2A6294" w14:textId="584315A8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20,310,375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148F3F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4C848AA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455DD0A4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08DB9F3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237DEA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A23D4B" w14:textId="20A2A44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2,879,535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F16446F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44C162A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5FB19CE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19D7CA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784610" w14:textId="1A84EDE5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2,879,535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249A06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F359338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0BE18218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B1A02D0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FEABA3B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F74D04" w14:textId="78A72335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17,430,840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C52555E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DA1B27E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F496037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CFD1305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CF7604" w14:textId="3EFEB139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17,430,840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EF5111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005DC4E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225AB04D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5487974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25F8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6853D3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6482B8" w14:textId="4BE1B30B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1,352,892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BF7A81B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6F8F6CA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8207B33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2328DF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E3C894" w14:textId="2C9E96F2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1,352,892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92C03D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DE5C245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116A76BC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C2A4EB8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25F8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1AAD07" w14:textId="77777777" w:rsidR="00102F5E" w:rsidRPr="00F525F8" w:rsidRDefault="00102F5E" w:rsidP="00054804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6CCA9E" w14:textId="5B11959C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15,444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8A610E1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5E2366B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24E86EE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9B2D0E" w14:textId="4CA55764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15,444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1C4EB3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03EFFD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01A70EA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15CA094F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C59C6D7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B2E0552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8EF754" w14:textId="7E16695F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2,145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AB31180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2B36059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684121E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B7F64B" w14:textId="3CD55DBE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2,145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707C95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6811BC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7D1636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4B38041C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2D3E090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55AA505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7966D7" w14:textId="607A2228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13,299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96B3586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0F13357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04B6C65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8A25BA" w14:textId="487D3418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13,299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D60B8A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858519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94FF35D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417D4E7E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F029165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25F8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90A6C2" w14:textId="77777777" w:rsidR="00102F5E" w:rsidRPr="00F525F8" w:rsidRDefault="00102F5E" w:rsidP="00054804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5A3CDD" w14:textId="0644553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200,335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8DDC2B4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E8333C1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A654E13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711C5F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5A50D0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DB0F69" w14:textId="0685BFF4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200,335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AEAEC70" w14:textId="09D78BED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100</w:t>
            </w:r>
            <w:r w:rsidR="00C7613E">
              <w:rPr>
                <w:rFonts w:hAnsi="細明體" w:hint="eastAsia"/>
                <w:b/>
                <w:noProof/>
                <w:sz w:val="22"/>
                <w:szCs w:val="22"/>
              </w:rPr>
              <w:t>.00</w:t>
            </w:r>
          </w:p>
        </w:tc>
      </w:tr>
      <w:tr w:rsidR="00102F5E" w:rsidRPr="00F525F8" w14:paraId="69B87DC3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F390E63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AE9EB45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F380EC" w14:textId="29A200BF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29,175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AA5A2D2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F6417E5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DF5A294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36AE14F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524980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DA7703" w14:textId="47035DCD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29,175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1147AD1" w14:textId="6F1432B9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100</w:t>
            </w:r>
            <w:r w:rsidR="008D5BB2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</w:tr>
      <w:tr w:rsidR="00102F5E" w:rsidRPr="00F525F8" w14:paraId="04D37441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5BD99DF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5C4FFC4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94D06D" w14:textId="13A9296F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171,160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50CD7B7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8BC5374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BDA9062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E1FA8F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561CA4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956724" w14:textId="5BA73F85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171,160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2A2A653" w14:textId="5ED06E5A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100</w:t>
            </w:r>
            <w:r w:rsidR="008D5BB2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</w:tr>
      <w:tr w:rsidR="00102F5E" w:rsidRPr="00F525F8" w14:paraId="069C00BA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F1F9AA2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25F8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7C1B75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3632D7" w14:textId="45D21FF1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149,168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8494C0E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EF788C8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9473660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BFDD2EC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917D9A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8C5CED" w14:textId="29204661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149,168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D5E415" w14:textId="346B7A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100</w:t>
            </w:r>
            <w:r w:rsidR="008D5BB2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</w:tr>
      <w:tr w:rsidR="00102F5E" w:rsidRPr="00F525F8" w14:paraId="7395275D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9D4A63B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25F8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F9E3EC" w14:textId="77777777" w:rsidR="00102F5E" w:rsidRPr="00F525F8" w:rsidRDefault="00102F5E" w:rsidP="00054804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A9C14E" w14:textId="5BDC67E5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1,516,288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969AEBE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6618DF4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78FCF2A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0B4C1D" w14:textId="318A9FFF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145,661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739D72" w14:textId="2E28D161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1,312,000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6BFEFF" w14:textId="6EF5449C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58,627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B2272A5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3.87</w:t>
            </w:r>
          </w:p>
        </w:tc>
      </w:tr>
      <w:tr w:rsidR="00102F5E" w:rsidRPr="00F525F8" w14:paraId="5EA962D4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C140BB4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11C80A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3404B2" w14:textId="525614B9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24,059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FA4EB12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4DAD32E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9E443AF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055E5A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016B01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72C3B5" w14:textId="4B65E761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24,059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4CAAF07" w14:textId="6B89F4FD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100</w:t>
            </w:r>
            <w:r w:rsidR="008D5BB2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</w:tr>
      <w:tr w:rsidR="00102F5E" w:rsidRPr="00F525F8" w14:paraId="6C05A804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3413D34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8D5B3BB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5CDD7B" w14:textId="4E786D76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1,492,229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AA99BA3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7C4A1E5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D839454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DE0E98" w14:textId="7D0C1B09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145,661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E299E9" w14:textId="547619EF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1,312,000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375E6D" w14:textId="51CDD4CB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34,568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72E7330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2.32</w:t>
            </w:r>
          </w:p>
        </w:tc>
      </w:tr>
      <w:tr w:rsidR="00102F5E" w:rsidRPr="00F525F8" w14:paraId="5CBA7E9F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00B8868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25F8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7CC770" w14:textId="77777777" w:rsidR="00102F5E" w:rsidRPr="00F525F8" w:rsidRDefault="00102F5E" w:rsidP="00054804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FBDC5E" w14:textId="606949F5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12,837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F41E354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DBAFDE9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9AB98CE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11E36A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4E2569" w14:textId="42473085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12,837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FE0710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061A317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75CDF1F5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9988EB9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CA83DCC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57BF36" w14:textId="401D231A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A4F3715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C0110DF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FF118BF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4F3A24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76605A" w14:textId="38D86C8B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26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5B3E67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475C9DD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2EB9CA4A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8C83990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455495E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EC5EF5" w14:textId="61C8F101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12,811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503C59A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CC094AA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3141100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DD25A2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F9A2C6" w14:textId="74D28B6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12,811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E6677D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61CECEB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F525F8" w14:paraId="7B87FAC7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8924756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EC7688A" w14:textId="77777777" w:rsidR="00102F5E" w:rsidRPr="00F525F8" w:rsidRDefault="00102F5E" w:rsidP="0005480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數位產業署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0235C0" w14:textId="4C3AD8AA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3,600,000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6D4C264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B3266A5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798AC7F" w14:textId="77777777" w:rsidR="00102F5E" w:rsidRPr="00F525F8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1E54D5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A96145" w14:textId="77777777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057181" w14:textId="0896E17B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3,600,000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DE028BE" w14:textId="01D5F4F8" w:rsidR="00102F5E" w:rsidRPr="00F525F8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25F8">
              <w:rPr>
                <w:rFonts w:hAnsi="細明體"/>
                <w:b/>
                <w:noProof/>
                <w:sz w:val="22"/>
                <w:szCs w:val="22"/>
              </w:rPr>
              <w:t>100</w:t>
            </w:r>
            <w:r w:rsidR="00C7613E">
              <w:rPr>
                <w:rFonts w:hAnsi="細明體" w:hint="eastAsia"/>
                <w:b/>
                <w:noProof/>
                <w:sz w:val="22"/>
                <w:szCs w:val="22"/>
              </w:rPr>
              <w:t>.00</w:t>
            </w:r>
          </w:p>
        </w:tc>
      </w:tr>
      <w:tr w:rsidR="00102F5E" w:rsidRPr="00F525F8" w14:paraId="360BDD73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AACAADE" w14:textId="77777777" w:rsidR="00102F5E" w:rsidRPr="00F525F8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25F8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23C2D1" w14:textId="77777777" w:rsidR="00102F5E" w:rsidRPr="00F525F8" w:rsidRDefault="00102F5E" w:rsidP="00054804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525F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F5A04C" w14:textId="15022514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3,600,000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D134B51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83D35BF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F43B9A0" w14:textId="77777777" w:rsidR="00102F5E" w:rsidRPr="00F525F8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25F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3515C7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91474A" w14:textId="77777777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68AD1D" w14:textId="0E5538CD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3,600,000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5C5F319" w14:textId="239F215C" w:rsidR="00102F5E" w:rsidRPr="00F525F8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F525F8">
              <w:rPr>
                <w:rFonts w:hAnsi="細明體"/>
                <w:noProof/>
                <w:sz w:val="22"/>
                <w:szCs w:val="22"/>
              </w:rPr>
              <w:t>100</w:t>
            </w:r>
            <w:r w:rsidR="00C7613E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</w:tr>
    </w:tbl>
    <w:p w14:paraId="003B56AE" w14:textId="77777777" w:rsidR="00102F5E" w:rsidRDefault="00102F5E" w:rsidP="00C36CF7">
      <w:pPr>
        <w:spacing w:line="240" w:lineRule="exact"/>
        <w:ind w:right="2240"/>
        <w:jc w:val="both"/>
        <w:rPr>
          <w:rFonts w:cs="新細明體"/>
          <w:b/>
          <w:bCs/>
          <w:sz w:val="32"/>
          <w:szCs w:val="28"/>
        </w:rPr>
      </w:pPr>
    </w:p>
    <w:p w14:paraId="18594CB9" w14:textId="77777777" w:rsidR="00102F5E" w:rsidRPr="00AA056F" w:rsidRDefault="00102F5E" w:rsidP="00102F5E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1815"/>
        <w:gridCol w:w="1446"/>
      </w:tblGrid>
      <w:tr w:rsidR="00102F5E" w14:paraId="0A431133" w14:textId="77777777" w:rsidTr="00054804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12169" w14:textId="77777777" w:rsidR="00102F5E" w:rsidRDefault="00102F5E" w:rsidP="00054804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114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3BCB8892" w14:textId="77777777" w:rsidR="00102F5E" w:rsidRDefault="00102F5E" w:rsidP="00054804">
            <w:pPr>
              <w:jc w:val="distribute"/>
              <w:rPr>
                <w:spacing w:val="-16"/>
                <w:sz w:val="20"/>
              </w:rPr>
            </w:pPr>
          </w:p>
        </w:tc>
      </w:tr>
      <w:tr w:rsidR="00102F5E" w14:paraId="37406E57" w14:textId="77777777" w:rsidTr="00054804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49F781EE" w14:textId="77777777" w:rsidR="00102F5E" w:rsidRPr="00AA056F" w:rsidRDefault="00102F5E" w:rsidP="00054804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02F5E" w14:paraId="40667458" w14:textId="77777777" w:rsidTr="00054804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3DD5C224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4C85C44E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42C8CD63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2C7C1BC5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30420F03" w14:textId="77777777" w:rsidR="00102F5E" w:rsidRPr="00AA056F" w:rsidRDefault="00102F5E" w:rsidP="00054804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7146B3A3" w14:textId="77777777" w:rsidR="00102F5E" w:rsidRPr="00AA056F" w:rsidRDefault="00102F5E" w:rsidP="00054804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02F5E" w14:paraId="07960884" w14:textId="77777777" w:rsidTr="00C7613E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358A1ED3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0ECD49BD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74929D44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37A83017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4A49BBE5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09BA1C5B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43DE9292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4CA9B7C4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15" w:type="dxa"/>
            <w:vAlign w:val="center"/>
          </w:tcPr>
          <w:p w14:paraId="25FBB40B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446" w:type="dxa"/>
            <w:tcBorders>
              <w:right w:val="nil"/>
            </w:tcBorders>
            <w:vAlign w:val="center"/>
          </w:tcPr>
          <w:p w14:paraId="4436DBAB" w14:textId="77777777" w:rsidR="00102F5E" w:rsidRPr="00AA056F" w:rsidRDefault="00102F5E" w:rsidP="00054804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02F5E" w:rsidRPr="007247C2" w14:paraId="7A72844F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1D157D1" w14:textId="77777777" w:rsidR="00102F5E" w:rsidRPr="007247C2" w:rsidRDefault="00102F5E" w:rsidP="00054804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247C2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數位發展部主管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22B8AD" w14:textId="5E1D1E54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5,822,141,000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13B731" w14:textId="1E216771" w:rsidR="00102F5E" w:rsidRPr="007247C2" w:rsidRDefault="00102F5E" w:rsidP="002D5CCD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5,608,670,466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678D79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AB170C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AA01B1F" w14:textId="028A1540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4,948,716,713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B3D6686" w14:textId="065DD866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659,953,753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D932309" w14:textId="5943719C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5,608,670,466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0B3C998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- 213,470,534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C497DFA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-3.67</w:t>
            </w:r>
          </w:p>
        </w:tc>
      </w:tr>
      <w:tr w:rsidR="00102F5E" w:rsidRPr="007247C2" w14:paraId="095DF5CE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64AC1A7" w14:textId="77777777" w:rsidR="00102F5E" w:rsidRPr="007247C2" w:rsidRDefault="00102F5E" w:rsidP="00054804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247C2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數位發展部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F3D199" w14:textId="0B6A531E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2,488,392,000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BCC1AF" w14:textId="09036E35" w:rsidR="00102F5E" w:rsidRPr="007247C2" w:rsidRDefault="00102F5E" w:rsidP="002D5CCD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2,367,979,863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5F2E04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752851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398959A" w14:textId="63A7A598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1,910,099,750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FAFF741" w14:textId="318896DB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457,880,113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AD6F4C" w14:textId="601012D8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2,367,979,863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493AC06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- 120,412,137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03B2DEE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-4.84</w:t>
            </w:r>
          </w:p>
        </w:tc>
      </w:tr>
      <w:tr w:rsidR="00102F5E" w14:paraId="598B4BE9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4AB9A5A" w14:textId="77777777" w:rsidR="00102F5E" w:rsidRPr="00AA056F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4D6993" w14:textId="63AFC6A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614,980,000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D82869" w14:textId="6964DADE" w:rsidR="00102F5E" w:rsidRPr="00AA056F" w:rsidRDefault="00102F5E" w:rsidP="002D5CC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588,810,100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930F4D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BEB790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495112A" w14:textId="5D2D6D8F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580,845,355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5C049C7" w14:textId="32D0EAE8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7,964,745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CDB491B" w14:textId="13D08599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588,810,100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3908DB7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- 26,169,900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B997787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-4.26</w:t>
            </w:r>
          </w:p>
        </w:tc>
      </w:tr>
      <w:tr w:rsidR="00102F5E" w14:paraId="6FD1EF32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FEC09A1" w14:textId="77777777" w:rsidR="00102F5E" w:rsidRPr="00AA056F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建立全民數位韌性，連結民主網絡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3A331E" w14:textId="41A204B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954,242,000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C7C045" w14:textId="7F9BBAEA" w:rsidR="00102F5E" w:rsidRPr="00AA056F" w:rsidRDefault="00102F5E" w:rsidP="002D5CC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900,871,548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27DDA7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6F0731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873AD21" w14:textId="145EAC6E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450,956,180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8C5AC05" w14:textId="0F09B089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449,915,368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2651E45" w14:textId="01C63092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900,871,548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C4730D4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- 53,370,452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2292735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-5.59</w:t>
            </w:r>
          </w:p>
        </w:tc>
      </w:tr>
      <w:tr w:rsidR="00102F5E" w14:paraId="3D6A3427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3D25449" w14:textId="77777777" w:rsidR="00102F5E" w:rsidRPr="00C36CF7" w:rsidRDefault="00102F5E" w:rsidP="00054804">
            <w:pPr>
              <w:ind w:leftChars="200" w:left="320"/>
              <w:jc w:val="distribute"/>
              <w:rPr>
                <w:rFonts w:hAnsi="標楷體"/>
                <w:spacing w:val="-16"/>
                <w:sz w:val="22"/>
                <w:szCs w:val="22"/>
              </w:rPr>
            </w:pPr>
            <w:r w:rsidRPr="00C36CF7">
              <w:rPr>
                <w:rFonts w:hAnsi="標楷體" w:hint="eastAsia"/>
                <w:noProof/>
                <w:spacing w:val="-16"/>
                <w:sz w:val="22"/>
                <w:szCs w:val="22"/>
              </w:rPr>
              <w:t>創新數位跨域協作，奠定智慧應用基礎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F86FEE" w14:textId="2B41F861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900,510,000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EAB728" w14:textId="1CE26295" w:rsidR="00102F5E" w:rsidRPr="00AA056F" w:rsidRDefault="00102F5E" w:rsidP="002D5CC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878,298,215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814E1F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9EFE3C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B8C311D" w14:textId="33ECA13B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878,298,215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452656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DC9460" w14:textId="17F229A1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878,298,215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034E645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- 22,211,785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8728BCE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-2.47</w:t>
            </w:r>
          </w:p>
        </w:tc>
      </w:tr>
      <w:tr w:rsidR="00102F5E" w14:paraId="36184F72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E5F9F99" w14:textId="77777777" w:rsidR="00102F5E" w:rsidRPr="00AA056F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7A8BD9" w14:textId="4033CD1F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18,660,000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53C072" w14:textId="77777777" w:rsidR="00102F5E" w:rsidRPr="00AA056F" w:rsidRDefault="00102F5E" w:rsidP="002D5CC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0AD398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644390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880C0E2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E746235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E88FBB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1DEB1CE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- 18,660,000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580081" w14:textId="599AB061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-100</w:t>
            </w:r>
            <w:r w:rsidR="008D5BB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.00</w:t>
            </w:r>
          </w:p>
        </w:tc>
      </w:tr>
      <w:tr w:rsidR="00102F5E" w:rsidRPr="007247C2" w14:paraId="50E99EE2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DACA88C" w14:textId="77777777" w:rsidR="00102F5E" w:rsidRPr="007247C2" w:rsidRDefault="00102F5E" w:rsidP="00054804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247C2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資通安全署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CADE6C" w14:textId="21456666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753,494,000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C3ADB9" w14:textId="7E7616F7" w:rsidR="00102F5E" w:rsidRPr="007247C2" w:rsidRDefault="00102F5E" w:rsidP="002D5CCD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703,665,527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EC7FE6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F397C3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811DB52" w14:textId="135BFF9D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669,247,887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17BD92" w14:textId="4B69E381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34,417,640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9D04946" w14:textId="3849B1EB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703,665,527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6980E52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- 49,828,473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26A3E6C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-6.61</w:t>
            </w:r>
          </w:p>
        </w:tc>
      </w:tr>
      <w:tr w:rsidR="00102F5E" w14:paraId="7BE80059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D81224A" w14:textId="77777777" w:rsidR="00102F5E" w:rsidRPr="00AA056F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0D30B9" w14:textId="7E3B46FB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243,768,000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12F9C1" w14:textId="431EF761" w:rsidR="00102F5E" w:rsidRPr="00AA056F" w:rsidRDefault="00102F5E" w:rsidP="002D5CC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199,510,747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044511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DA8302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1E0916F" w14:textId="1605292B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199,510,747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F382185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76ACF20" w14:textId="5F0923CC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199,510,747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798B001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- 44,257,253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7A4E4BD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-18.16</w:t>
            </w:r>
          </w:p>
        </w:tc>
      </w:tr>
      <w:tr w:rsidR="00102F5E" w14:paraId="3F494337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E62406F" w14:textId="77777777" w:rsidR="00102F5E" w:rsidRPr="00AA056F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資通安全業務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4E9D97" w14:textId="7CAF2664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506,428,000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009DB1" w14:textId="6660D000" w:rsidR="00102F5E" w:rsidRPr="00AA056F" w:rsidRDefault="00102F5E" w:rsidP="002D5CC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504,154,780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AE8875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B5E5B1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2399471" w14:textId="2B186BA4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469,737,140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005E0F" w14:textId="62E62BAC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34,417,640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254955" w14:textId="33264F0F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504,154,780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C7AFA3A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- 2,273,220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4DE4D53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-0.45</w:t>
            </w:r>
          </w:p>
        </w:tc>
      </w:tr>
      <w:tr w:rsidR="00102F5E" w14:paraId="5638B052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8A47B8E" w14:textId="77777777" w:rsidR="00102F5E" w:rsidRPr="00AA056F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24E9F9" w14:textId="5FB3C9AA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3,298,000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30EB2B" w14:textId="77777777" w:rsidR="00102F5E" w:rsidRPr="00AA056F" w:rsidRDefault="00102F5E" w:rsidP="002D5CC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BAB82D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384B06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7A2F342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15AE8CC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7A187F7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AE9EEDD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- 3,298,000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B7D6FD9" w14:textId="3D9763EF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-100</w:t>
            </w:r>
            <w:r w:rsidR="008D5BB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.00</w:t>
            </w:r>
          </w:p>
        </w:tc>
      </w:tr>
      <w:tr w:rsidR="00102F5E" w:rsidRPr="007247C2" w14:paraId="29C54D80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7D1277C" w14:textId="77777777" w:rsidR="00102F5E" w:rsidRPr="007247C2" w:rsidRDefault="00102F5E" w:rsidP="00054804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247C2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數位產業署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E496E4" w14:textId="01681ACE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2,580,255,000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7D7050" w14:textId="11D911F4" w:rsidR="00102F5E" w:rsidRPr="007247C2" w:rsidRDefault="00102F5E" w:rsidP="002D5CCD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2,537,025,076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4A6B7B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0A0CED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E9E9F43" w14:textId="4F926B33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2,369,369,076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50ABE7" w14:textId="3F27534A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167,656,000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FDF793C" w14:textId="62B31240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2,537,025,076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B3AD51B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- 43,229,924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B0E2C46" w14:textId="77777777" w:rsidR="00102F5E" w:rsidRPr="007247C2" w:rsidRDefault="00102F5E" w:rsidP="00054804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247C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-1.68</w:t>
            </w:r>
          </w:p>
        </w:tc>
      </w:tr>
      <w:tr w:rsidR="00102F5E" w14:paraId="4E4EF5E5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13AF9B3" w14:textId="77777777" w:rsidR="00102F5E" w:rsidRPr="00AA056F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8A0579" w14:textId="0AD00F53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268,349,000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00A456" w14:textId="6AE8901B" w:rsidR="00102F5E" w:rsidRPr="00AA056F" w:rsidRDefault="00102F5E" w:rsidP="002D5CC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234,473,108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AD459F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549816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D5B6E17" w14:textId="76ED5B69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234,473,108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79B49FD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B723C63" w14:textId="0AD8B1E0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234,473,108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88374C2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- 33,875,892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6232BAA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-12.62</w:t>
            </w:r>
          </w:p>
        </w:tc>
      </w:tr>
      <w:tr w:rsidR="00102F5E" w14:paraId="68FF2E4F" w14:textId="77777777" w:rsidTr="002D5C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63C2390" w14:textId="77777777" w:rsidR="00102F5E" w:rsidRPr="00AA056F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促進數位創新動能轉型升級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2D2F32" w14:textId="362C930D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2,308,906,000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784983" w14:textId="671227CC" w:rsidR="00102F5E" w:rsidRPr="00AA056F" w:rsidRDefault="00102F5E" w:rsidP="002D5CC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2,302,551,968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A8F0D7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2C6889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3B31023" w14:textId="3E8DA14A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2,134,895,968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77EC350" w14:textId="5A71681A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167,656,000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517C189" w14:textId="4BB38D94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2,302,551,968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B6866B4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- 6,354,032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F39019A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-0.28</w:t>
            </w:r>
          </w:p>
        </w:tc>
      </w:tr>
      <w:tr w:rsidR="00102F5E" w14:paraId="6F75B7BB" w14:textId="77777777" w:rsidTr="00C761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0A083D6" w14:textId="77777777" w:rsidR="00102F5E" w:rsidRPr="00AA056F" w:rsidRDefault="00102F5E" w:rsidP="00054804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EE7B3D" w14:textId="424B4254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z w:val="22"/>
                <w:szCs w:val="22"/>
              </w:rPr>
              <w:t>3,000,000</w:t>
            </w:r>
          </w:p>
        </w:tc>
        <w:tc>
          <w:tcPr>
            <w:tcW w:w="2197" w:type="dxa"/>
            <w:shd w:val="clear" w:color="auto" w:fill="auto"/>
          </w:tcPr>
          <w:p w14:paraId="7FFAAC79" w14:textId="77777777" w:rsidR="00102F5E" w:rsidRPr="00AA056F" w:rsidRDefault="00102F5E" w:rsidP="00054804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B78B94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727CB6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D274B0E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7771227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00599B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E7A5751" w14:textId="77777777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- 3,000,000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748741" w14:textId="0F65C219" w:rsidR="00102F5E" w:rsidRPr="00AA056F" w:rsidRDefault="00102F5E" w:rsidP="00054804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-100</w:t>
            </w:r>
            <w:r w:rsidR="008D5BB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.00</w:t>
            </w:r>
          </w:p>
        </w:tc>
      </w:tr>
    </w:tbl>
    <w:p w14:paraId="12166929" w14:textId="77777777" w:rsidR="00102F5E" w:rsidRDefault="00102F5E" w:rsidP="00102F5E">
      <w:pPr>
        <w:jc w:val="left"/>
      </w:pPr>
    </w:p>
    <w:p w14:paraId="3B4580C5" w14:textId="77777777" w:rsidR="00102F5E" w:rsidRPr="000B5B89" w:rsidRDefault="00102F5E" w:rsidP="00102F5E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098"/>
        <w:gridCol w:w="1446"/>
      </w:tblGrid>
      <w:tr w:rsidR="00102F5E" w14:paraId="1B6A78F1" w14:textId="77777777" w:rsidTr="00054804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14:paraId="7469D703" w14:textId="77777777" w:rsidR="00102F5E" w:rsidRPr="006001BA" w:rsidRDefault="00102F5E" w:rsidP="00C36CF7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</w:tr>
      <w:tr w:rsidR="00102F5E" w14:paraId="642281A9" w14:textId="77777777" w:rsidTr="00054804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14:paraId="5EAE69ED" w14:textId="77777777" w:rsidR="00102F5E" w:rsidRPr="006001BA" w:rsidRDefault="00102F5E" w:rsidP="00054804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102F5E" w14:paraId="062A78F4" w14:textId="77777777" w:rsidTr="00054804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1AD5250F" w14:textId="77777777" w:rsidR="00102F5E" w:rsidRPr="006001BA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14:paraId="7DFB832B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34E3F6D7" w14:textId="77777777" w:rsidR="00102F5E" w:rsidRPr="006001BA" w:rsidRDefault="00102F5E" w:rsidP="00054804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28817770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09CFDBA8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02F5E" w14:paraId="1A5C1BCE" w14:textId="77777777" w:rsidTr="00054804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266ECF9B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041F322C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3BD472B0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6040A653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2B399692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5B521F67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88B8D61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1CBBAFB6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67509B20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102F5E" w14:paraId="39C670FD" w14:textId="77777777" w:rsidTr="00C7613E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5AA36701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49B381E8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068B7461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2EFC7193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259DE10E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34CFA8F5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1D9194CD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75062F1F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14:paraId="094AB060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115D0CF3" w14:textId="77777777" w:rsidR="00102F5E" w:rsidRPr="006001BA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02F5E" w:rsidRPr="00B520C0" w14:paraId="1495F20D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CE961EB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05E3D33" w14:textId="77777777" w:rsidR="00102F5E" w:rsidRPr="00B520C0" w:rsidRDefault="00102F5E" w:rsidP="00054804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noProof/>
                <w:sz w:val="22"/>
                <w:szCs w:val="22"/>
              </w:rPr>
              <w:t>數位發展部主管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5EBCA5" w14:textId="14953910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495,354,565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7EE2B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6F8B47F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3153E9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56D0170" w14:textId="3BBACB4B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12,185,048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1DCFFD3" w14:textId="0815C3BB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475,516,775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64F2F33" w14:textId="46029B59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7,652,742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6D2806F" w14:textId="7777777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1.54</w:t>
            </w:r>
          </w:p>
        </w:tc>
      </w:tr>
      <w:tr w:rsidR="00102F5E" w:rsidRPr="00B520C0" w14:paraId="60BAD053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7739A63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8F6B49D" w14:textId="77777777" w:rsidR="00102F5E" w:rsidRPr="00B520C0" w:rsidRDefault="00102F5E" w:rsidP="00054804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noProof/>
                <w:sz w:val="22"/>
                <w:szCs w:val="22"/>
              </w:rPr>
              <w:t>數位發展部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BAD0B" w14:textId="6D0E8AEF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209,284,526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AA802C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03F784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D3B737F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CCAA263" w14:textId="61F4D85A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247,445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4C45BDF" w14:textId="091CD355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201,384,339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C0564CA" w14:textId="31E4272A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7,652,742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5F846A4" w14:textId="7777777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3.66</w:t>
            </w:r>
          </w:p>
        </w:tc>
      </w:tr>
      <w:tr w:rsidR="00102F5E" w:rsidRPr="00B520C0" w14:paraId="45B9ADCF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9D6FCAE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520C0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A89B11" w14:textId="77777777" w:rsidR="00102F5E" w:rsidRPr="00B520C0" w:rsidRDefault="00102F5E" w:rsidP="00054804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51BEC2" w14:textId="18BF5472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209,284,526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0FDB51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45D66CE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E3D9F0B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D0B10EE" w14:textId="7F175940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247,445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C95738B" w14:textId="3DC7E329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201,384,339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C7E89B7" w14:textId="38627FED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7,652,742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D7612BD" w14:textId="7777777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3.66</w:t>
            </w:r>
          </w:p>
        </w:tc>
      </w:tr>
      <w:tr w:rsidR="00102F5E" w:rsidRPr="00B520C0" w14:paraId="39FABFC9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F4DAD2C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1F95C0E" w14:textId="77777777" w:rsidR="00102F5E" w:rsidRPr="00B520C0" w:rsidRDefault="00102F5E" w:rsidP="00054804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4D74A8" w14:textId="35D26D62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20,371,831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4811644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740023F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DA31907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5042259" w14:textId="64BB0A9D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5,056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AA66D1A" w14:textId="769303D8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20,366,775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DB43DD6" w14:textId="7777777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6B507D9" w14:textId="7777777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B520C0" w14:paraId="203D5C4E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39C6573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1ECC80B" w14:textId="77777777" w:rsidR="00102F5E" w:rsidRPr="00B520C0" w:rsidRDefault="00102F5E" w:rsidP="00054804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建立全民數位韌性，連結民主網絡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C30A9C" w14:textId="01077B5F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188,912,695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C7B00DB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DC979E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AB15BDE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11E3AD3" w14:textId="17148F68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242,389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FC38F0F" w14:textId="0ACE3C7D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181,017,564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C542D8F" w14:textId="24F32CC4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7,652,742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4648B36" w14:textId="7777777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4.05</w:t>
            </w:r>
          </w:p>
        </w:tc>
      </w:tr>
      <w:tr w:rsidR="00102F5E" w:rsidRPr="00B520C0" w14:paraId="639C03E5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D0ACCF6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265F526" w14:textId="77777777" w:rsidR="00102F5E" w:rsidRPr="00B520C0" w:rsidRDefault="00102F5E" w:rsidP="00054804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noProof/>
                <w:sz w:val="22"/>
                <w:szCs w:val="22"/>
              </w:rPr>
              <w:t>資通安全署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7A8F58" w14:textId="20091084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169,420,039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D9E2F4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5E4AF7D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12D2A33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CB8AD90" w14:textId="16CB67B8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9,976,154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3E72848" w14:textId="1456ABD1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159,443,885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6012A1E" w14:textId="7777777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5B9CA8B" w14:textId="7777777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02F5E" w:rsidRPr="00B520C0" w14:paraId="2B499702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34E5A61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520C0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EE348D" w14:textId="77777777" w:rsidR="00102F5E" w:rsidRPr="00B520C0" w:rsidRDefault="00102F5E" w:rsidP="00054804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62BBB3" w14:textId="5C0A21F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169,420,039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C77787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D41440C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BDC3734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A3EC497" w14:textId="0BC5E94C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9,976,154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508DB0D" w14:textId="4293BB43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159,443,885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FC867D9" w14:textId="7777777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644DFC6" w14:textId="7777777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02F5E" w:rsidRPr="00B520C0" w14:paraId="2121C11B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132E6AB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8C7F7C6" w14:textId="77777777" w:rsidR="00102F5E" w:rsidRPr="00B520C0" w:rsidRDefault="00102F5E" w:rsidP="00054804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7955FA" w14:textId="3883CB16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3,833,705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BE412A3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7ABE79C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8E110D6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D4F87F5" w14:textId="3312EB5A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103,545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F1F8DE8" w14:textId="77DBA5CC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3,730,160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893D731" w14:textId="7777777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AB371CF" w14:textId="7777777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B520C0" w14:paraId="36920EE9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6F9F769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E953F60" w14:textId="77777777" w:rsidR="00102F5E" w:rsidRPr="00B520C0" w:rsidRDefault="00102F5E" w:rsidP="00054804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資通安全業務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AD239D" w14:textId="4074759A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165,586,334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33BFA6D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F0310DF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3AB1CCC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67C7329" w14:textId="4ED05D6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9,872,609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F5AB674" w14:textId="2A9C04B2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155,713,725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616295A" w14:textId="7777777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B3D37CA" w14:textId="7777777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02F5E" w:rsidRPr="00B520C0" w14:paraId="43D891AE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C52C1E9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DE5C324" w14:textId="77777777" w:rsidR="00102F5E" w:rsidRPr="00B520C0" w:rsidRDefault="00102F5E" w:rsidP="00054804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noProof/>
                <w:sz w:val="22"/>
                <w:szCs w:val="22"/>
              </w:rPr>
              <w:t>數位產業署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7BF818" w14:textId="3E6CF70F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116,650,000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8E99D84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54CA0E7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7C5907E" w14:textId="77777777" w:rsidR="00102F5E" w:rsidRPr="00B520C0" w:rsidRDefault="00102F5E" w:rsidP="00054804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144EBB1" w14:textId="754EBE7B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1,961,449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C12CECD" w14:textId="68EE7230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/>
                <w:b/>
                <w:noProof/>
                <w:sz w:val="22"/>
                <w:szCs w:val="22"/>
              </w:rPr>
              <w:t>114,688,551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8945EB8" w14:textId="7777777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F02A74A" w14:textId="77777777" w:rsidR="00102F5E" w:rsidRPr="00B520C0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520C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02F5E" w:rsidRPr="00B520C0" w14:paraId="268AD978" w14:textId="77777777" w:rsidTr="00C7613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659AB35" w14:textId="77777777" w:rsidR="00102F5E" w:rsidRPr="00B520C0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520C0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909F8C8" w14:textId="77777777" w:rsidR="00102F5E" w:rsidRPr="00B520C0" w:rsidRDefault="00102F5E" w:rsidP="00054804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520C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促進數位創新動能轉型升級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99D30B" w14:textId="1E9F7EDF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116,650,000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422449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A76F5D0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0C0F89E" w14:textId="77777777" w:rsidR="00102F5E" w:rsidRPr="00B520C0" w:rsidRDefault="00102F5E" w:rsidP="00054804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520C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60E86E2" w14:textId="67D2E5E9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1,961,449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65982DD" w14:textId="20CAFEA1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/>
                <w:noProof/>
                <w:sz w:val="22"/>
                <w:szCs w:val="22"/>
              </w:rPr>
              <w:t>114,688,551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2FE2E60" w14:textId="7777777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C460DC3" w14:textId="77777777" w:rsidR="00102F5E" w:rsidRPr="00B520C0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B520C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37C58C2A" w14:textId="77777777" w:rsidR="00102F5E" w:rsidRDefault="00102F5E" w:rsidP="00102F5E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05C3FFAF" w14:textId="77777777" w:rsidR="00102F5E" w:rsidRDefault="00102F5E" w:rsidP="00102F5E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4B348FC0" w14:textId="77777777" w:rsidR="00102F5E" w:rsidRPr="00651174" w:rsidRDefault="00102F5E" w:rsidP="00102F5E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14:paraId="3A7B94EA" w14:textId="77777777" w:rsidR="00102F5E" w:rsidRPr="00CF1089" w:rsidRDefault="00102F5E" w:rsidP="00102F5E"/>
    <w:p w14:paraId="2576639F" w14:textId="77777777" w:rsidR="00102F5E" w:rsidRDefault="00102F5E" w:rsidP="00102F5E">
      <w:pPr>
        <w:pStyle w:val="a9"/>
        <w:ind w:right="160"/>
      </w:pPr>
      <w:r w:rsidRPr="00A81CEA">
        <w:rPr>
          <w:rFonts w:hint="eastAsia"/>
          <w:sz w:val="24"/>
          <w:szCs w:val="24"/>
        </w:rPr>
        <w:tab/>
      </w: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102F5E" w14:paraId="2FAD8C2E" w14:textId="77777777" w:rsidTr="00054804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8862E" w14:textId="77777777" w:rsidR="00102F5E" w:rsidRPr="00FC14C5" w:rsidRDefault="00102F5E" w:rsidP="00054804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proofErr w:type="gramStart"/>
            <w:r>
              <w:rPr>
                <w:rFonts w:hint="eastAsia"/>
                <w:sz w:val="28"/>
              </w:rPr>
              <w:t>114</w:t>
            </w:r>
            <w:proofErr w:type="gramEnd"/>
            <w:r w:rsidRPr="00FC14C5">
              <w:rPr>
                <w:rFonts w:hint="eastAsia"/>
                <w:sz w:val="28"/>
              </w:rPr>
              <w:t>年度應收保留數簡明表</w:t>
            </w:r>
          </w:p>
          <w:p w14:paraId="12A06E20" w14:textId="77777777" w:rsidR="00102F5E" w:rsidRPr="00A70553" w:rsidRDefault="00102F5E" w:rsidP="00054804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02F5E" w14:paraId="2FA4F556" w14:textId="77777777" w:rsidTr="00054804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FE79049" w14:textId="77777777" w:rsidR="00102F5E" w:rsidRPr="00A904F6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7169C" w14:textId="77777777" w:rsidR="00102F5E" w:rsidRPr="00A904F6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B538F" w14:textId="77777777" w:rsidR="00102F5E" w:rsidRPr="00A904F6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17C93" w14:textId="77777777" w:rsidR="00102F5E" w:rsidRPr="00A904F6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02F5E" w14:paraId="320DE6E4" w14:textId="77777777" w:rsidTr="00054804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64A74D" w14:textId="77777777" w:rsidR="00102F5E" w:rsidRPr="00A904F6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73249E" w14:textId="77777777" w:rsidR="00102F5E" w:rsidRPr="00A904F6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08D99" w14:textId="77777777" w:rsidR="00102F5E" w:rsidRPr="00A904F6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51C5F" w14:textId="77777777" w:rsidR="00102F5E" w:rsidRPr="00A904F6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72E30AB" w14:textId="77777777" w:rsidR="00102F5E" w:rsidRPr="00A904F6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102F5E" w:rsidRPr="00CF4F22" w14:paraId="3BC1FAF0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A5F7957" w14:textId="77777777" w:rsidR="00102F5E" w:rsidRPr="00CF4F22" w:rsidRDefault="00102F5E" w:rsidP="00054804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CF4F22">
              <w:rPr>
                <w:rFonts w:hAnsi="標楷體" w:hint="eastAsia"/>
                <w:noProof/>
                <w:sz w:val="22"/>
                <w:szCs w:val="22"/>
              </w:rPr>
              <w:t>數位產業署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BEE782" w14:textId="77777777" w:rsidR="00102F5E" w:rsidRPr="00CF4F22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5C42518" w14:textId="77777777" w:rsidR="00102F5E" w:rsidRPr="00CF4F22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CFCC67" w14:textId="77777777" w:rsidR="00102F5E" w:rsidRPr="00CF4F22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4EE17E95" w14:textId="77777777" w:rsidR="00102F5E" w:rsidRPr="00CF4F22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02F5E" w:rsidRPr="00CF4F22" w14:paraId="2E5F29D5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BC496BE" w14:textId="77777777" w:rsidR="00102F5E" w:rsidRPr="00CF4F22" w:rsidRDefault="00102F5E" w:rsidP="0005480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F4F22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D7AA6C" w14:textId="269717F1" w:rsidR="00102F5E" w:rsidRPr="00CF4F22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CF4F22">
              <w:rPr>
                <w:rFonts w:hAnsi="細明體"/>
                <w:noProof/>
                <w:sz w:val="22"/>
                <w:szCs w:val="22"/>
              </w:rPr>
              <w:t>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B1E24C" w14:textId="0D7E4DE6" w:rsidR="00102F5E" w:rsidRPr="00CF4F22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CF4F22">
              <w:rPr>
                <w:rFonts w:hAnsi="細明體"/>
                <w:noProof/>
                <w:sz w:val="22"/>
                <w:szCs w:val="22"/>
              </w:rPr>
              <w:t>300,000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43817C" w14:textId="1CE80251" w:rsidR="00102F5E" w:rsidRPr="00CF4F22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CF4F22">
              <w:rPr>
                <w:rFonts w:hAnsi="細明體"/>
                <w:noProof/>
                <w:sz w:val="22"/>
                <w:szCs w:val="22"/>
              </w:rPr>
              <w:t>30,000</w:t>
            </w:r>
            <w:r w:rsidR="00680591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6CB3FE6" w14:textId="7F41EA45" w:rsidR="00102F5E" w:rsidRPr="00CF4F22" w:rsidRDefault="00256E97" w:rsidP="00054804">
            <w:pPr>
              <w:pStyle w:val="4"/>
              <w:rPr>
                <w:rFonts w:hAnsi="標楷體"/>
                <w:sz w:val="22"/>
                <w:szCs w:val="22"/>
              </w:rPr>
            </w:pPr>
            <w:r w:rsidRPr="00256E97">
              <w:rPr>
                <w:rFonts w:hAnsi="標楷體" w:hint="eastAsia"/>
                <w:noProof/>
                <w:sz w:val="22"/>
                <w:szCs w:val="22"/>
              </w:rPr>
              <w:t>應收回</w:t>
            </w:r>
            <w:r w:rsidRPr="00397EAC">
              <w:rPr>
                <w:rFonts w:hAnsi="標楷體" w:hint="eastAsia"/>
                <w:noProof/>
                <w:sz w:val="22"/>
                <w:szCs w:val="22"/>
              </w:rPr>
              <w:t>廠商違法之罰</w:t>
            </w:r>
            <w:r w:rsidR="00BF2E66">
              <w:rPr>
                <w:rFonts w:hAnsi="標楷體" w:hint="eastAsia"/>
                <w:noProof/>
                <w:sz w:val="22"/>
                <w:szCs w:val="22"/>
              </w:rPr>
              <w:t>鍰</w:t>
            </w:r>
            <w:r w:rsidRPr="00256E97">
              <w:rPr>
                <w:rFonts w:hAnsi="標楷體" w:hint="eastAsia"/>
                <w:noProof/>
                <w:sz w:val="22"/>
                <w:szCs w:val="22"/>
              </w:rPr>
              <w:t>，尚待繼續收取。</w:t>
            </w:r>
          </w:p>
        </w:tc>
      </w:tr>
    </w:tbl>
    <w:p w14:paraId="13D48A9A" w14:textId="77777777" w:rsidR="00102F5E" w:rsidRDefault="00102F5E" w:rsidP="00102F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92EFCFC" w14:textId="2D821ED3" w:rsidR="00102F5E" w:rsidRDefault="00102F5E" w:rsidP="00102F5E">
      <w:pPr>
        <w:pStyle w:val="aa"/>
      </w:pPr>
    </w:p>
    <w:p w14:paraId="73E558B8" w14:textId="77777777" w:rsidR="006E2182" w:rsidRPr="001677D7" w:rsidRDefault="006E2182" w:rsidP="00102F5E">
      <w:pPr>
        <w:pStyle w:val="aa"/>
      </w:pPr>
    </w:p>
    <w:p w14:paraId="3B9E958C" w14:textId="77777777" w:rsidR="00102F5E" w:rsidRPr="00C159BC" w:rsidRDefault="00102F5E" w:rsidP="00102F5E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102F5E" w:rsidRPr="00017050" w14:paraId="6CAC49A9" w14:textId="77777777" w:rsidTr="00054804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DDBED4E" w14:textId="77777777" w:rsidR="00102F5E" w:rsidRPr="004A0712" w:rsidRDefault="00102F5E" w:rsidP="00054804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114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Pr="004A0712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表</w:t>
            </w:r>
          </w:p>
          <w:p w14:paraId="092BB430" w14:textId="77777777" w:rsidR="00102F5E" w:rsidRPr="00017050" w:rsidRDefault="00102F5E" w:rsidP="00054804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02F5E" w:rsidRPr="00CA093B" w14:paraId="6C45C8A4" w14:textId="77777777" w:rsidTr="00054804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2892C963" w14:textId="77777777" w:rsidR="00102F5E" w:rsidRPr="00410A8E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2244B182" w14:textId="77777777" w:rsidR="00102F5E" w:rsidRPr="00410A8E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405A9A33" w14:textId="77777777" w:rsidR="00102F5E" w:rsidRPr="00410A8E" w:rsidRDefault="00102F5E" w:rsidP="00054804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6EDA656D" w14:textId="77777777" w:rsidR="00102F5E" w:rsidRPr="00410A8E" w:rsidRDefault="00102F5E" w:rsidP="00054804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4B71EAB4" w14:textId="77777777" w:rsidR="00102F5E" w:rsidRPr="00410A8E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02F5E" w:rsidRPr="00CA093B" w14:paraId="277AEAFB" w14:textId="77777777" w:rsidTr="00054804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C2F1FD5" w14:textId="77777777" w:rsidR="00102F5E" w:rsidRPr="00410A8E" w:rsidRDefault="00102F5E" w:rsidP="00054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46E509B7" w14:textId="77777777" w:rsidR="00102F5E" w:rsidRPr="00410A8E" w:rsidRDefault="00102F5E" w:rsidP="00054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5BB29B6D" w14:textId="77777777" w:rsidR="00102F5E" w:rsidRPr="00410A8E" w:rsidRDefault="00102F5E" w:rsidP="00054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E019EA7" w14:textId="77777777" w:rsidR="00102F5E" w:rsidRPr="00410A8E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3068C0" w14:textId="77777777" w:rsidR="00102F5E" w:rsidRPr="00410A8E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F2F5FCD" w14:textId="77777777" w:rsidR="00102F5E" w:rsidRPr="00410A8E" w:rsidRDefault="00102F5E" w:rsidP="00054804">
            <w:pPr>
              <w:jc w:val="center"/>
              <w:rPr>
                <w:sz w:val="22"/>
                <w:szCs w:val="22"/>
              </w:rPr>
            </w:pPr>
          </w:p>
        </w:tc>
      </w:tr>
      <w:tr w:rsidR="00102F5E" w:rsidRPr="006F5791" w14:paraId="6103F76A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319558CE" w14:textId="77777777" w:rsidR="00102F5E" w:rsidRPr="006F5791" w:rsidRDefault="00102F5E" w:rsidP="00054804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6F5791">
              <w:rPr>
                <w:rFonts w:hAnsi="標楷體" w:hint="eastAsia"/>
                <w:noProof/>
                <w:sz w:val="22"/>
                <w:szCs w:val="22"/>
              </w:rPr>
              <w:t>資通安全署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7CA476" w14:textId="77777777" w:rsidR="00102F5E" w:rsidRPr="006F5791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BE2399" w14:textId="77777777" w:rsidR="00102F5E" w:rsidRPr="006F5791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689188" w14:textId="77777777" w:rsidR="00102F5E" w:rsidRPr="006F5791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A3C5ED" w14:textId="77777777" w:rsidR="00102F5E" w:rsidRPr="006F5791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35ED05CA" w14:textId="77777777" w:rsidR="00102F5E" w:rsidRPr="006F5791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02F5E" w:rsidRPr="006F5791" w14:paraId="70662911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70377FF6" w14:textId="77777777" w:rsidR="00102F5E" w:rsidRPr="006F5791" w:rsidRDefault="00102F5E" w:rsidP="00054804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F5791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34F422" w14:textId="77777777" w:rsidR="00102F5E" w:rsidRPr="006F5791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868841" w14:textId="44F23FF3" w:rsidR="00102F5E" w:rsidRPr="006F5791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3,108,224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25FF87" w14:textId="1C8C2B64" w:rsidR="00102F5E" w:rsidRPr="006F5791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3,108,224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C8B6AE" w14:textId="77777777" w:rsidR="00102F5E" w:rsidRPr="006F5791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D152CD8" w14:textId="1CBC180F" w:rsidR="00102F5E" w:rsidRPr="006F5791" w:rsidRDefault="00D30FE3" w:rsidP="00054804">
            <w:pPr>
              <w:pStyle w:val="4"/>
              <w:rPr>
                <w:rFonts w:hAnsi="標楷體"/>
                <w:sz w:val="22"/>
                <w:szCs w:val="22"/>
              </w:rPr>
            </w:pPr>
            <w:r w:rsidRPr="00D30FE3">
              <w:rPr>
                <w:rFonts w:hAnsi="標楷體" w:hint="eastAsia"/>
                <w:noProof/>
                <w:sz w:val="22"/>
                <w:szCs w:val="22"/>
              </w:rPr>
              <w:t>廠商違約金</w:t>
            </w:r>
            <w:r w:rsidRPr="00374F7A">
              <w:rPr>
                <w:rFonts w:hAnsi="標楷體" w:hint="eastAsia"/>
                <w:noProof/>
                <w:sz w:val="22"/>
                <w:szCs w:val="22"/>
              </w:rPr>
              <w:t>收入</w:t>
            </w:r>
            <w:r w:rsidRPr="00D30FE3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102F5E" w:rsidRPr="006F5791" w14:paraId="766026D3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1A425FC6" w14:textId="77777777" w:rsidR="00102F5E" w:rsidRPr="006F5791" w:rsidRDefault="00102F5E" w:rsidP="00054804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F5791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60E64C" w14:textId="48695433" w:rsidR="00102F5E" w:rsidRPr="006F5791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6FFABA" w14:textId="0BCFFD33" w:rsidR="00102F5E" w:rsidRPr="006F5791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1,030,828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F29AFF" w14:textId="45314ABE" w:rsidR="00102F5E" w:rsidRPr="006F5791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1,022,828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30F1EB" w14:textId="77777777" w:rsidR="00102F5E" w:rsidRPr="006F5791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12,785.35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FBD9094" w14:textId="4AF24806" w:rsidR="00102F5E" w:rsidRPr="006F5791" w:rsidRDefault="00BB5B89" w:rsidP="00054804">
            <w:pPr>
              <w:pStyle w:val="4"/>
              <w:rPr>
                <w:rFonts w:hAnsi="標楷體"/>
                <w:sz w:val="22"/>
                <w:szCs w:val="22"/>
              </w:rPr>
            </w:pPr>
            <w:r w:rsidRPr="00374F7A">
              <w:rPr>
                <w:rFonts w:hAnsi="標楷體" w:hint="eastAsia"/>
                <w:noProof/>
                <w:sz w:val="22"/>
                <w:szCs w:val="22"/>
              </w:rPr>
              <w:t>以前年度補助計畫結餘款較預計增加。</w:t>
            </w:r>
          </w:p>
        </w:tc>
      </w:tr>
      <w:tr w:rsidR="00102F5E" w:rsidRPr="006F5791" w14:paraId="55119F42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61BE5B2B" w14:textId="77777777" w:rsidR="00102F5E" w:rsidRPr="006F5791" w:rsidRDefault="00102F5E" w:rsidP="00054804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6F5791">
              <w:rPr>
                <w:rFonts w:hAnsi="標楷體" w:hint="eastAsia"/>
                <w:noProof/>
                <w:sz w:val="22"/>
                <w:szCs w:val="22"/>
              </w:rPr>
              <w:lastRenderedPageBreak/>
              <w:t>數位產業署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BC7DD3" w14:textId="77777777" w:rsidR="00102F5E" w:rsidRPr="006F5791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33F580" w14:textId="77777777" w:rsidR="00102F5E" w:rsidRPr="006F5791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45DEDEA" w14:textId="77777777" w:rsidR="00102F5E" w:rsidRPr="006F5791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7D0F9E" w14:textId="77777777" w:rsidR="00102F5E" w:rsidRPr="006F5791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2CCC797" w14:textId="77777777" w:rsidR="00102F5E" w:rsidRPr="006F5791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331C5" w:rsidRPr="006F5791" w14:paraId="5AE03CDF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01788AF" w14:textId="77777777" w:rsidR="006331C5" w:rsidRPr="006F5791" w:rsidRDefault="006331C5" w:rsidP="006331C5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F5791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E37605" w14:textId="0F0D443A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336C7E" w14:textId="0AFF1973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26,503,398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D5ECF9" w14:textId="778002FA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26,502,398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F0E613" w14:textId="77777777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2,650,239.80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6B723AC" w14:textId="62923D1D" w:rsidR="006331C5" w:rsidRPr="006F5791" w:rsidRDefault="006331C5" w:rsidP="006331C5">
            <w:pPr>
              <w:pStyle w:val="4"/>
              <w:rPr>
                <w:rFonts w:hAnsi="標楷體"/>
                <w:sz w:val="22"/>
                <w:szCs w:val="22"/>
              </w:rPr>
            </w:pPr>
            <w:r w:rsidRPr="00374F7A">
              <w:rPr>
                <w:rFonts w:hAnsi="標楷體" w:hint="eastAsia"/>
                <w:noProof/>
                <w:sz w:val="22"/>
                <w:szCs w:val="22"/>
              </w:rPr>
              <w:t>廠商違法之罰</w:t>
            </w:r>
            <w:r w:rsidR="00BF2E66">
              <w:rPr>
                <w:rFonts w:hAnsi="標楷體" w:hint="eastAsia"/>
                <w:noProof/>
                <w:sz w:val="22"/>
                <w:szCs w:val="22"/>
              </w:rPr>
              <w:t>鍰</w:t>
            </w:r>
            <w:r w:rsidRPr="00374F7A">
              <w:rPr>
                <w:rFonts w:hAnsi="標楷體" w:hint="eastAsia"/>
                <w:noProof/>
                <w:sz w:val="22"/>
                <w:szCs w:val="22"/>
              </w:rPr>
              <w:t>收入</w:t>
            </w:r>
            <w:r w:rsidR="00D30FE3" w:rsidRPr="00374F7A">
              <w:rPr>
                <w:rFonts w:hAnsi="標楷體" w:hint="eastAsia"/>
                <w:noProof/>
                <w:sz w:val="22"/>
                <w:szCs w:val="22"/>
              </w:rPr>
              <w:t>較預計增加</w:t>
            </w:r>
            <w:r w:rsidRPr="00374F7A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6331C5" w:rsidRPr="006F5791" w14:paraId="7D2C825B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678C2A79" w14:textId="77777777" w:rsidR="006331C5" w:rsidRPr="006F5791" w:rsidRDefault="006331C5" w:rsidP="006331C5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F5791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4660A4" w14:textId="04FF257D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783,000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F630A5" w14:textId="4B4DD8D8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1,860,518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B50534" w14:textId="0484A54C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1,077,518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957EDF" w14:textId="77777777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137.61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D3108D5" w14:textId="7C153C5B" w:rsidR="006331C5" w:rsidRPr="006F5791" w:rsidRDefault="006331C5" w:rsidP="006331C5">
            <w:pPr>
              <w:pStyle w:val="4"/>
              <w:rPr>
                <w:rFonts w:hAnsi="標楷體"/>
                <w:sz w:val="22"/>
                <w:szCs w:val="22"/>
              </w:rPr>
            </w:pPr>
            <w:r w:rsidRPr="00374F7A">
              <w:rPr>
                <w:rFonts w:hAnsi="標楷體" w:hint="eastAsia"/>
                <w:noProof/>
                <w:sz w:val="22"/>
                <w:szCs w:val="22"/>
              </w:rPr>
              <w:t>專案計畫專戶之利息收入較預計增加。</w:t>
            </w:r>
          </w:p>
        </w:tc>
      </w:tr>
      <w:tr w:rsidR="006331C5" w:rsidRPr="006F5791" w14:paraId="55D4D0CC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F91D8FE" w14:textId="77777777" w:rsidR="006331C5" w:rsidRPr="006F5791" w:rsidRDefault="006331C5" w:rsidP="006331C5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F5791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3E4C89" w14:textId="6FC60B61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18,000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0AE974" w14:textId="1BAF7FFA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23,125,118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AADE22" w14:textId="36CD577D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23,107,118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1893C5" w14:textId="77777777" w:rsidR="006331C5" w:rsidRPr="006F5791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6F5791">
              <w:rPr>
                <w:rFonts w:hAnsi="細明體"/>
                <w:noProof/>
                <w:sz w:val="22"/>
                <w:szCs w:val="22"/>
              </w:rPr>
              <w:t>128,372.88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AE9C91A" w14:textId="437A3757" w:rsidR="006331C5" w:rsidRPr="006F5791" w:rsidRDefault="006331C5" w:rsidP="006331C5">
            <w:pPr>
              <w:pStyle w:val="4"/>
              <w:rPr>
                <w:rFonts w:hAnsi="標楷體"/>
                <w:noProof/>
                <w:sz w:val="22"/>
                <w:szCs w:val="22"/>
              </w:rPr>
            </w:pPr>
            <w:r w:rsidRPr="00374F7A">
              <w:rPr>
                <w:rFonts w:hAnsi="標楷體" w:hint="eastAsia"/>
                <w:noProof/>
                <w:sz w:val="22"/>
                <w:szCs w:val="22"/>
              </w:rPr>
              <w:t>以前年度</w:t>
            </w:r>
            <w:r w:rsidR="0090685B">
              <w:rPr>
                <w:rFonts w:hAnsi="標楷體" w:hint="eastAsia"/>
                <w:noProof/>
                <w:sz w:val="22"/>
                <w:szCs w:val="22"/>
              </w:rPr>
              <w:t>委辦費及補助</w:t>
            </w:r>
            <w:r w:rsidR="009B4B65">
              <w:rPr>
                <w:rFonts w:hAnsi="標楷體" w:hint="eastAsia"/>
                <w:noProof/>
                <w:sz w:val="22"/>
                <w:szCs w:val="22"/>
              </w:rPr>
              <w:t>計畫</w:t>
            </w:r>
            <w:r w:rsidR="0090685B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="00F67314" w:rsidRPr="00374F7A">
              <w:rPr>
                <w:rFonts w:hAnsi="標楷體" w:hint="eastAsia"/>
                <w:noProof/>
                <w:sz w:val="22"/>
                <w:szCs w:val="22"/>
              </w:rPr>
              <w:t>結餘款</w:t>
            </w:r>
            <w:r w:rsidR="00D7637F">
              <w:rPr>
                <w:rFonts w:hAnsi="標楷體" w:hint="eastAsia"/>
                <w:noProof/>
                <w:sz w:val="22"/>
                <w:szCs w:val="22"/>
              </w:rPr>
              <w:t>較</w:t>
            </w:r>
            <w:r w:rsidRPr="00374F7A">
              <w:rPr>
                <w:rFonts w:hAnsi="標楷體" w:hint="eastAsia"/>
                <w:noProof/>
                <w:sz w:val="22"/>
                <w:szCs w:val="22"/>
              </w:rPr>
              <w:t>預計增加。</w:t>
            </w:r>
          </w:p>
        </w:tc>
      </w:tr>
    </w:tbl>
    <w:p w14:paraId="605B0098" w14:textId="77777777" w:rsidR="00102F5E" w:rsidRDefault="00102F5E" w:rsidP="00102F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E32A2EF" w14:textId="5774842D" w:rsidR="00102F5E" w:rsidRDefault="00102F5E" w:rsidP="00102F5E"/>
    <w:p w14:paraId="2BFF8CCA" w14:textId="5B7BD418" w:rsidR="00C36CF7" w:rsidRDefault="00C36CF7" w:rsidP="00102F5E"/>
    <w:p w14:paraId="3884950E" w14:textId="77777777" w:rsidR="006331C5" w:rsidRPr="00017050" w:rsidRDefault="006331C5" w:rsidP="00102F5E"/>
    <w:p w14:paraId="5073CCD0" w14:textId="77777777" w:rsidR="00102F5E" w:rsidRPr="006E2DF0" w:rsidRDefault="00102F5E" w:rsidP="00102F5E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102F5E" w14:paraId="30B71097" w14:textId="77777777" w:rsidTr="00054804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5851F75" w14:textId="77777777" w:rsidR="00102F5E" w:rsidRPr="00D31792" w:rsidRDefault="00102F5E" w:rsidP="00054804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 w:rsidRPr="00D31792">
              <w:rPr>
                <w:rFonts w:hint="eastAsia"/>
                <w:sz w:val="28"/>
                <w:szCs w:val="24"/>
              </w:rPr>
              <w:t>3.  以前年度歲入減免（註銷）數簡明表</w:t>
            </w:r>
          </w:p>
          <w:p w14:paraId="5F148173" w14:textId="77777777" w:rsidR="00102F5E" w:rsidRPr="00174CFB" w:rsidRDefault="00102F5E" w:rsidP="00054804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102F5E" w14:paraId="39EFDEFA" w14:textId="77777777" w:rsidTr="00054804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7A043556" w14:textId="77777777" w:rsidR="00102F5E" w:rsidRPr="00174CFB" w:rsidRDefault="00102F5E" w:rsidP="00054804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14:paraId="0E7F2532" w14:textId="77777777" w:rsidR="00102F5E" w:rsidRPr="00174CFB" w:rsidRDefault="00102F5E" w:rsidP="00054804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3EC2B9DE" w14:textId="77777777" w:rsidR="00102F5E" w:rsidRPr="00174CFB" w:rsidRDefault="00102F5E" w:rsidP="00054804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14:paraId="4F615729" w14:textId="77777777" w:rsidR="00102F5E" w:rsidRPr="00174CFB" w:rsidRDefault="00102F5E" w:rsidP="00054804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14:paraId="64598DBE" w14:textId="77777777" w:rsidR="00102F5E" w:rsidRPr="00174CFB" w:rsidRDefault="00102F5E" w:rsidP="00054804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14:paraId="5A9FA7A9" w14:textId="77777777" w:rsidR="00102F5E" w:rsidRPr="00174CFB" w:rsidRDefault="00102F5E" w:rsidP="00054804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02F5E" w14:paraId="3BDA3968" w14:textId="77777777" w:rsidTr="00054804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249FBD4" w14:textId="77777777" w:rsidR="00102F5E" w:rsidRPr="00174CFB" w:rsidRDefault="00102F5E" w:rsidP="00054804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B4EDA25" w14:textId="77777777" w:rsidR="00102F5E" w:rsidRPr="00174CFB" w:rsidRDefault="00102F5E" w:rsidP="00054804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0B138706" w14:textId="77777777" w:rsidR="00102F5E" w:rsidRPr="00174CFB" w:rsidRDefault="00102F5E" w:rsidP="00054804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72FB2E5" w14:textId="77777777" w:rsidR="00102F5E" w:rsidRPr="00174CFB" w:rsidRDefault="00102F5E" w:rsidP="00054804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EEBA21" w14:textId="77777777" w:rsidR="00102F5E" w:rsidRPr="00174CFB" w:rsidRDefault="00102F5E" w:rsidP="00054804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0677402" w14:textId="77777777" w:rsidR="00102F5E" w:rsidRPr="00174CFB" w:rsidRDefault="00102F5E" w:rsidP="00054804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102F5E" w:rsidRPr="00DB5D2D" w14:paraId="7C555AE8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3DD92BF7" w14:textId="77777777" w:rsidR="00102F5E" w:rsidRPr="00DB5D2D" w:rsidRDefault="00102F5E" w:rsidP="00054804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F786CC2" w14:textId="77777777" w:rsidR="00102F5E" w:rsidRPr="00DB5D2D" w:rsidRDefault="00102F5E" w:rsidP="00054804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DB5D2D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數位發展部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9F139FF" w14:textId="77777777" w:rsidR="00102F5E" w:rsidRPr="00DB5D2D" w:rsidRDefault="00102F5E" w:rsidP="00054804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64ADE94" w14:textId="77777777" w:rsidR="00102F5E" w:rsidRPr="00DB5D2D" w:rsidRDefault="00102F5E" w:rsidP="00054804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499FAB" w14:textId="77777777" w:rsidR="00102F5E" w:rsidRPr="00DB5D2D" w:rsidRDefault="00102F5E" w:rsidP="00054804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07F3D0A" w14:textId="77777777" w:rsidR="00102F5E" w:rsidRPr="00DB5D2D" w:rsidRDefault="00102F5E" w:rsidP="00054804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02F5E" w14:paraId="315CC1E6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718D71E9" w14:textId="77777777" w:rsidR="00102F5E" w:rsidRPr="00174CFB" w:rsidRDefault="00102F5E" w:rsidP="00054804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8A2E33">
              <w:rPr>
                <w:rFonts w:hAnsi="標楷體"/>
                <w:noProof/>
                <w:spacing w:val="-12"/>
                <w:sz w:val="22"/>
                <w:szCs w:val="22"/>
              </w:rPr>
              <w:t>103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57ECC2" w14:textId="77777777" w:rsidR="00102F5E" w:rsidRPr="00DB5D2D" w:rsidRDefault="00102F5E" w:rsidP="00054804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DB5D2D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22A4B7" w14:textId="7EA21CB0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3,311,537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E16034F" w14:textId="2C339AAD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3,311,537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89A6DE" w14:textId="2671D64D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</w:t>
            </w:r>
            <w:r w:rsidR="008D5BB2">
              <w:rPr>
                <w:rFonts w:ascii="細明體" w:eastAsia="細明體" w:hAnsi="細明體" w:hint="eastAsia"/>
                <w:noProof/>
                <w:spacing w:val="-12"/>
                <w:sz w:val="22"/>
                <w:szCs w:val="22"/>
              </w:rPr>
              <w:t>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4D38331" w14:textId="77777777" w:rsidR="00102F5E" w:rsidRPr="002E15B8" w:rsidRDefault="00102F5E" w:rsidP="00054804">
            <w:pPr>
              <w:jc w:val="both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z w:val="22"/>
                <w:szCs w:val="22"/>
              </w:rPr>
              <w:t>頻率使用費怠金，移送行政執行取得債權憑證，經核定註銷。</w:t>
            </w:r>
          </w:p>
        </w:tc>
      </w:tr>
      <w:tr w:rsidR="00102F5E" w14:paraId="3AF473C8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4E8758E4" w14:textId="77777777" w:rsidR="00102F5E" w:rsidRPr="00174CFB" w:rsidRDefault="00102F5E" w:rsidP="00054804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969EF7B" w14:textId="77777777" w:rsidR="00102F5E" w:rsidRPr="00DB5D2D" w:rsidRDefault="00102F5E" w:rsidP="00054804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DB5D2D">
              <w:rPr>
                <w:rFonts w:hAnsi="標楷體" w:hint="eastAsia"/>
                <w:noProof/>
                <w:spacing w:val="-12"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015148E" w14:textId="6CFF47CC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1,921,912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C26161" w14:textId="18724989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1,921,912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1E9F41" w14:textId="2664DED4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</w:t>
            </w:r>
            <w:r w:rsidR="008D5BB2">
              <w:rPr>
                <w:rFonts w:ascii="細明體" w:eastAsia="細明體" w:hAnsi="細明體" w:hint="eastAsia"/>
                <w:noProof/>
                <w:spacing w:val="-12"/>
                <w:sz w:val="22"/>
                <w:szCs w:val="22"/>
              </w:rPr>
              <w:t>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8D0525D" w14:textId="77777777" w:rsidR="00102F5E" w:rsidRPr="002E15B8" w:rsidRDefault="00102F5E" w:rsidP="00054804">
            <w:pPr>
              <w:jc w:val="both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z w:val="22"/>
                <w:szCs w:val="22"/>
              </w:rPr>
              <w:t>頻率使用費，移送行政執行取得債權憑證，經核定註銷。</w:t>
            </w:r>
          </w:p>
        </w:tc>
      </w:tr>
      <w:tr w:rsidR="00102F5E" w14:paraId="7C8B7514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4F0A89C2" w14:textId="77777777" w:rsidR="00102F5E" w:rsidRPr="00174CFB" w:rsidRDefault="00102F5E" w:rsidP="00054804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8A2E33">
              <w:rPr>
                <w:rFonts w:hAnsi="標楷體"/>
                <w:noProof/>
                <w:spacing w:val="-12"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53C9F7" w14:textId="77777777" w:rsidR="00102F5E" w:rsidRPr="00DB5D2D" w:rsidRDefault="00102F5E" w:rsidP="00054804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DB5D2D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77F78D" w14:textId="6C998D6B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2,145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C60A87F" w14:textId="59D342AC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2,145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2D0CE4" w14:textId="7986C4EE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</w:t>
            </w:r>
            <w:r w:rsidR="008D5BB2">
              <w:rPr>
                <w:rFonts w:ascii="細明體" w:eastAsia="細明體" w:hAnsi="細明體" w:hint="eastAsia"/>
                <w:noProof/>
                <w:spacing w:val="-12"/>
                <w:sz w:val="22"/>
                <w:szCs w:val="22"/>
              </w:rPr>
              <w:t>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254714E" w14:textId="77777777" w:rsidR="00102F5E" w:rsidRPr="002E15B8" w:rsidRDefault="00102F5E" w:rsidP="00054804">
            <w:pPr>
              <w:jc w:val="both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z w:val="22"/>
                <w:szCs w:val="22"/>
              </w:rPr>
              <w:t>特殊電話號碼使用費怠金，移送行政執行取得債權憑證，經核定註銷。</w:t>
            </w:r>
          </w:p>
        </w:tc>
      </w:tr>
      <w:tr w:rsidR="00102F5E" w14:paraId="5A505B5C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0D1785DE" w14:textId="77777777" w:rsidR="00102F5E" w:rsidRPr="00174CFB" w:rsidRDefault="00102F5E" w:rsidP="00054804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775AF5" w14:textId="77777777" w:rsidR="00102F5E" w:rsidRPr="00DB5D2D" w:rsidRDefault="00102F5E" w:rsidP="00054804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DB5D2D">
              <w:rPr>
                <w:rFonts w:hAnsi="標楷體" w:hint="eastAsia"/>
                <w:noProof/>
                <w:spacing w:val="-12"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E94385" w14:textId="71DEA3C9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13,299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2D008FB" w14:textId="053E497D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13,299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F5397C" w14:textId="09D86D4A" w:rsidR="00102F5E" w:rsidRPr="00174CFB" w:rsidRDefault="00102F5E" w:rsidP="00054804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A2E3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</w:t>
            </w:r>
            <w:r w:rsidR="008D5BB2">
              <w:rPr>
                <w:rFonts w:ascii="細明體" w:eastAsia="細明體" w:hAnsi="細明體" w:hint="eastAsia"/>
                <w:noProof/>
                <w:spacing w:val="-12"/>
                <w:sz w:val="22"/>
                <w:szCs w:val="22"/>
              </w:rPr>
              <w:t>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7AB1BA5" w14:textId="77777777" w:rsidR="00102F5E" w:rsidRPr="002E15B8" w:rsidRDefault="00102F5E" w:rsidP="00054804">
            <w:pPr>
              <w:jc w:val="both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z w:val="22"/>
                <w:szCs w:val="22"/>
              </w:rPr>
              <w:t>特殊電話號碼使用費，移送行政執行取得債權憑證，經核定註銷。</w:t>
            </w:r>
          </w:p>
        </w:tc>
      </w:tr>
    </w:tbl>
    <w:p w14:paraId="57CDD121" w14:textId="77777777" w:rsidR="00102F5E" w:rsidRDefault="00102F5E" w:rsidP="00102F5E">
      <w:pPr>
        <w:jc w:val="left"/>
        <w:rPr>
          <w:sz w:val="20"/>
        </w:rPr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</w:t>
      </w:r>
      <w:proofErr w:type="gramStart"/>
      <w:r>
        <w:rPr>
          <w:rFonts w:hint="eastAsia"/>
          <w:sz w:val="20"/>
        </w:rPr>
        <w:t>千萬</w:t>
      </w:r>
      <w:proofErr w:type="gramEnd"/>
      <w:r>
        <w:rPr>
          <w:rFonts w:hint="eastAsia"/>
          <w:sz w:val="20"/>
        </w:rPr>
        <w:t>元以上者</w:t>
      </w:r>
      <w:r>
        <w:rPr>
          <w:sz w:val="20"/>
        </w:rPr>
        <w:t>。</w:t>
      </w:r>
    </w:p>
    <w:p w14:paraId="6B40656E" w14:textId="3CCBF1AD" w:rsidR="00102F5E" w:rsidRDefault="00102F5E" w:rsidP="00102F5E">
      <w:pPr>
        <w:jc w:val="left"/>
        <w:rPr>
          <w:sz w:val="20"/>
        </w:rPr>
      </w:pPr>
    </w:p>
    <w:p w14:paraId="77035F86" w14:textId="515708FC" w:rsidR="00C36CF7" w:rsidRDefault="00C36CF7" w:rsidP="00102F5E">
      <w:pPr>
        <w:jc w:val="left"/>
        <w:rPr>
          <w:sz w:val="20"/>
        </w:rPr>
      </w:pPr>
    </w:p>
    <w:p w14:paraId="13008FA7" w14:textId="77777777" w:rsidR="006331C5" w:rsidRPr="006E2591" w:rsidRDefault="006331C5" w:rsidP="00102F5E">
      <w:pPr>
        <w:jc w:val="left"/>
        <w:rPr>
          <w:sz w:val="20"/>
        </w:rPr>
      </w:pPr>
    </w:p>
    <w:p w14:paraId="326C7E4B" w14:textId="77777777" w:rsidR="00102F5E" w:rsidRPr="00393E8C" w:rsidRDefault="00102F5E" w:rsidP="00102F5E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102F5E" w:rsidRPr="00426896" w14:paraId="2D18A00C" w14:textId="77777777" w:rsidTr="00054804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735CAA8" w14:textId="77777777" w:rsidR="00102F5E" w:rsidRPr="0073504B" w:rsidRDefault="00102F5E" w:rsidP="00054804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t xml:space="preserve">4. </w:t>
            </w:r>
            <w:r w:rsidRPr="0073504B">
              <w:rPr>
                <w:rFonts w:hAnsi="標楷體"/>
                <w:sz w:val="28"/>
                <w:szCs w:val="24"/>
              </w:rPr>
              <w:t xml:space="preserve"> </w:t>
            </w: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35AC467B" w14:textId="77777777" w:rsidR="00102F5E" w:rsidRPr="00426896" w:rsidRDefault="00102F5E" w:rsidP="00054804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02F5E" w:rsidRPr="00DC36E9" w14:paraId="6FEBDB77" w14:textId="77777777" w:rsidTr="00054804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C0AB27" w14:textId="77777777" w:rsidR="00102F5E" w:rsidRPr="00800B99" w:rsidRDefault="00102F5E" w:rsidP="00054804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2B2E4" w14:textId="77777777" w:rsidR="00102F5E" w:rsidRPr="00800B99" w:rsidRDefault="00102F5E" w:rsidP="00054804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7F63" w14:textId="77777777" w:rsidR="00102F5E" w:rsidRPr="00800B99" w:rsidRDefault="00102F5E" w:rsidP="00054804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4234D966" w14:textId="77777777" w:rsidR="00102F5E" w:rsidRPr="00800B99" w:rsidRDefault="00102F5E" w:rsidP="00054804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4EF22" w14:textId="77777777" w:rsidR="00102F5E" w:rsidRPr="00800B99" w:rsidRDefault="00102F5E" w:rsidP="00054804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D68D00" w14:textId="77777777" w:rsidR="00102F5E" w:rsidRPr="00800B99" w:rsidRDefault="00102F5E" w:rsidP="00054804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102F5E" w:rsidRPr="00DC36E9" w14:paraId="4E81206B" w14:textId="77777777" w:rsidTr="00054804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4F5EDA" w14:textId="77777777" w:rsidR="00102F5E" w:rsidRPr="00800B99" w:rsidRDefault="00102F5E" w:rsidP="00054804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A1BE" w14:textId="77777777" w:rsidR="00102F5E" w:rsidRPr="00800B99" w:rsidRDefault="00102F5E" w:rsidP="00054804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7D9FB" w14:textId="77777777" w:rsidR="00102F5E" w:rsidRPr="00800B99" w:rsidRDefault="00102F5E" w:rsidP="00054804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231A6" w14:textId="77777777" w:rsidR="00102F5E" w:rsidRPr="00800B99" w:rsidRDefault="00102F5E" w:rsidP="00054804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815F" w14:textId="77777777" w:rsidR="00102F5E" w:rsidRPr="00800B99" w:rsidRDefault="00102F5E" w:rsidP="00054804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B1213" w14:textId="77777777" w:rsidR="00102F5E" w:rsidRPr="00800B99" w:rsidRDefault="00102F5E" w:rsidP="00054804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102F5E" w:rsidRPr="00E805A5" w14:paraId="1269DFF4" w14:textId="77777777" w:rsidTr="00054804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AC58795" w14:textId="77777777" w:rsidR="00102F5E" w:rsidRPr="00E805A5" w:rsidRDefault="00102F5E" w:rsidP="0005480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6EF2963" w14:textId="77777777" w:rsidR="00102F5E" w:rsidRPr="00E805A5" w:rsidRDefault="00102F5E" w:rsidP="00054804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E805A5">
              <w:rPr>
                <w:rFonts w:hAnsi="標楷體" w:hint="eastAsia"/>
                <w:b/>
                <w:noProof/>
                <w:sz w:val="22"/>
                <w:szCs w:val="22"/>
              </w:rPr>
              <w:t>數位發展部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136EAA" w14:textId="77777777" w:rsidR="00102F5E" w:rsidRPr="00E805A5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4895656" w14:textId="77777777" w:rsidR="00102F5E" w:rsidRPr="00E805A5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C1EE59" w14:textId="77777777" w:rsidR="00102F5E" w:rsidRPr="00E805A5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1E17C4A" w14:textId="77777777" w:rsidR="00102F5E" w:rsidRPr="00E805A5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02F5E" w14:paraId="6C1FCB5B" w14:textId="77777777" w:rsidTr="00054804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2C1488B" w14:textId="77777777" w:rsidR="00102F5E" w:rsidRPr="00800B99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A2E33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08B91D" w14:textId="77777777" w:rsidR="00102F5E" w:rsidRPr="00E805A5" w:rsidRDefault="00102F5E" w:rsidP="00054804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805A5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5B2655B" w14:textId="3035E316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29,175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E71A0B" w14:textId="1E559A23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29,175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DEE47F" w14:textId="3F85AF5A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100</w:t>
            </w:r>
            <w:r w:rsidR="008D5BB2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CF0C76E" w14:textId="77777777" w:rsidR="00102F5E" w:rsidRPr="00997D66" w:rsidRDefault="00102F5E" w:rsidP="00054804">
            <w:pPr>
              <w:pStyle w:val="4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z w:val="22"/>
                <w:szCs w:val="22"/>
              </w:rPr>
              <w:t>109及111年度均為違反通訊傳播相關法規案件尚未收繳之罰鍰或滯納金。</w:t>
            </w:r>
          </w:p>
        </w:tc>
      </w:tr>
      <w:tr w:rsidR="00102F5E" w14:paraId="04EA509C" w14:textId="77777777" w:rsidTr="00054804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AC960C4" w14:textId="77777777" w:rsidR="00102F5E" w:rsidRPr="00800B99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A91F8AC" w14:textId="77777777" w:rsidR="00102F5E" w:rsidRPr="00E805A5" w:rsidRDefault="00102F5E" w:rsidP="00054804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805A5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FDC48A" w14:textId="05DA0D0D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171,160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E69A4BE" w14:textId="19336C77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171,160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E1F939" w14:textId="7AEA81A4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100</w:t>
            </w:r>
            <w:r w:rsidR="008D5BB2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922BE46" w14:textId="48D94722" w:rsidR="00102F5E" w:rsidRPr="00997D66" w:rsidRDefault="00102F5E" w:rsidP="00054804">
            <w:pPr>
              <w:pStyle w:val="4"/>
              <w:rPr>
                <w:rFonts w:hAnsi="標楷體"/>
                <w:sz w:val="22"/>
                <w:szCs w:val="22"/>
              </w:rPr>
            </w:pPr>
            <w:r w:rsidRPr="008A2E33">
              <w:rPr>
                <w:rFonts w:hAnsi="標楷體" w:hint="eastAsia"/>
                <w:noProof/>
                <w:sz w:val="22"/>
                <w:szCs w:val="22"/>
              </w:rPr>
              <w:t>109及110年度</w:t>
            </w:r>
            <w:r w:rsidR="00BB5B89" w:rsidRPr="008A2E33">
              <w:rPr>
                <w:rFonts w:hAnsi="標楷體" w:hint="eastAsia"/>
                <w:noProof/>
                <w:sz w:val="22"/>
                <w:szCs w:val="22"/>
              </w:rPr>
              <w:t>均為</w:t>
            </w:r>
            <w:r w:rsidRPr="008A2E33">
              <w:rPr>
                <w:rFonts w:hAnsi="標楷體" w:hint="eastAsia"/>
                <w:noProof/>
                <w:sz w:val="22"/>
                <w:szCs w:val="22"/>
              </w:rPr>
              <w:t>應收通訊傳播事業頻率使用費。</w:t>
            </w:r>
          </w:p>
        </w:tc>
      </w:tr>
      <w:tr w:rsidR="00102F5E" w14:paraId="12A5CAD9" w14:textId="77777777" w:rsidTr="00054804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C232799" w14:textId="77777777" w:rsidR="00102F5E" w:rsidRPr="00800B99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A2E33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B2D187" w14:textId="77777777" w:rsidR="00102F5E" w:rsidRPr="00E805A5" w:rsidRDefault="00102F5E" w:rsidP="00054804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805A5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61D03AD" w14:textId="512F2990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149,168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2309AB" w14:textId="195A637D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149,168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36CED9" w14:textId="63D19884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100</w:t>
            </w:r>
            <w:r w:rsidR="008D5BB2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2AA199F" w14:textId="5AA77084" w:rsidR="00102F5E" w:rsidRPr="00997D66" w:rsidRDefault="00102F5E" w:rsidP="00054804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02F5E" w14:paraId="4A45DEE5" w14:textId="77777777" w:rsidTr="00054804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D639163" w14:textId="77777777" w:rsidR="00102F5E" w:rsidRPr="00800B99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A2E33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CD89C2" w14:textId="77777777" w:rsidR="00102F5E" w:rsidRPr="00E805A5" w:rsidRDefault="00102F5E" w:rsidP="00054804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805A5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2ACEFD" w14:textId="2232CDA9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24,059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4538EF5" w14:textId="12089F91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24,059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A03F0B" w14:textId="706A8CEB" w:rsidR="00102F5E" w:rsidRPr="00800B99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100</w:t>
            </w:r>
            <w:r w:rsidR="008D5BB2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29F7484" w14:textId="64946D97" w:rsidR="00102F5E" w:rsidRPr="00997D66" w:rsidRDefault="00102F5E" w:rsidP="00054804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02F5E" w:rsidRPr="00E805A5" w14:paraId="3AEED384" w14:textId="77777777" w:rsidTr="00054804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584C317" w14:textId="77777777" w:rsidR="00102F5E" w:rsidRPr="00E805A5" w:rsidRDefault="00102F5E" w:rsidP="0005480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13D49A3" w14:textId="77777777" w:rsidR="00102F5E" w:rsidRPr="00E805A5" w:rsidRDefault="00102F5E" w:rsidP="00054804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E805A5">
              <w:rPr>
                <w:rFonts w:hAnsi="標楷體" w:hint="eastAsia"/>
                <w:b/>
                <w:noProof/>
                <w:sz w:val="22"/>
                <w:szCs w:val="22"/>
              </w:rPr>
              <w:t>數位產業署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3EA47E" w14:textId="77777777" w:rsidR="00102F5E" w:rsidRPr="00E805A5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9394B0B" w14:textId="77777777" w:rsidR="00102F5E" w:rsidRPr="00E805A5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00BF1A" w14:textId="77777777" w:rsidR="00102F5E" w:rsidRPr="00E805A5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35AFF8F6" w14:textId="77777777" w:rsidR="00102F5E" w:rsidRPr="00E805A5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331C5" w14:paraId="59291647" w14:textId="77777777" w:rsidTr="00054804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7353E86" w14:textId="77777777" w:rsidR="006331C5" w:rsidRPr="00800B99" w:rsidRDefault="006331C5" w:rsidP="006331C5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A2E33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AC9723" w14:textId="77777777" w:rsidR="006331C5" w:rsidRPr="00E805A5" w:rsidRDefault="006331C5" w:rsidP="006331C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805A5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2EE851" w14:textId="3DA28DB7" w:rsidR="006331C5" w:rsidRPr="00800B99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3,600,000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9333A9" w14:textId="202378BA" w:rsidR="006331C5" w:rsidRPr="00800B99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3,600,000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191C4" w14:textId="70FE4F23" w:rsidR="006331C5" w:rsidRPr="00800B99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8A2E33">
              <w:rPr>
                <w:rFonts w:hAnsi="細明體"/>
                <w:noProof/>
                <w:sz w:val="22"/>
                <w:szCs w:val="22"/>
              </w:rPr>
              <w:t>100</w:t>
            </w:r>
            <w:r w:rsidR="008D5BB2">
              <w:rPr>
                <w:rFonts w:hAnsi="細明體" w:hint="eastAsia"/>
                <w:noProof/>
                <w:sz w:val="22"/>
                <w:szCs w:val="22"/>
              </w:rPr>
              <w:t>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4B1EEF6" w14:textId="06DB9CC2" w:rsidR="006331C5" w:rsidRPr="00997D66" w:rsidRDefault="00BB5B89" w:rsidP="006331C5">
            <w:pPr>
              <w:pStyle w:val="4"/>
              <w:rPr>
                <w:rFonts w:hAnsi="標楷體"/>
                <w:sz w:val="22"/>
                <w:szCs w:val="22"/>
              </w:rPr>
            </w:pPr>
            <w:r w:rsidRPr="00BB5B89">
              <w:rPr>
                <w:rFonts w:hAnsi="標楷體" w:hint="eastAsia"/>
                <w:noProof/>
                <w:sz w:val="22"/>
                <w:szCs w:val="22"/>
              </w:rPr>
              <w:t>應收回補助計畫款項，尚待繼續收取</w:t>
            </w:r>
            <w:r w:rsidRPr="008A2E33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18488381" w14:textId="77777777" w:rsidR="00102F5E" w:rsidRDefault="00102F5E" w:rsidP="00102F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0E999F2" w14:textId="77777777" w:rsidR="00102F5E" w:rsidRDefault="00102F5E" w:rsidP="00102F5E">
      <w:pPr>
        <w:jc w:val="left"/>
      </w:pPr>
    </w:p>
    <w:p w14:paraId="7090E868" w14:textId="77777777" w:rsidR="00102F5E" w:rsidRPr="00F33C00" w:rsidRDefault="00102F5E" w:rsidP="00102F5E">
      <w:pPr>
        <w:jc w:val="left"/>
      </w:pPr>
      <w:r w:rsidRPr="003978E6">
        <w:rPr>
          <w:rFonts w:hint="eastAsia"/>
          <w:b/>
          <w:sz w:val="32"/>
          <w:szCs w:val="32"/>
        </w:rPr>
        <w:lastRenderedPageBreak/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14:paraId="0BF88853" w14:textId="77777777" w:rsidR="00102F5E" w:rsidRPr="00034210" w:rsidRDefault="00102F5E" w:rsidP="00102F5E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102F5E" w:rsidRPr="00AC566C" w14:paraId="1CF478A3" w14:textId="77777777" w:rsidTr="00054804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9295AB" w14:textId="77777777" w:rsidR="00102F5E" w:rsidRPr="0080007C" w:rsidRDefault="00102F5E" w:rsidP="00054804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proofErr w:type="gramStart"/>
            <w:r>
              <w:rPr>
                <w:rFonts w:hAnsi="標楷體" w:hint="eastAsia"/>
                <w:sz w:val="28"/>
              </w:rPr>
              <w:t>114</w:t>
            </w:r>
            <w:proofErr w:type="gramEnd"/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0A849FD6" w14:textId="77777777" w:rsidR="00102F5E" w:rsidRPr="00AC566C" w:rsidRDefault="00102F5E" w:rsidP="00054804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02F5E" w14:paraId="3AC0D44F" w14:textId="77777777" w:rsidTr="00054804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69C4B8EA" w14:textId="77777777" w:rsidR="00102F5E" w:rsidRPr="00AF2D0B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3AF6CF96" w14:textId="77777777" w:rsidR="00102F5E" w:rsidRPr="00AF2D0B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9867A85" w14:textId="77777777" w:rsidR="00102F5E" w:rsidRPr="00AF2D0B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27170FAB" w14:textId="77777777" w:rsidR="00102F5E" w:rsidRPr="00AF2D0B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02F5E" w14:paraId="1F551974" w14:textId="77777777" w:rsidTr="00054804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29DB597" w14:textId="77777777" w:rsidR="00102F5E" w:rsidRPr="00AF2D0B" w:rsidRDefault="00102F5E" w:rsidP="00054804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474C21FE" w14:textId="77777777" w:rsidR="00102F5E" w:rsidRPr="00AF2D0B" w:rsidRDefault="00102F5E" w:rsidP="00054804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4EC0F9B2" w14:textId="77777777" w:rsidR="00102F5E" w:rsidRPr="00AF2D0B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37F522" w14:textId="77777777" w:rsidR="00102F5E" w:rsidRPr="00AF2D0B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9C40087" w14:textId="77777777" w:rsidR="00102F5E" w:rsidRPr="00AF2D0B" w:rsidRDefault="00102F5E" w:rsidP="00054804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102F5E" w:rsidRPr="003D3E6B" w14:paraId="217592BE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1EBE4BE3" w14:textId="77777777" w:rsidR="00102F5E" w:rsidRPr="003D3E6B" w:rsidRDefault="00102F5E" w:rsidP="00054804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D3E6B">
              <w:rPr>
                <w:rFonts w:hAnsi="標楷體" w:hint="eastAsia"/>
                <w:b/>
                <w:noProof/>
                <w:sz w:val="22"/>
                <w:szCs w:val="22"/>
              </w:rPr>
              <w:t>數位發展部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57207A7" w14:textId="77777777" w:rsidR="00102F5E" w:rsidRPr="003D3E6B" w:rsidRDefault="00102F5E" w:rsidP="00054804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29C5063" w14:textId="77777777" w:rsidR="00102F5E" w:rsidRPr="003D3E6B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C49AB7" w14:textId="77777777" w:rsidR="00102F5E" w:rsidRPr="003D3E6B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2E703387" w14:textId="77777777" w:rsidR="00102F5E" w:rsidRPr="003D3E6B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02F5E" w:rsidRPr="003D3E6B" w14:paraId="6B7D4E78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368B4E8D" w14:textId="77777777" w:rsidR="00102F5E" w:rsidRPr="003D3E6B" w:rsidRDefault="00102F5E" w:rsidP="00054804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D3E6B">
              <w:rPr>
                <w:rFonts w:hAnsi="標楷體" w:hint="eastAsia"/>
                <w:noProof/>
                <w:sz w:val="22"/>
                <w:szCs w:val="22"/>
              </w:rPr>
              <w:t>建立全民數位韌性，連結民主網絡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5154A9" w14:textId="76ACA7E0" w:rsidR="00102F5E" w:rsidRPr="003D3E6B" w:rsidRDefault="00102F5E" w:rsidP="00054804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3D3E6B">
              <w:rPr>
                <w:rFonts w:hAnsi="細明體"/>
                <w:noProof/>
                <w:spacing w:val="-2"/>
                <w:sz w:val="22"/>
                <w:szCs w:val="22"/>
              </w:rPr>
              <w:t>954,242,000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299E46" w14:textId="58B1365B" w:rsidR="00102F5E" w:rsidRPr="003D3E6B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3D3E6B">
              <w:rPr>
                <w:rFonts w:hAnsi="細明體"/>
                <w:noProof/>
                <w:sz w:val="22"/>
                <w:szCs w:val="22"/>
              </w:rPr>
              <w:t>449,915,368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A9DD30" w14:textId="77777777" w:rsidR="00102F5E" w:rsidRPr="003D3E6B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3D3E6B">
              <w:rPr>
                <w:rFonts w:hAnsi="細明體"/>
                <w:noProof/>
                <w:sz w:val="22"/>
                <w:szCs w:val="22"/>
              </w:rPr>
              <w:t>47.15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A975AA6" w14:textId="3E3D2ED1" w:rsidR="00102F5E" w:rsidRPr="00256E97" w:rsidRDefault="00102F5E" w:rsidP="00054804">
            <w:pPr>
              <w:pStyle w:val="4"/>
              <w:rPr>
                <w:rFonts w:hAnsi="標楷體"/>
                <w:sz w:val="22"/>
                <w:szCs w:val="22"/>
              </w:rPr>
            </w:pPr>
            <w:r w:rsidRPr="00256E97">
              <w:rPr>
                <w:rFonts w:hAnsi="標楷體" w:hint="eastAsia"/>
                <w:noProof/>
                <w:sz w:val="22"/>
                <w:szCs w:val="22"/>
              </w:rPr>
              <w:t>辦理運用MOCN技術建置雲端核網提升行動通信網路韌性計畫、</w:t>
            </w:r>
            <w:r w:rsidR="00256E97" w:rsidRPr="00256E97">
              <w:rPr>
                <w:rFonts w:hAnsi="標楷體" w:hint="eastAsia"/>
                <w:noProof/>
                <w:sz w:val="22"/>
                <w:szCs w:val="22"/>
              </w:rPr>
              <w:t>維運並精進衛星緊急應變驗證網路驗證計畫</w:t>
            </w:r>
            <w:r w:rsidRPr="00256E97">
              <w:rPr>
                <w:rFonts w:hAnsi="標楷體" w:hint="eastAsia"/>
                <w:noProof/>
                <w:sz w:val="22"/>
                <w:szCs w:val="22"/>
              </w:rPr>
              <w:t>等案尚未完成驗收，相關經費須保留繼續執行。</w:t>
            </w:r>
          </w:p>
        </w:tc>
      </w:tr>
      <w:tr w:rsidR="00102F5E" w:rsidRPr="003D3E6B" w14:paraId="6752196F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41384C54" w14:textId="77777777" w:rsidR="00102F5E" w:rsidRPr="003D3E6B" w:rsidRDefault="00102F5E" w:rsidP="00054804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D3E6B">
              <w:rPr>
                <w:rFonts w:hAnsi="標楷體" w:hint="eastAsia"/>
                <w:b/>
                <w:noProof/>
                <w:sz w:val="22"/>
                <w:szCs w:val="22"/>
              </w:rPr>
              <w:t>資通安全署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D4FA60" w14:textId="77777777" w:rsidR="00102F5E" w:rsidRPr="003D3E6B" w:rsidRDefault="00102F5E" w:rsidP="00054804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095EFC5" w14:textId="77777777" w:rsidR="00102F5E" w:rsidRPr="003D3E6B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1C2991" w14:textId="77777777" w:rsidR="00102F5E" w:rsidRPr="003D3E6B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6A7360B6" w14:textId="77777777" w:rsidR="00102F5E" w:rsidRPr="00256E97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331C5" w:rsidRPr="003D3E6B" w14:paraId="634C47B4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53A696B5" w14:textId="77777777" w:rsidR="006331C5" w:rsidRPr="003D3E6B" w:rsidRDefault="006331C5" w:rsidP="006331C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D3E6B">
              <w:rPr>
                <w:rFonts w:hAnsi="標楷體" w:hint="eastAsia"/>
                <w:noProof/>
                <w:sz w:val="22"/>
                <w:szCs w:val="22"/>
              </w:rPr>
              <w:t>資通安全業務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8F0805C" w14:textId="217F362C" w:rsidR="006331C5" w:rsidRPr="003D3E6B" w:rsidRDefault="006331C5" w:rsidP="006331C5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3D3E6B">
              <w:rPr>
                <w:rFonts w:hAnsi="細明體"/>
                <w:noProof/>
                <w:spacing w:val="-2"/>
                <w:sz w:val="22"/>
                <w:szCs w:val="22"/>
              </w:rPr>
              <w:t>506,428,000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7924C2" w14:textId="284E0C27" w:rsidR="006331C5" w:rsidRPr="003D3E6B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3D3E6B">
              <w:rPr>
                <w:rFonts w:hAnsi="細明體"/>
                <w:noProof/>
                <w:sz w:val="22"/>
                <w:szCs w:val="22"/>
              </w:rPr>
              <w:t>34,417,640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84106D" w14:textId="77777777" w:rsidR="006331C5" w:rsidRPr="003D3E6B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3D3E6B">
              <w:rPr>
                <w:rFonts w:hAnsi="細明體"/>
                <w:noProof/>
                <w:sz w:val="22"/>
                <w:szCs w:val="22"/>
              </w:rPr>
              <w:t>6.80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476F972" w14:textId="11361A6D" w:rsidR="006331C5" w:rsidRPr="00256E97" w:rsidRDefault="00BF2E66" w:rsidP="006331C5">
            <w:pPr>
              <w:pStyle w:val="4"/>
              <w:rPr>
                <w:rFonts w:hAnsi="標楷體"/>
                <w:sz w:val="22"/>
                <w:szCs w:val="22"/>
              </w:rPr>
            </w:pPr>
            <w:r w:rsidRPr="00256E97">
              <w:rPr>
                <w:rFonts w:hAnsi="標楷體" w:hint="eastAsia"/>
                <w:noProof/>
                <w:sz w:val="22"/>
                <w:szCs w:val="22"/>
              </w:rPr>
              <w:t>辦理</w:t>
            </w:r>
            <w:r w:rsidRPr="00BF2E66">
              <w:rPr>
                <w:rFonts w:hAnsi="標楷體" w:hint="eastAsia"/>
                <w:noProof/>
                <w:sz w:val="22"/>
                <w:szCs w:val="22"/>
              </w:rPr>
              <w:t>114年資安推廣輔導服務暨人才培育案</w:t>
            </w:r>
            <w:r w:rsidR="00DF3807" w:rsidRPr="00256E97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Pr="00BF2E66">
              <w:rPr>
                <w:rFonts w:hAnsi="標楷體" w:hint="eastAsia"/>
                <w:noProof/>
                <w:sz w:val="22"/>
                <w:szCs w:val="22"/>
              </w:rPr>
              <w:t>因契約變更調整付款期程</w:t>
            </w:r>
            <w:r w:rsidR="00DF3807">
              <w:rPr>
                <w:rFonts w:hAnsi="標楷體" w:hint="eastAsia"/>
                <w:noProof/>
                <w:sz w:val="22"/>
                <w:szCs w:val="22"/>
              </w:rPr>
              <w:t>；辦理</w:t>
            </w:r>
            <w:r w:rsidR="006331C5" w:rsidRPr="00256E97">
              <w:rPr>
                <w:rFonts w:hAnsi="標楷體" w:hint="eastAsia"/>
                <w:noProof/>
                <w:sz w:val="22"/>
                <w:szCs w:val="22"/>
              </w:rPr>
              <w:t>資通系統基礎架構及資通安全推動作業建置案</w:t>
            </w:r>
            <w:r w:rsidR="00DF3807" w:rsidRPr="00DF3807">
              <w:rPr>
                <w:rFonts w:hAnsi="標楷體" w:hint="eastAsia"/>
                <w:noProof/>
                <w:sz w:val="22"/>
                <w:szCs w:val="22"/>
              </w:rPr>
              <w:t>，未及於年度終了前完成驗收</w:t>
            </w:r>
            <w:r w:rsidR="00BB5B89" w:rsidRPr="00256E97">
              <w:rPr>
                <w:rFonts w:hAnsi="標楷體" w:hint="eastAsia"/>
                <w:noProof/>
                <w:sz w:val="22"/>
                <w:szCs w:val="22"/>
              </w:rPr>
              <w:t>，相關經費須保留繼續執行。</w:t>
            </w:r>
          </w:p>
        </w:tc>
      </w:tr>
      <w:tr w:rsidR="00102F5E" w:rsidRPr="003D3E6B" w14:paraId="587012C0" w14:textId="77777777" w:rsidTr="00054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0067B490" w14:textId="77777777" w:rsidR="00102F5E" w:rsidRPr="003D3E6B" w:rsidRDefault="00102F5E" w:rsidP="00054804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D3E6B">
              <w:rPr>
                <w:rFonts w:hAnsi="標楷體" w:hint="eastAsia"/>
                <w:b/>
                <w:noProof/>
                <w:sz w:val="22"/>
                <w:szCs w:val="22"/>
              </w:rPr>
              <w:t>數位產業署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586A891" w14:textId="77777777" w:rsidR="00102F5E" w:rsidRPr="003D3E6B" w:rsidRDefault="00102F5E" w:rsidP="00054804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9FD9B9E" w14:textId="77777777" w:rsidR="00102F5E" w:rsidRPr="003D3E6B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47D590" w14:textId="77777777" w:rsidR="00102F5E" w:rsidRPr="003D3E6B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4BD8D4FF" w14:textId="77777777" w:rsidR="00102F5E" w:rsidRPr="00256E97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331C5" w:rsidRPr="003D3E6B" w14:paraId="2BECE49C" w14:textId="77777777" w:rsidTr="009C42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5E8C40F7" w14:textId="77777777" w:rsidR="006331C5" w:rsidRPr="003D3E6B" w:rsidRDefault="006331C5" w:rsidP="006331C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D3E6B">
              <w:rPr>
                <w:rFonts w:hAnsi="標楷體" w:hint="eastAsia"/>
                <w:noProof/>
                <w:sz w:val="22"/>
                <w:szCs w:val="22"/>
              </w:rPr>
              <w:t>促進數位創新動能轉型升級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5A52F2D" w14:textId="553509A9" w:rsidR="006331C5" w:rsidRPr="003D3E6B" w:rsidRDefault="006331C5" w:rsidP="006331C5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3D3E6B">
              <w:rPr>
                <w:rFonts w:hAnsi="細明體"/>
                <w:noProof/>
                <w:spacing w:val="-2"/>
                <w:sz w:val="22"/>
                <w:szCs w:val="22"/>
              </w:rPr>
              <w:t>2,308,906,000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0FBD51" w14:textId="6EC07BE6" w:rsidR="006331C5" w:rsidRPr="003D3E6B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3D3E6B">
              <w:rPr>
                <w:rFonts w:hAnsi="細明體"/>
                <w:noProof/>
                <w:sz w:val="22"/>
                <w:szCs w:val="22"/>
              </w:rPr>
              <w:t>167,656,000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DEC2D1" w14:textId="77777777" w:rsidR="006331C5" w:rsidRPr="003D3E6B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3D3E6B">
              <w:rPr>
                <w:rFonts w:hAnsi="細明體"/>
                <w:noProof/>
                <w:sz w:val="22"/>
                <w:szCs w:val="22"/>
              </w:rPr>
              <w:t>7.26</w:t>
            </w:r>
          </w:p>
        </w:tc>
        <w:tc>
          <w:tcPr>
            <w:tcW w:w="8646" w:type="dxa"/>
            <w:shd w:val="clear" w:color="auto" w:fill="auto"/>
          </w:tcPr>
          <w:p w14:paraId="6FE47F19" w14:textId="4EBDEC0C" w:rsidR="006331C5" w:rsidRPr="00256E97" w:rsidRDefault="00BF2E66" w:rsidP="009C42C5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 w:rsidRPr="00256E97">
              <w:rPr>
                <w:rFonts w:hAnsi="標楷體" w:hint="eastAsia"/>
                <w:noProof/>
                <w:sz w:val="22"/>
                <w:szCs w:val="22"/>
              </w:rPr>
              <w:t>辦理</w:t>
            </w:r>
            <w:r w:rsidR="006331C5" w:rsidRPr="00256E97">
              <w:rPr>
                <w:rFonts w:hAnsi="標楷體" w:hint="eastAsia"/>
                <w:noProof/>
                <w:sz w:val="22"/>
                <w:szCs w:val="22"/>
              </w:rPr>
              <w:t>DIGITAL</w:t>
            </w:r>
            <w:r w:rsidR="006331C5" w:rsidRPr="009C42C5">
              <w:rPr>
                <w:rFonts w:ascii="Gungsuh" w:eastAsia="Gungsuh" w:hAnsi="Gungsuh" w:hint="eastAsia"/>
                <w:noProof/>
                <w:sz w:val="28"/>
                <w:szCs w:val="28"/>
                <w:vertAlign w:val="superscript"/>
              </w:rPr>
              <w:t>+</w:t>
            </w:r>
            <w:r w:rsidR="006331C5" w:rsidRPr="00256E97">
              <w:rPr>
                <w:rFonts w:hAnsi="標楷體" w:hint="eastAsia"/>
                <w:noProof/>
                <w:sz w:val="22"/>
                <w:szCs w:val="22"/>
              </w:rPr>
              <w:t>數位創新補助平台計畫</w:t>
            </w:r>
            <w:r w:rsidR="00DF3807" w:rsidRPr="00256E97">
              <w:rPr>
                <w:rFonts w:hAnsi="標楷體" w:hint="eastAsia"/>
                <w:noProof/>
                <w:sz w:val="22"/>
                <w:szCs w:val="22"/>
              </w:rPr>
              <w:t>，</w:t>
            </w:r>
            <w:r>
              <w:rPr>
                <w:rFonts w:hAnsi="標楷體" w:hint="eastAsia"/>
                <w:noProof/>
                <w:sz w:val="22"/>
                <w:szCs w:val="22"/>
              </w:rPr>
              <w:t>合約期程跨年度</w:t>
            </w:r>
            <w:r w:rsidR="006331C5" w:rsidRPr="00256E97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Pr="00256E97">
              <w:rPr>
                <w:rFonts w:hAnsi="標楷體" w:hint="eastAsia"/>
                <w:noProof/>
                <w:sz w:val="22"/>
                <w:szCs w:val="22"/>
              </w:rPr>
              <w:t>相關經費</w:t>
            </w:r>
            <w:r w:rsidR="006331C5" w:rsidRPr="00256E97">
              <w:rPr>
                <w:rFonts w:hAnsi="標楷體" w:hint="eastAsia"/>
                <w:noProof/>
                <w:sz w:val="22"/>
                <w:szCs w:val="22"/>
              </w:rPr>
              <w:t>須保留繼續執行。</w:t>
            </w:r>
          </w:p>
        </w:tc>
      </w:tr>
    </w:tbl>
    <w:p w14:paraId="3A0AF855" w14:textId="77777777" w:rsidR="00102F5E" w:rsidRDefault="00102F5E" w:rsidP="00102F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</w:t>
      </w:r>
      <w:proofErr w:type="gramStart"/>
      <w:r w:rsidRPr="00625D9C">
        <w:rPr>
          <w:rFonts w:hint="eastAsia"/>
        </w:rPr>
        <w:t>千萬</w:t>
      </w:r>
      <w:proofErr w:type="gramEnd"/>
      <w:r w:rsidRPr="00625D9C">
        <w:rPr>
          <w:rFonts w:hint="eastAsia"/>
        </w:rPr>
        <w:t>元以上者</w:t>
      </w:r>
      <w:r>
        <w:t>。</w:t>
      </w:r>
    </w:p>
    <w:p w14:paraId="51E5AF8B" w14:textId="77777777" w:rsidR="00102F5E" w:rsidRDefault="00102F5E" w:rsidP="00102F5E">
      <w:pPr>
        <w:pStyle w:val="aa"/>
      </w:pPr>
    </w:p>
    <w:p w14:paraId="738C3917" w14:textId="77777777" w:rsidR="00102F5E" w:rsidRPr="00AC566C" w:rsidRDefault="00102F5E" w:rsidP="00102F5E">
      <w:pPr>
        <w:pStyle w:val="aa"/>
      </w:pPr>
    </w:p>
    <w:p w14:paraId="4D5D76A2" w14:textId="77777777" w:rsidR="00102F5E" w:rsidRPr="006C335D" w:rsidRDefault="00102F5E" w:rsidP="00102F5E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102F5E" w:rsidRPr="0093340E" w14:paraId="661EBAF5" w14:textId="77777777" w:rsidTr="00054804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59D0836" w14:textId="77777777" w:rsidR="00102F5E" w:rsidRPr="005D0E30" w:rsidRDefault="00102F5E" w:rsidP="00054804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114</w:t>
            </w:r>
            <w:proofErr w:type="gramEnd"/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4450AD8C" w14:textId="77777777" w:rsidR="00102F5E" w:rsidRPr="0093340E" w:rsidRDefault="00102F5E" w:rsidP="00054804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02F5E" w:rsidRPr="00064EBE" w14:paraId="00B0888D" w14:textId="77777777" w:rsidTr="00054804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3F746CF" w14:textId="77777777" w:rsidR="00102F5E" w:rsidRPr="00A25A7D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4C12" w14:textId="77777777" w:rsidR="00102F5E" w:rsidRPr="00A25A7D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6EBFD" w14:textId="77777777" w:rsidR="00102F5E" w:rsidRPr="00A25A7D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80B26" w14:textId="77777777" w:rsidR="00102F5E" w:rsidRPr="00A25A7D" w:rsidRDefault="00102F5E" w:rsidP="00054804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02F5E" w:rsidRPr="00064EBE" w14:paraId="3E4F3FF5" w14:textId="77777777" w:rsidTr="00054804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F73313D" w14:textId="77777777" w:rsidR="00102F5E" w:rsidRPr="00A25A7D" w:rsidRDefault="00102F5E" w:rsidP="00054804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4A47D" w14:textId="77777777" w:rsidR="00102F5E" w:rsidRPr="00A25A7D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71EA5" w14:textId="77777777" w:rsidR="00102F5E" w:rsidRPr="00A25A7D" w:rsidRDefault="00102F5E" w:rsidP="00054804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F9030" w14:textId="77777777" w:rsidR="00102F5E" w:rsidRPr="00A25A7D" w:rsidRDefault="00102F5E" w:rsidP="0005480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CB38CE" w14:textId="77777777" w:rsidR="00102F5E" w:rsidRPr="00A25A7D" w:rsidRDefault="00102F5E" w:rsidP="00054804">
            <w:pPr>
              <w:pStyle w:val="4"/>
              <w:rPr>
                <w:sz w:val="22"/>
                <w:szCs w:val="22"/>
              </w:rPr>
            </w:pPr>
          </w:p>
        </w:tc>
      </w:tr>
      <w:tr w:rsidR="00102F5E" w:rsidRPr="00492E8C" w14:paraId="5E00A9AF" w14:textId="77777777" w:rsidTr="00054804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01555D12" w14:textId="77777777" w:rsidR="00102F5E" w:rsidRPr="00492E8C" w:rsidRDefault="00102F5E" w:rsidP="00054804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92E8C">
              <w:rPr>
                <w:rFonts w:hAnsi="標楷體" w:hint="eastAsia"/>
                <w:b/>
                <w:noProof/>
                <w:sz w:val="22"/>
                <w:szCs w:val="22"/>
              </w:rPr>
              <w:t>數位發展部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E01E75" w14:textId="77777777" w:rsidR="00102F5E" w:rsidRPr="00492E8C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AFD3AB5" w14:textId="77777777" w:rsidR="00102F5E" w:rsidRPr="00492E8C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C20CA4" w14:textId="77777777" w:rsidR="00102F5E" w:rsidRPr="00492E8C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26BD614" w14:textId="77777777" w:rsidR="00102F5E" w:rsidRPr="00492E8C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02F5E" w:rsidRPr="00492E8C" w14:paraId="15C8E031" w14:textId="77777777" w:rsidTr="00054804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5A7A9868" w14:textId="77777777" w:rsidR="00102F5E" w:rsidRPr="00492E8C" w:rsidRDefault="00102F5E" w:rsidP="00054804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92E8C">
              <w:rPr>
                <w:rFonts w:hAnsi="標楷體" w:hint="eastAsia"/>
                <w:noProof/>
                <w:sz w:val="22"/>
                <w:szCs w:val="22"/>
              </w:rPr>
              <w:t>建立全民數位韌性，連結民主網絡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35B4F6" w14:textId="695E08C9" w:rsidR="00102F5E" w:rsidRPr="00492E8C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492E8C">
              <w:rPr>
                <w:rFonts w:hAnsi="細明體"/>
                <w:noProof/>
                <w:sz w:val="22"/>
                <w:szCs w:val="22"/>
              </w:rPr>
              <w:t>954,242,000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6BF96A" w14:textId="5783E5F4" w:rsidR="00102F5E" w:rsidRPr="00492E8C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492E8C">
              <w:rPr>
                <w:rFonts w:hAnsi="細明體"/>
                <w:noProof/>
                <w:sz w:val="22"/>
                <w:szCs w:val="22"/>
              </w:rPr>
              <w:t>53,370,452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4C2C42" w14:textId="77777777" w:rsidR="00102F5E" w:rsidRPr="00492E8C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492E8C">
              <w:rPr>
                <w:rFonts w:hAnsi="細明體"/>
                <w:noProof/>
                <w:sz w:val="22"/>
                <w:szCs w:val="22"/>
              </w:rPr>
              <w:t>5.59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54A7DCD" w14:textId="77777777" w:rsidR="00102F5E" w:rsidRPr="00492E8C" w:rsidRDefault="00102F5E" w:rsidP="00054804">
            <w:pPr>
              <w:pStyle w:val="4"/>
              <w:rPr>
                <w:rFonts w:hAnsi="標楷體"/>
                <w:sz w:val="22"/>
                <w:szCs w:val="22"/>
              </w:rPr>
            </w:pPr>
            <w:r w:rsidRPr="00492E8C">
              <w:rPr>
                <w:rFonts w:hAnsi="標楷體" w:hint="eastAsia"/>
                <w:noProof/>
                <w:sz w:val="22"/>
                <w:szCs w:val="22"/>
              </w:rPr>
              <w:t>按業務需要減少支付之賸餘。</w:t>
            </w:r>
          </w:p>
        </w:tc>
      </w:tr>
      <w:tr w:rsidR="00102F5E" w:rsidRPr="00492E8C" w14:paraId="17787ADC" w14:textId="77777777" w:rsidTr="00054804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564D7AEC" w14:textId="77777777" w:rsidR="00102F5E" w:rsidRPr="00492E8C" w:rsidRDefault="00102F5E" w:rsidP="00054804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92E8C">
              <w:rPr>
                <w:rFonts w:hAnsi="標楷體" w:hint="eastAsia"/>
                <w:b/>
                <w:noProof/>
                <w:sz w:val="22"/>
                <w:szCs w:val="22"/>
              </w:rPr>
              <w:t>資通安全署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5718F74" w14:textId="77777777" w:rsidR="00102F5E" w:rsidRPr="00492E8C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09943E3" w14:textId="77777777" w:rsidR="00102F5E" w:rsidRPr="00492E8C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CE20ED" w14:textId="77777777" w:rsidR="00102F5E" w:rsidRPr="00492E8C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28D1E630" w14:textId="77777777" w:rsidR="00102F5E" w:rsidRPr="00492E8C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02F5E" w:rsidRPr="00492E8C" w14:paraId="7620D156" w14:textId="77777777" w:rsidTr="00054804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040DFEFA" w14:textId="77777777" w:rsidR="00102F5E" w:rsidRPr="00492E8C" w:rsidRDefault="00102F5E" w:rsidP="00054804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92E8C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FB6103" w14:textId="7A19A0CC" w:rsidR="00102F5E" w:rsidRPr="00492E8C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492E8C">
              <w:rPr>
                <w:rFonts w:hAnsi="細明體"/>
                <w:noProof/>
                <w:sz w:val="22"/>
                <w:szCs w:val="22"/>
              </w:rPr>
              <w:t>243,768,000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C57FA9" w14:textId="443AA62C" w:rsidR="00102F5E" w:rsidRPr="00492E8C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492E8C">
              <w:rPr>
                <w:rFonts w:hAnsi="細明體"/>
                <w:noProof/>
                <w:sz w:val="22"/>
                <w:szCs w:val="22"/>
              </w:rPr>
              <w:t>44,257,253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BF72DA" w14:textId="77777777" w:rsidR="00102F5E" w:rsidRPr="00492E8C" w:rsidRDefault="00102F5E" w:rsidP="00054804">
            <w:pPr>
              <w:pStyle w:val="3"/>
              <w:rPr>
                <w:rFonts w:hAnsi="細明體"/>
                <w:sz w:val="22"/>
                <w:szCs w:val="22"/>
              </w:rPr>
            </w:pPr>
            <w:r w:rsidRPr="00492E8C">
              <w:rPr>
                <w:rFonts w:hAnsi="細明體"/>
                <w:noProof/>
                <w:sz w:val="22"/>
                <w:szCs w:val="22"/>
              </w:rPr>
              <w:t>18.16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BA5E3CC" w14:textId="77777777" w:rsidR="00102F5E" w:rsidRPr="00492E8C" w:rsidRDefault="00102F5E" w:rsidP="00054804">
            <w:pPr>
              <w:pStyle w:val="4"/>
              <w:rPr>
                <w:rFonts w:hAnsi="標楷體"/>
                <w:sz w:val="22"/>
                <w:szCs w:val="22"/>
              </w:rPr>
            </w:pPr>
            <w:r w:rsidRPr="00492E8C">
              <w:rPr>
                <w:rFonts w:hAnsi="標楷體" w:hint="eastAsia"/>
                <w:noProof/>
                <w:sz w:val="22"/>
                <w:szCs w:val="22"/>
              </w:rPr>
              <w:t>實際進用員額較少人事費結餘。</w:t>
            </w:r>
          </w:p>
        </w:tc>
      </w:tr>
      <w:tr w:rsidR="00102F5E" w:rsidRPr="00492E8C" w14:paraId="0442150D" w14:textId="77777777" w:rsidTr="00054804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640BD457" w14:textId="77777777" w:rsidR="00102F5E" w:rsidRPr="00492E8C" w:rsidRDefault="00102F5E" w:rsidP="00054804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92E8C">
              <w:rPr>
                <w:rFonts w:hAnsi="標楷體" w:hint="eastAsia"/>
                <w:b/>
                <w:noProof/>
                <w:sz w:val="22"/>
                <w:szCs w:val="22"/>
              </w:rPr>
              <w:t>數位產業署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DDF070" w14:textId="77777777" w:rsidR="00102F5E" w:rsidRPr="00492E8C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15DC291" w14:textId="77777777" w:rsidR="00102F5E" w:rsidRPr="00492E8C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FE1243" w14:textId="77777777" w:rsidR="00102F5E" w:rsidRPr="00492E8C" w:rsidRDefault="00102F5E" w:rsidP="0005480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20F6928" w14:textId="77777777" w:rsidR="00102F5E" w:rsidRPr="00492E8C" w:rsidRDefault="00102F5E" w:rsidP="0005480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331C5" w:rsidRPr="00492E8C" w14:paraId="7B667788" w14:textId="77777777" w:rsidTr="00054804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762E4E50" w14:textId="77777777" w:rsidR="006331C5" w:rsidRPr="00492E8C" w:rsidRDefault="006331C5" w:rsidP="006331C5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92E8C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7F54E9" w14:textId="1905CDC3" w:rsidR="006331C5" w:rsidRPr="00492E8C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492E8C">
              <w:rPr>
                <w:rFonts w:hAnsi="細明體"/>
                <w:noProof/>
                <w:sz w:val="22"/>
                <w:szCs w:val="22"/>
              </w:rPr>
              <w:t>268,349,000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4E9669B" w14:textId="0EB37B46" w:rsidR="006331C5" w:rsidRPr="00492E8C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492E8C">
              <w:rPr>
                <w:rFonts w:hAnsi="細明體"/>
                <w:noProof/>
                <w:sz w:val="22"/>
                <w:szCs w:val="22"/>
              </w:rPr>
              <w:t>33,875,892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121ABB" w14:textId="77777777" w:rsidR="006331C5" w:rsidRPr="00492E8C" w:rsidRDefault="006331C5" w:rsidP="006331C5">
            <w:pPr>
              <w:pStyle w:val="3"/>
              <w:rPr>
                <w:rFonts w:hAnsi="細明體"/>
                <w:sz w:val="22"/>
                <w:szCs w:val="22"/>
              </w:rPr>
            </w:pPr>
            <w:r w:rsidRPr="00492E8C">
              <w:rPr>
                <w:rFonts w:hAnsi="細明體"/>
                <w:noProof/>
                <w:sz w:val="22"/>
                <w:szCs w:val="22"/>
              </w:rPr>
              <w:t>12.62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6984A47" w14:textId="2B76D96C" w:rsidR="006331C5" w:rsidRPr="00492E8C" w:rsidRDefault="00256E97" w:rsidP="006331C5">
            <w:pPr>
              <w:pStyle w:val="4"/>
              <w:rPr>
                <w:rFonts w:hAnsi="標楷體"/>
                <w:sz w:val="22"/>
                <w:szCs w:val="22"/>
              </w:rPr>
            </w:pPr>
            <w:r w:rsidRPr="00492E8C">
              <w:rPr>
                <w:rFonts w:hAnsi="標楷體" w:hint="eastAsia"/>
                <w:noProof/>
                <w:sz w:val="22"/>
                <w:szCs w:val="22"/>
              </w:rPr>
              <w:t>實際進用員額較少人事費結餘。</w:t>
            </w:r>
          </w:p>
        </w:tc>
      </w:tr>
    </w:tbl>
    <w:p w14:paraId="25049245" w14:textId="77777777" w:rsidR="00102F5E" w:rsidRDefault="00102F5E" w:rsidP="00102F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B6C3044" w14:textId="77777777" w:rsidR="00102F5E" w:rsidRDefault="00102F5E" w:rsidP="00102F5E">
      <w:pPr>
        <w:pStyle w:val="aa"/>
      </w:pPr>
    </w:p>
    <w:p w14:paraId="40847A51" w14:textId="77777777" w:rsidR="00102F5E" w:rsidRDefault="00102F5E" w:rsidP="00102F5E"/>
    <w:p w14:paraId="3555588F" w14:textId="77777777" w:rsidR="00102F5E" w:rsidRPr="0093340E" w:rsidRDefault="00102F5E" w:rsidP="00102F5E"/>
    <w:sectPr w:rsidR="00102F5E" w:rsidRPr="0093340E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5747B" w14:textId="77777777" w:rsidR="00102F5E" w:rsidRDefault="00102F5E" w:rsidP="005F138F">
      <w:r>
        <w:separator/>
      </w:r>
    </w:p>
  </w:endnote>
  <w:endnote w:type="continuationSeparator" w:id="0">
    <w:p w14:paraId="297A0325" w14:textId="77777777" w:rsidR="00102F5E" w:rsidRDefault="00102F5E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94759" w14:textId="77777777" w:rsidR="00F9793F" w:rsidRDefault="00F979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B2BA3" w14:textId="009E168A" w:rsidR="00552AAA" w:rsidRPr="00F9793F" w:rsidRDefault="008A5A90">
    <w:pPr>
      <w:pStyle w:val="a5"/>
      <w:jc w:val="center"/>
    </w:pPr>
    <w:r w:rsidRPr="00F9793F">
      <w:rPr>
        <w:rFonts w:hint="eastAsia"/>
      </w:rPr>
      <w:t>16-20-</w:t>
    </w:r>
    <w:r w:rsidR="00552AAA" w:rsidRPr="00F9793F">
      <w:fldChar w:fldCharType="begin"/>
    </w:r>
    <w:r w:rsidR="00552AAA" w:rsidRPr="00F9793F">
      <w:instrText>PAGE   \* MERGEFORMAT</w:instrText>
    </w:r>
    <w:r w:rsidR="00552AAA" w:rsidRPr="00F9793F">
      <w:fldChar w:fldCharType="separate"/>
    </w:r>
    <w:r w:rsidR="00552AAA" w:rsidRPr="00F9793F">
      <w:rPr>
        <w:noProof/>
        <w:lang w:val="zh-TW"/>
      </w:rPr>
      <w:t>1</w:t>
    </w:r>
    <w:r w:rsidR="00552AAA" w:rsidRPr="00F9793F">
      <w:fldChar w:fldCharType="end"/>
    </w:r>
  </w:p>
  <w:p w14:paraId="1DB5CE87" w14:textId="77777777" w:rsidR="00552AAA" w:rsidRPr="00F9793F" w:rsidRDefault="00552A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3A6D" w14:textId="77777777" w:rsidR="00F9793F" w:rsidRDefault="00F979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4772B" w14:textId="77777777" w:rsidR="00102F5E" w:rsidRDefault="00102F5E" w:rsidP="005F138F">
      <w:r>
        <w:separator/>
      </w:r>
    </w:p>
  </w:footnote>
  <w:footnote w:type="continuationSeparator" w:id="0">
    <w:p w14:paraId="30D12A75" w14:textId="77777777" w:rsidR="00102F5E" w:rsidRDefault="00102F5E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F96A" w14:textId="77777777" w:rsidR="00F9793F" w:rsidRDefault="00F979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1889" w14:textId="77777777" w:rsidR="00F9793F" w:rsidRDefault="00F9793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99BA6" w14:textId="77777777" w:rsidR="00F9793F" w:rsidRDefault="00F979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F5E"/>
    <w:rsid w:val="000C1183"/>
    <w:rsid w:val="00102F5E"/>
    <w:rsid w:val="001A6F69"/>
    <w:rsid w:val="001D2099"/>
    <w:rsid w:val="00240C83"/>
    <w:rsid w:val="00256E97"/>
    <w:rsid w:val="0026573E"/>
    <w:rsid w:val="00267C44"/>
    <w:rsid w:val="002C0AB3"/>
    <w:rsid w:val="002D5CCD"/>
    <w:rsid w:val="00402AAD"/>
    <w:rsid w:val="00552AAA"/>
    <w:rsid w:val="00566294"/>
    <w:rsid w:val="005F138F"/>
    <w:rsid w:val="006331C5"/>
    <w:rsid w:val="00635640"/>
    <w:rsid w:val="006714D6"/>
    <w:rsid w:val="00680591"/>
    <w:rsid w:val="006E2182"/>
    <w:rsid w:val="00761C7F"/>
    <w:rsid w:val="00767633"/>
    <w:rsid w:val="007E2EB3"/>
    <w:rsid w:val="008A5A90"/>
    <w:rsid w:val="008B4E5E"/>
    <w:rsid w:val="008D5BB2"/>
    <w:rsid w:val="0090685B"/>
    <w:rsid w:val="009A0F1E"/>
    <w:rsid w:val="009B4B65"/>
    <w:rsid w:val="009C42C5"/>
    <w:rsid w:val="00A27DD2"/>
    <w:rsid w:val="00A343F8"/>
    <w:rsid w:val="00A70D8E"/>
    <w:rsid w:val="00AE2FFA"/>
    <w:rsid w:val="00B14B16"/>
    <w:rsid w:val="00B55A84"/>
    <w:rsid w:val="00BA0A16"/>
    <w:rsid w:val="00BB5B89"/>
    <w:rsid w:val="00BF2E66"/>
    <w:rsid w:val="00C3041B"/>
    <w:rsid w:val="00C36CF7"/>
    <w:rsid w:val="00C7613E"/>
    <w:rsid w:val="00D30FE3"/>
    <w:rsid w:val="00D40B5F"/>
    <w:rsid w:val="00D76056"/>
    <w:rsid w:val="00D7637F"/>
    <w:rsid w:val="00DB324C"/>
    <w:rsid w:val="00DE0D5E"/>
    <w:rsid w:val="00DF3807"/>
    <w:rsid w:val="00E13F71"/>
    <w:rsid w:val="00E34D36"/>
    <w:rsid w:val="00E35F55"/>
    <w:rsid w:val="00E659D6"/>
    <w:rsid w:val="00E87430"/>
    <w:rsid w:val="00EE534F"/>
    <w:rsid w:val="00EE74AE"/>
    <w:rsid w:val="00EF2E38"/>
    <w:rsid w:val="00F15328"/>
    <w:rsid w:val="00F67314"/>
    <w:rsid w:val="00F9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8DC9844"/>
  <w15:chartTrackingRefBased/>
  <w15:docId w15:val="{3CC187FE-F70B-48F3-8E23-D5EAD188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102F5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02F5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02F5E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102F5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102F5E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102F5E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102F5E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102F5E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102F5E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NvLfq6BV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NvLfq6BV歲入機關別決算審定明細表A3_1</Template>
  <TotalTime>222</TotalTime>
  <Pages>5</Pages>
  <Words>2401</Words>
  <Characters>3883</Characters>
  <Application>Microsoft Office Word</Application>
  <DocSecurity>0</DocSecurity>
  <Lines>32</Lines>
  <Paragraphs>12</Paragraphs>
  <ScaleCrop>false</ScaleCrop>
  <Company>N.A.O.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古蕙瑀</dc:creator>
  <cp:keywords/>
  <dc:description/>
  <cp:lastModifiedBy>張宥淇</cp:lastModifiedBy>
  <cp:revision>20</cp:revision>
  <cp:lastPrinted>2026-06-08T09:26:00Z</cp:lastPrinted>
  <dcterms:created xsi:type="dcterms:W3CDTF">2026-05-28T06:03:00Z</dcterms:created>
  <dcterms:modified xsi:type="dcterms:W3CDTF">2026-06-26T06:18:00Z</dcterms:modified>
</cp:coreProperties>
</file>