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C890" w14:textId="28FB0F65" w:rsidR="00862474" w:rsidRPr="002069FF" w:rsidRDefault="00862474" w:rsidP="00862474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環境部主管</w:t>
      </w:r>
    </w:p>
    <w:p w14:paraId="32173001" w14:textId="77777777" w:rsidR="00862474" w:rsidRDefault="00862474" w:rsidP="00862474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3E995B39" w14:textId="77777777" w:rsidR="00862474" w:rsidRDefault="00862474" w:rsidP="00862474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862474" w14:paraId="3E3953D7" w14:textId="77777777" w:rsidTr="004839F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70C7" w14:textId="77777777" w:rsidR="00862474" w:rsidRPr="002069FF" w:rsidRDefault="00862474" w:rsidP="004839FA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61EC3851" w14:textId="77777777" w:rsidR="00862474" w:rsidRPr="00A27DD2" w:rsidRDefault="00862474" w:rsidP="004839FA">
            <w:pPr>
              <w:jc w:val="distribute"/>
              <w:rPr>
                <w:sz w:val="24"/>
                <w:szCs w:val="24"/>
              </w:rPr>
            </w:pPr>
          </w:p>
        </w:tc>
      </w:tr>
      <w:tr w:rsidR="00862474" w14:paraId="474DD757" w14:textId="77777777" w:rsidTr="004839F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385245D5" w14:textId="77777777" w:rsidR="00862474" w:rsidRPr="00A27DD2" w:rsidRDefault="00862474" w:rsidP="004839FA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862474" w14:paraId="0EE5FDA1" w14:textId="77777777" w:rsidTr="004839FA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104B1214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2B014B34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6BAEDDBC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2E7D58F4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19CA5299" w14:textId="77777777" w:rsidR="00862474" w:rsidRPr="00A27DD2" w:rsidRDefault="00862474" w:rsidP="004839F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01CF75C7" w14:textId="77777777" w:rsidR="00862474" w:rsidRPr="00A27DD2" w:rsidRDefault="00862474" w:rsidP="004839FA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862474" w14:paraId="4AC71211" w14:textId="77777777" w:rsidTr="004839FA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283FD505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3DBEEE5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7688503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1FC371F3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27F7310D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512174EC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0B8F5A3A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15852A68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30B88843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325039D3" w14:textId="77777777" w:rsidR="00862474" w:rsidRPr="00A27DD2" w:rsidRDefault="00862474" w:rsidP="004839F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62474" w:rsidRPr="0086391A" w14:paraId="34A31E7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520CFBC7" w14:textId="77777777" w:rsidR="00862474" w:rsidRPr="0086391A" w:rsidRDefault="00862474" w:rsidP="004839F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23E6D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141,522,000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AE4DA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121,712,715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50A3B84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499F2E5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082104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121,712,715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E790E4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1AE26A9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121,712,715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0E0533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- 19,809,285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EA4D45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- 14.00</w:t>
            </w:r>
          </w:p>
        </w:tc>
      </w:tr>
      <w:tr w:rsidR="00862474" w:rsidRPr="0086391A" w14:paraId="1ABE108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70D3AEBD" w14:textId="77777777" w:rsidR="00862474" w:rsidRPr="0086391A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E372C3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61,345,000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65E1C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33,027,274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A4525A6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9C2241B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EFC844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33,027,274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E2DC34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268856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33,027,274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493617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- 28,317,726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CEAF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- 46.16</w:t>
            </w:r>
          </w:p>
        </w:tc>
      </w:tr>
      <w:tr w:rsidR="00862474" w14:paraId="6CA8DAAB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088D7B0B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B6009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9,002,000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420934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1,847,102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3681A5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BC808A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192B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1,847,102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6737F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1DC1BA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1,847,102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1DFD2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- 7,154,898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84D9E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- 79.48</w:t>
            </w:r>
          </w:p>
        </w:tc>
      </w:tr>
      <w:tr w:rsidR="00862474" w14:paraId="31EE3585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24D9CB48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58580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42,908,000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36F531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28,602,424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169260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9E5A4F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F6E60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28,602,424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E2B6B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7894C9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28,602,424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4C5E8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- 14,305,576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D42077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- 33.34</w:t>
            </w:r>
          </w:p>
        </w:tc>
      </w:tr>
      <w:tr w:rsidR="00862474" w14:paraId="46EB6A0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1A880350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F3DF4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807,000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CA01D0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155,253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CB439A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14217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53D63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155,253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4E316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5C94CE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155,253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98EF2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- 651,747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1B507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- 80.76</w:t>
            </w:r>
          </w:p>
        </w:tc>
      </w:tr>
      <w:tr w:rsidR="00862474" w14:paraId="553B04F5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0508017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4EC68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8,628,000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21F5AA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2,422,495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9DA5A7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CC792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51317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2,422,495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E3DA6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3E8D63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2,422,495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C3055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- 6,205,505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B1273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- 71.92</w:t>
            </w:r>
          </w:p>
        </w:tc>
      </w:tr>
      <w:tr w:rsidR="00862474" w:rsidRPr="0086391A" w14:paraId="0837969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43A14E0" w14:textId="77777777" w:rsidR="00862474" w:rsidRPr="0086391A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氣候變遷署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3FC877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FA571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803,715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EEB1F36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D193403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ECFEF4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803,715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FDA265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4BC8AB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803,715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5E290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570,715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57DFF5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244.94</w:t>
            </w:r>
          </w:p>
        </w:tc>
      </w:tr>
      <w:tr w:rsidR="00862474" w14:paraId="1E74BA50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799F25B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F3676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233,000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D37652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800,703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E6F0AB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4FA1F8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97BE0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800,703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62F44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14235C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800,703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1652B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567,703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70D3A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243.65</w:t>
            </w:r>
          </w:p>
        </w:tc>
      </w:tr>
      <w:tr w:rsidR="00862474" w14:paraId="26DECDD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7F1C4036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D85DD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3DAB0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3,012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F3981F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C3B5CC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6266A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3,012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07F48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3D725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57E7B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604FB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62474" w:rsidRPr="0086391A" w14:paraId="5BAD55E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4C8C5B78" w14:textId="77777777" w:rsidR="00862474" w:rsidRPr="0086391A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資源循環署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9DEFAC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007499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3,045,116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185E6A1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8ED682F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C2A7AC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3,045,116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A727BC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AC1E40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3,045,116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117DFA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2,490,116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1ABC0F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448.67</w:t>
            </w:r>
          </w:p>
        </w:tc>
      </w:tr>
      <w:tr w:rsidR="00862474" w14:paraId="53C0F70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23C65412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93EA6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365,000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93CC7A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1,354,000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184F7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BAD7EB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E22CD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1,354,000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DDD93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DE3E36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1,354,000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97FC5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989,000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B8CDE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270.96</w:t>
            </w:r>
          </w:p>
        </w:tc>
      </w:tr>
      <w:tr w:rsidR="00862474" w14:paraId="250FEE1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2CD0CF82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B58883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190,000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430513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50,350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2266A9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6D30D27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AC47C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50,350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4B113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DF1B2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209FC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- 139,650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9E402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- 73.50</w:t>
            </w:r>
          </w:p>
        </w:tc>
      </w:tr>
      <w:tr w:rsidR="00862474" w14:paraId="737E2765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6F2E8F32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38680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AA523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1,640,766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89E011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09C8CE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D525B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1,640,766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14F47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F32CE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1,640,766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0F8D3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1,640,766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A8457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62474" w:rsidRPr="0086391A" w14:paraId="43CD60F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49BA31DF" w14:textId="77777777" w:rsidR="00862474" w:rsidRPr="0086391A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化學物質管理署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180C4F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39,090,000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9CF370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29,231,582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033E721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236B5DA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EB565E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29,231,582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5D3CC0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F05B1B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29,231,582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E3EDFC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- 9,858,418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2D817D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- 25.22</w:t>
            </w:r>
          </w:p>
        </w:tc>
      </w:tr>
      <w:tr w:rsidR="00862474" w14:paraId="46C52840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390CDC43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6AC09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296,000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6B6148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2,019,412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97FEDB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BD0125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5BC98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2,019,412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4E1B0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709C9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2,019,412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34F32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1,723,412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61CB6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582.23</w:t>
            </w:r>
          </w:p>
        </w:tc>
      </w:tr>
      <w:tr w:rsidR="00862474" w14:paraId="78832D5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14A6066E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51620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38,606,000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29BB79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27,189,050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509D52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542AB2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ACF8A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27,189,050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CBA6F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D1F19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27,189,050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2E9BE7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- 11,416,950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1FC987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- 29.57</w:t>
            </w:r>
          </w:p>
        </w:tc>
      </w:tr>
      <w:tr w:rsidR="00862474" w14:paraId="2DC3800B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5B702326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01450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C28179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8,810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7EDEE1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DD3370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F3D9F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FED12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5AB4E0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DDB34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34202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46.83</w:t>
            </w:r>
          </w:p>
        </w:tc>
      </w:tr>
      <w:tr w:rsidR="00862474" w14:paraId="4229E432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4013FF16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2DC7B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182,000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5346FE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14,310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D748C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00EDCB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36592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14,310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06427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30DC9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14,310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8C903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- 167,690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862AE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- 92.14</w:t>
            </w:r>
          </w:p>
        </w:tc>
      </w:tr>
      <w:tr w:rsidR="00862474" w:rsidRPr="0086391A" w14:paraId="732D400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5C243631" w14:textId="77777777" w:rsidR="00862474" w:rsidRPr="0086391A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環境管理署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3FE27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9,905,000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DF17CA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35,169,201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6A07B45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5A5EC9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716319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35,169,201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F3898E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F0CD67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35,169,201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04A078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25,264,201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8CC9F9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255.07</w:t>
            </w:r>
          </w:p>
        </w:tc>
      </w:tr>
      <w:tr w:rsidR="00862474" w14:paraId="1EB6EBF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29FD4B71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44093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7,000,000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23452C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25,237,302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A2184E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2F526B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DAA07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25,237,302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B4B676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6CA904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25,237,302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0E6EB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18,237,302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BABB7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260.53</w:t>
            </w:r>
          </w:p>
        </w:tc>
      </w:tr>
      <w:tr w:rsidR="00862474" w14:paraId="6C61FBA6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6A8863B6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66214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1834D5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5AF8927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A2D525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BDB8A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6132E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FEAEB7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8E1E5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DECCC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62474" w14:paraId="33A7D7EA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060012F5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E3FA0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920,000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FB9ACA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2,459,932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6DEC5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211490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2AA56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2,459,932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18F5F3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A063A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2,459,932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1D2CC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1,539,932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4CBAD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167.38</w:t>
            </w:r>
          </w:p>
        </w:tc>
      </w:tr>
      <w:tr w:rsidR="00862474" w14:paraId="16DF11EB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49130CBD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DC9B9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1,985,000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4A6731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7,471,909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D65B39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1A6A9C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CB100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7,471,909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33B2B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85CEBB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7,471,909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CB5093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5,486,909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DEFEB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276.42</w:t>
            </w:r>
          </w:p>
        </w:tc>
      </w:tr>
      <w:tr w:rsidR="00862474" w:rsidRPr="0086391A" w14:paraId="2AD35BB3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06BF30E0" w14:textId="77777777" w:rsidR="00862474" w:rsidRPr="0086391A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391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國家環境研究院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C2C64E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30,394,000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3EA2BD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20,435,827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3F5DEA3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A6AF2F9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F8198B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20,435,827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F8B03A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28D8CE5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20,435,827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62EF5B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- 9,958,173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53872" w14:textId="77777777" w:rsidR="00862474" w:rsidRPr="0086391A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391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- 32.76</w:t>
            </w:r>
          </w:p>
        </w:tc>
      </w:tr>
      <w:tr w:rsidR="00862474" w14:paraId="4347CB9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0971BB1F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24469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6,000,000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B5D145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3,062,285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F2A34F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13F772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AC9B68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3,062,285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76B4F53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CF028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3,062,285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A1246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- 2,937,715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FD5236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- 48.96</w:t>
            </w:r>
          </w:p>
        </w:tc>
      </w:tr>
      <w:tr w:rsidR="00862474" w14:paraId="79A3D5E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34594D5F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FA0B3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19,651,000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8DA87A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13,356,090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C854C8E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0D69D5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5F87A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13,356,090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E2B74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9CFFF3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13,356,090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13BDC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- 6,294,910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6382F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- 32.03</w:t>
            </w:r>
          </w:p>
        </w:tc>
      </w:tr>
      <w:tr w:rsidR="00862474" w14:paraId="14DED502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1D52FF14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10603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1,223,000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489997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1,327,569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3390DC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ED134B2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DF887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1,327,569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8374CF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24DD6D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1,327,569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4F693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104,569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84AC9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8.55</w:t>
            </w:r>
          </w:p>
        </w:tc>
      </w:tr>
      <w:tr w:rsidR="00862474" w14:paraId="2B8D776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439E7CC7" w14:textId="77777777" w:rsidR="00862474" w:rsidRPr="00A27DD2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25A9F9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3,520,000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F67A77" w14:textId="77777777" w:rsidR="00862474" w:rsidRPr="00A27DD2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2,689,883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FC50C3C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5732DF1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B64FB8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2,689,883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1CFF2A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75C660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2,689,883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481BBB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- 830,117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5C9A04" w14:textId="77777777" w:rsidR="00862474" w:rsidRPr="00A27DD2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- 23.58</w:t>
            </w:r>
          </w:p>
        </w:tc>
      </w:tr>
    </w:tbl>
    <w:p w14:paraId="5B481A52" w14:textId="77777777" w:rsidR="00862474" w:rsidRPr="00252B93" w:rsidRDefault="00862474" w:rsidP="00984230">
      <w:pPr>
        <w:pStyle w:val="10"/>
        <w:spacing w:line="14" w:lineRule="exact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862474" w14:paraId="6C0F517B" w14:textId="77777777" w:rsidTr="004839FA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826B253" w14:textId="77777777" w:rsidR="00862474" w:rsidRPr="00706545" w:rsidRDefault="00862474" w:rsidP="004839FA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7F9401A0" w14:textId="77777777" w:rsidR="00862474" w:rsidRPr="006D07D9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862474" w14:paraId="3393BE4D" w14:textId="77777777" w:rsidTr="004839FA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22B5CD5A" w14:textId="77777777" w:rsidR="00862474" w:rsidRPr="006D07D9" w:rsidRDefault="00862474" w:rsidP="004839FA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862474" w14:paraId="3769F91A" w14:textId="77777777" w:rsidTr="004839FA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45F86A30" w14:textId="77777777" w:rsidR="00862474" w:rsidRPr="006D07D9" w:rsidRDefault="00862474" w:rsidP="004839F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660E8196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558E42A3" w14:textId="77777777" w:rsidR="00862474" w:rsidRPr="006D07D9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4D9F5DAD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75D9965A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862474" w14:paraId="1B131381" w14:textId="77777777" w:rsidTr="004839FA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77861E67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6F494BF4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9F3B744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45CA8DA2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06A86934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05D8B235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65394536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61211E07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4E89E495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862474" w14:paraId="2E4E7876" w14:textId="77777777" w:rsidTr="004839FA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45DFFA81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C99FB02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7A3F54E3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6AA88E82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5F700FC7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691A3D7A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2EB558A6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7E169E49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4C34962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2E31FFA" w14:textId="77777777" w:rsidR="00862474" w:rsidRPr="006D07D9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62474" w:rsidRPr="00B77A80" w14:paraId="6FE6179B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3701B04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C91B41" w14:textId="77777777" w:rsidR="00862474" w:rsidRPr="00B77A80" w:rsidRDefault="00862474" w:rsidP="004839FA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276C4D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17,210,131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77277BA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D67E56D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5D94BAE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393E2E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412,961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13611A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3,592,650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80D59F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13,204,520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9010EC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76.73</w:t>
            </w:r>
          </w:p>
        </w:tc>
      </w:tr>
      <w:tr w:rsidR="00862474" w:rsidRPr="00B77A80" w14:paraId="5BD6BEE5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9248865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918AE5" w14:textId="77777777" w:rsidR="00862474" w:rsidRPr="00B77A80" w:rsidRDefault="00862474" w:rsidP="004839F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8A44DE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883,161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680ABAD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146DA12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628D6A7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BFB703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412,961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DCA8C3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434,600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42FCEF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35,600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EE2A39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4.03</w:t>
            </w:r>
          </w:p>
        </w:tc>
      </w:tr>
      <w:tr w:rsidR="00862474" w:rsidRPr="00B77A80" w14:paraId="441605B3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8665080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2B1B42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C1AE3B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853,161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4605EC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5DE535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32EFE1D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D792E7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412,961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2B5EC5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404,600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DF5D8B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35,600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147D42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4.17</w:t>
            </w:r>
          </w:p>
        </w:tc>
      </w:tr>
      <w:tr w:rsidR="00862474" w:rsidRPr="00B77A80" w14:paraId="09CA828F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BE56AC4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3D974D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E2445C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76539AA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1620A19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92A24AA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CD87D0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E032B8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0695DB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AFEAAB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77A80" w14:paraId="6A6893D3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8FF52A9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12E567" w14:textId="77777777" w:rsidR="00862474" w:rsidRPr="00B77A80" w:rsidRDefault="00862474" w:rsidP="004839F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資源循環署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F76940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11,826,920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78D8501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345F84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34110DC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30B3D1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6F4858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3735A2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11,826,920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13D48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862474" w:rsidRPr="00B77A80" w14:paraId="106DF981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8FBE6FC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2D94085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8CE22A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CD59C6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6F9DCB8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A9545E1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A683B6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178EB8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CB0C20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CF4F4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862474" w:rsidRPr="00B77A80" w14:paraId="2C753782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6097A91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4AFE911" w14:textId="77777777" w:rsidR="00862474" w:rsidRPr="00B77A80" w:rsidRDefault="00862474" w:rsidP="004839F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環境管理署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8CE33A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4,500,050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F60ECD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A28312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D8B3703" w14:textId="77777777" w:rsidR="00862474" w:rsidRPr="00B77A80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CA3008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A15063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3,158,050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295C99F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1,342,000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64AE08" w14:textId="77777777" w:rsidR="00862474" w:rsidRPr="00B77A80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77A80">
              <w:rPr>
                <w:rFonts w:hAnsi="細明體"/>
                <w:b/>
                <w:noProof/>
                <w:sz w:val="22"/>
                <w:szCs w:val="22"/>
              </w:rPr>
              <w:t>29.82</w:t>
            </w:r>
          </w:p>
        </w:tc>
      </w:tr>
      <w:tr w:rsidR="00862474" w:rsidRPr="00B77A80" w14:paraId="65309070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7DF3E76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6BEC3D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52C2EA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508,500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0C7448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D5CFDE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C9425BC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78459C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1340DF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105,000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AC84A0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403,500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8D142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79.35</w:t>
            </w:r>
          </w:p>
        </w:tc>
      </w:tr>
      <w:tr w:rsidR="00862474" w:rsidRPr="00B77A80" w14:paraId="0C2E26E2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3221320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445E76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E8924E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F41B872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74D956C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66A504A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96EA9E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B39107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CFAD62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3B5B65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862474" w:rsidRPr="00B77A80" w14:paraId="622E69F3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19662DF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5BFCBF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FC0F45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682,550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0E2826B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CB1E6C4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FEEA0E8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9FB000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2FA550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51,550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E5BDD3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631,000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B01BFC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92.45</w:t>
            </w:r>
          </w:p>
        </w:tc>
      </w:tr>
      <w:tr w:rsidR="00862474" w:rsidRPr="00B77A80" w14:paraId="30849191" w14:textId="77777777" w:rsidTr="004839F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9A377E1" w14:textId="77777777" w:rsidR="00862474" w:rsidRPr="00B77A80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7A80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F3ABC17" w14:textId="77777777" w:rsidR="00862474" w:rsidRPr="00B77A80" w:rsidRDefault="00862474" w:rsidP="004839F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77A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4EB7E5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3,159,000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5F17147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93AD9F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E789E22" w14:textId="77777777" w:rsidR="00862474" w:rsidRPr="00B77A80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77A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572B15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1CAF53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3,001,500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7EF62A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157,500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B6A27E" w14:textId="77777777" w:rsidR="00862474" w:rsidRPr="00B77A80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77A80">
              <w:rPr>
                <w:rFonts w:hAnsi="細明體"/>
                <w:noProof/>
                <w:sz w:val="22"/>
                <w:szCs w:val="22"/>
              </w:rPr>
              <w:t>4.99</w:t>
            </w:r>
          </w:p>
        </w:tc>
      </w:tr>
    </w:tbl>
    <w:p w14:paraId="68D140B0" w14:textId="77777777" w:rsidR="00862474" w:rsidRDefault="00862474" w:rsidP="00862474">
      <w:pPr>
        <w:rPr>
          <w:rFonts w:cs="新細明體"/>
          <w:b/>
          <w:bCs/>
          <w:sz w:val="32"/>
          <w:szCs w:val="28"/>
        </w:rPr>
      </w:pPr>
    </w:p>
    <w:p w14:paraId="38B17A84" w14:textId="77777777" w:rsidR="00862474" w:rsidRPr="00AA056F" w:rsidRDefault="00862474" w:rsidP="00862474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862474" w14:paraId="3C4DF5B6" w14:textId="77777777" w:rsidTr="004839F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EA94" w14:textId="77777777" w:rsidR="00862474" w:rsidRDefault="00862474" w:rsidP="004839FA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114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5CF4F453" w14:textId="77777777" w:rsidR="00862474" w:rsidRDefault="00862474" w:rsidP="004839FA">
            <w:pPr>
              <w:jc w:val="distribute"/>
              <w:rPr>
                <w:spacing w:val="-16"/>
                <w:sz w:val="20"/>
              </w:rPr>
            </w:pPr>
          </w:p>
        </w:tc>
      </w:tr>
      <w:tr w:rsidR="00862474" w14:paraId="1C8F8A0B" w14:textId="77777777" w:rsidTr="004839F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15D80DA1" w14:textId="77777777" w:rsidR="00862474" w:rsidRPr="00AA056F" w:rsidRDefault="00862474" w:rsidP="004839FA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862474" w14:paraId="1C9FEEDF" w14:textId="77777777" w:rsidTr="004839FA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49AF9672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702B7412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4E10BC84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731CF608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39178831" w14:textId="77777777" w:rsidR="00862474" w:rsidRPr="00AA056F" w:rsidRDefault="00862474" w:rsidP="004839F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56D0A03C" w14:textId="77777777" w:rsidR="00862474" w:rsidRPr="00AA056F" w:rsidRDefault="00862474" w:rsidP="004839FA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862474" w14:paraId="0443A116" w14:textId="77777777" w:rsidTr="004839FA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3E9BA905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74AFEDA5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1C3CC210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61EDA1AC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746036B9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2A203EFC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321D130D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2070BAD5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1FBC4071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1400F855" w14:textId="77777777" w:rsidR="00862474" w:rsidRPr="00AA056F" w:rsidRDefault="00862474" w:rsidP="004839F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62474" w:rsidRPr="003D5DDF" w14:paraId="35584C6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3187720E" w14:textId="77777777" w:rsidR="00862474" w:rsidRPr="003D5DDF" w:rsidRDefault="00862474" w:rsidP="004839F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2F4B3E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8,181,823,000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66604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7,839,672,310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88DDC3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B04461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3BFC1A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6,290,842,771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435A80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1,548,829,539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F38716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7,839,672,310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9245BC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- 342,150,690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8A291F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- 4.18</w:t>
            </w:r>
          </w:p>
        </w:tc>
      </w:tr>
      <w:tr w:rsidR="00862474" w:rsidRPr="003D5DDF" w14:paraId="1CEF606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1778B3FD" w14:textId="77777777" w:rsidR="00862474" w:rsidRPr="003D5DDF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9DA1D8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1,551,641,000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568009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1,475,963,219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7AA553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2522A3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EAEBDF9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1,076,985,408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BAF5E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398,977,811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78E09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1,475,963,219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4D88E8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- 75,677,781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89E3A7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- 4.88</w:t>
            </w:r>
          </w:p>
        </w:tc>
      </w:tr>
      <w:tr w:rsidR="00862474" w14:paraId="3E5DD22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2652F883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1474E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129,776,000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D6C945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124,353,690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F42AB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188A3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B7B865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105,198,048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DCF1E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19,155,642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39C76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124,353,690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A4482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- 5,422,310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71232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- 4.18</w:t>
            </w:r>
          </w:p>
        </w:tc>
      </w:tr>
      <w:tr w:rsidR="00862474" w14:paraId="01E60CF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3054E7E2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50934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511,724,000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2F0440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458,671,600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C2F5F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6237E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D08785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448,692,914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FD2AA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9,978,686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5AE18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458,671,600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89BD4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- 53,052,400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2DFA3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- 10.37</w:t>
            </w:r>
          </w:p>
        </w:tc>
      </w:tr>
      <w:tr w:rsidR="00862474" w14:paraId="1A59D7B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718D3866" w14:textId="77777777" w:rsidR="00862474" w:rsidRPr="00984230" w:rsidRDefault="00862474" w:rsidP="004839FA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84230">
              <w:rPr>
                <w:rFonts w:hAnsi="標楷體" w:hint="eastAsia"/>
                <w:noProof/>
                <w:spacing w:val="-12"/>
                <w:sz w:val="22"/>
                <w:szCs w:val="22"/>
              </w:rPr>
              <w:t>綜合企劃及管制考核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B98FE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81,698,000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D167A7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76,336,342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82655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773F4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4C3843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57,542,564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B45B1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18,793,778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117803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76,336,342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9E5EF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- 5,361,658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AD671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- 6.56</w:t>
            </w:r>
          </w:p>
        </w:tc>
      </w:tr>
      <w:tr w:rsidR="00862474" w14:paraId="1E3FE46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03B678CE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空氣品質保護及噪音管制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45361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253,580,000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385C6F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248,888,235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3EC68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52BEF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761EF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161,293,332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8DE96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87,594,903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3F025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248,888,235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4862E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- 4,691,765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06CF0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- 1.85</w:t>
            </w:r>
          </w:p>
        </w:tc>
      </w:tr>
      <w:tr w:rsidR="00862474" w14:paraId="0D44C344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14292B9E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水質保護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7AFFB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464,658,000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B1464F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461,900,338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E2FFF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829A9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A70A5D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205,783,756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96D19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256,116,582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AF2905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461,900,338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972D1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- 2,757,662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A962E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- 0.59</w:t>
            </w:r>
          </w:p>
        </w:tc>
      </w:tr>
      <w:tr w:rsidR="00862474" w14:paraId="0A87517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2203BEC7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環境監測資訊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BA9F2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106,205,000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7954BF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105,813,014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B4DD3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9802F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2B6922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98,474,794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12971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7,338,220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13B704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105,813,014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4E1CB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- 391,986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B193F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- 0.37</w:t>
            </w:r>
          </w:p>
        </w:tc>
      </w:tr>
      <w:tr w:rsidR="00862474" w14:paraId="5F7ABA20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044DF690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F8B71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4,000,000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950A2F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B4673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E8A76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C6A44D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E0286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7ABCA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4263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5AD3C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862474" w:rsidRPr="003D5DDF" w14:paraId="0A9BD2D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0243591C" w14:textId="77777777" w:rsidR="00862474" w:rsidRPr="003D5DDF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氣候變遷署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BE47D5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579,359,000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D6AD37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569,706,538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C00B0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748CB2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446717D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556,791,399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7CA6BE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12,915,139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215BB2A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569,706,538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BA02B8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- 9,652,462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06F2C2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- 1.67</w:t>
            </w:r>
          </w:p>
        </w:tc>
      </w:tr>
      <w:tr w:rsidR="00862474" w14:paraId="644C0D5A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16F5790D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31988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90,877,000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B449DB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90,360,583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822AD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B2D44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873F0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82,341,929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48AAE9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8,018,654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589AA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90,360,583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2546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- 516,417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DDF6A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- 0.57</w:t>
            </w:r>
          </w:p>
        </w:tc>
      </w:tr>
      <w:tr w:rsidR="00862474" w14:paraId="3EA787D3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54A927BC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6642A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126,268,000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187F21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118,027,700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D1C2C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29D8B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66C5DC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113,181,330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560E4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4,846,370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E6DBC9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118,027,700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E8B2B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- 8,240,300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1BEED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- 6.53</w:t>
            </w:r>
          </w:p>
        </w:tc>
      </w:tr>
      <w:tr w:rsidR="00862474" w14:paraId="46622200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3C1286F0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氣候變遷業務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CF847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361,714,000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1AD7C7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361,318,255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D4A66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000D8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3143E5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361,268,140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A8C6A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50,115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D9EB4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361,318,255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23F13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- 395,745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EA80F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- 0.11</w:t>
            </w:r>
          </w:p>
        </w:tc>
      </w:tr>
      <w:tr w:rsidR="00862474" w14:paraId="754C7525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2155" w:type="dxa"/>
            <w:shd w:val="clear" w:color="auto" w:fill="auto"/>
            <w:vAlign w:val="center"/>
          </w:tcPr>
          <w:p w14:paraId="3DBF4287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67F76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8C0E41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0B9E9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D0E66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1247A9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8036B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C0035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4CF9E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1C99F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862474" w:rsidRPr="003D5DDF" w14:paraId="6C60D34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1136FE69" w14:textId="77777777" w:rsidR="00862474" w:rsidRPr="003D5DDF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lastRenderedPageBreak/>
              <w:t>資源循環署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CAC044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1,081,944,000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3E9412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1,049,938,957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C34630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687C80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27D04E8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906,242,622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31F9EC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143,696,335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4D8AB5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1,049,938,957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F2688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- 32,005,043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061503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- 2.96</w:t>
            </w:r>
          </w:p>
        </w:tc>
      </w:tr>
      <w:tr w:rsidR="00862474" w14:paraId="21A5CE84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5995432C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3ED1D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192,980,000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0408CE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191,842,638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D2A46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FA980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BA81C3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177,264,002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50311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14,578,636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79276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191,842,638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E8D29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- 1,137,362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E2B0C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- 0.59</w:t>
            </w:r>
          </w:p>
        </w:tc>
      </w:tr>
      <w:tr w:rsidR="00862474" w14:paraId="3484E173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70F06535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67987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146,736,000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51E588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137,735,817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DF380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74F8B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E75BF9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137,408,635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645137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327,182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07F0B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137,735,817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A9FFA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- 9,000,183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0C65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- 6.13</w:t>
            </w:r>
          </w:p>
        </w:tc>
      </w:tr>
      <w:tr w:rsidR="00862474" w14:paraId="403B89E6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68C9D251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資源循環及廢棄物管理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96499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741,728,000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91E95E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720,360,502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B287E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13763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AAAEDA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591,569,985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A6C100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128,790,517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B0FAF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720,360,502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8EF0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- 21,367,498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16F82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- 2.88</w:t>
            </w:r>
          </w:p>
        </w:tc>
      </w:tr>
      <w:tr w:rsidR="00862474" w14:paraId="74F375F5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47261532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07F46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3914ED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E4905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81C44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B52AE1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ED258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C4C9D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7F057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012BA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862474" w:rsidRPr="003D5DDF" w14:paraId="6517A3B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3B013A3B" w14:textId="77777777" w:rsidR="00862474" w:rsidRPr="003D5DDF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化學物質管理署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23B796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1,326,791,000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46BA47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1,307,929,250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6505E3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9FDC57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BD4A749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993,490,403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8225F67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314,438,847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B2E1FD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1,307,929,250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946C25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- 18,861,750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059AFD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- 1.42</w:t>
            </w:r>
          </w:p>
        </w:tc>
      </w:tr>
      <w:tr w:rsidR="00862474" w14:paraId="32805E6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56EF9797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9750F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24,734,000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0A477D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24,728,200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65308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033B4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D06E2C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24,728,200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C368BB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99BCE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24,728,200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0950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910BD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862474" w14:paraId="7117F045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01B31FDE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DA37D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193,305,000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9C91FE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179,136,878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997CC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56129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E1477A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178,580,613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23E6BF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556,265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C02AE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179,136,878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3AFA1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- 14,168,122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9A4A0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- 7.33</w:t>
            </w:r>
          </w:p>
        </w:tc>
      </w:tr>
      <w:tr w:rsidR="00862474" w14:paraId="3A79C816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3E698A91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化學物質管理業務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F5AE1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1,108,252,000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25C61B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1,104,064,172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2DFAE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FF954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F0EE6C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790,181,590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B8A1F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313,882,582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B2B08D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1,104,064,172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FF77E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- 4,187,828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A7913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- 0.38</w:t>
            </w:r>
          </w:p>
        </w:tc>
      </w:tr>
      <w:tr w:rsidR="00862474" w14:paraId="3C38C303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6CFDD22D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74EE8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F067C6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C9D48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EAD7F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A6D234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EEF71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8B06B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8CE1D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09C4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862474" w:rsidRPr="003D5DDF" w14:paraId="40EACB19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689E204B" w14:textId="77777777" w:rsidR="00862474" w:rsidRPr="003D5DDF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環境管理署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49C972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3,078,360,000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C1D8F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2,893,513,339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ADE25D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D1C0B4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FDABF0F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2,235,390,476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5E0A474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658,122,863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11AF50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2,893,513,339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F5A3E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- 184,846,661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B5CF9F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- 6.00</w:t>
            </w:r>
          </w:p>
        </w:tc>
      </w:tr>
      <w:tr w:rsidR="00862474" w14:paraId="1BD524BB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0A7E4ABD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05E12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373,716,000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9C046A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356,443,388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622F8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C5F96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4FEAAF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350,479,355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F15A1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5,964,033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1A719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356,443,388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844EC0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- 17,272,612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DEB9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- 4.62</w:t>
            </w:r>
          </w:p>
        </w:tc>
      </w:tr>
      <w:tr w:rsidR="00862474" w14:paraId="72303BC4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5AEED7F9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E0549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2,704,144,000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19ABE7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2,537,069,951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E4733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25DF7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1FA150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1,884,911,121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053D4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652,158,830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0CAC2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2,537,069,951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361CF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- 167,074,049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0197F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- 6.18</w:t>
            </w:r>
          </w:p>
        </w:tc>
      </w:tr>
      <w:tr w:rsidR="00862474" w14:paraId="646CB534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3F71C843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1C882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9F595D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343CE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10FD8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DBD45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D6D66A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07906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3B655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AB446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862474" w:rsidRPr="003D5DDF" w14:paraId="184B999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39708127" w14:textId="77777777" w:rsidR="00862474" w:rsidRPr="003D5DDF" w:rsidRDefault="00862474" w:rsidP="004839F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5DD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國家環境研究院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179946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563,728,000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5FDFAF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542,621,007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14FA78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D9826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76D1EE2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521,942,463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46A009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20,678,544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76749A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542,621,007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64112F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- 21,106,993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F41EBB" w14:textId="77777777" w:rsidR="00862474" w:rsidRPr="003D5DDF" w:rsidRDefault="00862474" w:rsidP="004839F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5DD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- 3.74</w:t>
            </w:r>
          </w:p>
        </w:tc>
      </w:tr>
      <w:tr w:rsidR="00862474" w14:paraId="4D5F722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274F1AE8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C7F7D9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109,088,000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7BF0D6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106,539,086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D313A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A5428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F55D7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93,786,505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50EF80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12,752,581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4D996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106,539,086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01F59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- 2,548,914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80D3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- 2.34</w:t>
            </w:r>
          </w:p>
        </w:tc>
      </w:tr>
      <w:tr w:rsidR="00862474" w14:paraId="6C790A82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61AC5D4C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841FD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246,614,000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C6AF9B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231,319,513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4BBD1A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A26895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D9309A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231,052,438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E6FAE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267,075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344D9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231,319,513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9102B4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- 15,294,487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21885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- 6.20</w:t>
            </w:r>
          </w:p>
        </w:tc>
      </w:tr>
      <w:tr w:rsidR="00862474" w14:paraId="656D8FE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7A951C4D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6BB89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207,726,000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94A9F5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204,762,408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48EB93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8262DB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F17608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197,103,520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DEBCF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7,658,888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204F44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204,762,408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1B19E2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- 2,963,592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BCDCC1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- 1.43</w:t>
            </w:r>
          </w:p>
        </w:tc>
      </w:tr>
      <w:tr w:rsidR="00862474" w14:paraId="38897550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3737AA07" w14:textId="77777777" w:rsidR="00862474" w:rsidRPr="00AA056F" w:rsidRDefault="00862474" w:rsidP="004839F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829F17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1E194F" w14:textId="77777777" w:rsidR="00862474" w:rsidRPr="00AA056F" w:rsidRDefault="00862474" w:rsidP="004839F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BDD186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1BFC1D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DA3B6B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A607BC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83B568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2FEDE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886B4F" w14:textId="77777777" w:rsidR="00862474" w:rsidRPr="00AA056F" w:rsidRDefault="00862474" w:rsidP="004839F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0C666012" w14:textId="77777777" w:rsidR="00862474" w:rsidRDefault="00862474" w:rsidP="00862474">
      <w:pPr>
        <w:jc w:val="left"/>
      </w:pPr>
    </w:p>
    <w:p w14:paraId="285181D6" w14:textId="77777777" w:rsidR="00862474" w:rsidRPr="000B5B89" w:rsidRDefault="00862474" w:rsidP="00862474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862474" w14:paraId="507DF019" w14:textId="77777777" w:rsidTr="004839FA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EC91B" w14:textId="77777777" w:rsidR="00862474" w:rsidRPr="006001BA" w:rsidRDefault="00862474" w:rsidP="004839FA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5ECE5" w14:textId="77777777" w:rsidR="00862474" w:rsidRPr="006001BA" w:rsidRDefault="00862474" w:rsidP="004839FA">
            <w:pPr>
              <w:rPr>
                <w:rFonts w:hAnsi="標楷體"/>
                <w:sz w:val="18"/>
                <w:szCs w:val="18"/>
              </w:rPr>
            </w:pPr>
          </w:p>
        </w:tc>
      </w:tr>
      <w:tr w:rsidR="00862474" w14:paraId="227FE6ED" w14:textId="77777777" w:rsidTr="004839FA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0A70BFEF" w14:textId="77777777" w:rsidR="00862474" w:rsidRPr="006001BA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862474" w14:paraId="15D86DFF" w14:textId="77777777" w:rsidTr="004839FA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1FCAE74B" w14:textId="77777777" w:rsidR="00862474" w:rsidRPr="006001BA" w:rsidRDefault="00862474" w:rsidP="004839F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4617EFE1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1F5A5718" w14:textId="77777777" w:rsidR="00862474" w:rsidRPr="006001BA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67CBEAB7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14F854C3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862474" w14:paraId="1CE677DF" w14:textId="77777777" w:rsidTr="004839FA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2B00891C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4E98B6DC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3ABFEE5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085E8364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2CE351E5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27C98B5F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9F4726E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31D6EBA2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1D1A817E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862474" w14:paraId="573A2DB0" w14:textId="77777777" w:rsidTr="004839FA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50916939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57E86EC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20AF610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498E6DB2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7813341B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13C2E5F9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6FD462B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2D79A8C1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F4BB261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6070AE9" w14:textId="77777777" w:rsidR="00862474" w:rsidRPr="006001BA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62474" w:rsidRPr="00BF566A" w14:paraId="14A7B695" w14:textId="77777777" w:rsidTr="00984230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6DF796BF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E5F071C" w14:textId="77777777" w:rsidR="00862474" w:rsidRPr="00BF566A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環境部主管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A0A267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1,560,438,979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830C1A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74349C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613257B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91AD3B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26,473,024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AAFB08F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1,227,402,123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154F05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306,563,832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8529F7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19.65</w:t>
            </w:r>
          </w:p>
        </w:tc>
      </w:tr>
      <w:tr w:rsidR="00862474" w:rsidRPr="00BF566A" w14:paraId="4398F60B" w14:textId="77777777" w:rsidTr="00984230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01144168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11DED01" w14:textId="77777777" w:rsidR="00862474" w:rsidRPr="00BF566A" w:rsidRDefault="00862474" w:rsidP="004839F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環境部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19F802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438,609,732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4C565B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299A252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F505A6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E66D53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10,502,026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6FCCF95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234,316,932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B47D71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193,790,774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3D2AA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44.18</w:t>
            </w:r>
          </w:p>
        </w:tc>
      </w:tr>
      <w:tr w:rsidR="00862474" w:rsidRPr="00BF566A" w14:paraId="31FBD40D" w14:textId="77777777" w:rsidTr="00984230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E23ED7E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35AF163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EB2B0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84,729,061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2DF3B28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ED589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46CFB71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F6DC5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3,755,553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06EE71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24,428,818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A44B2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56,544,690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E2E87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66.74</w:t>
            </w:r>
          </w:p>
        </w:tc>
      </w:tr>
      <w:tr w:rsidR="00862474" w:rsidRPr="00BF566A" w14:paraId="3EC82A41" w14:textId="77777777" w:rsidTr="00984230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2502B584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3FA44AB" w14:textId="77777777" w:rsidR="00862474" w:rsidRPr="00BF566A" w:rsidRDefault="00862474" w:rsidP="004839F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294B6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116,827,622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23EB53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BAD00D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BCC711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D1B6EA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2,147,487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06FBFED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35,508,353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22ABBC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79,171,782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230D75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67.77</w:t>
            </w:r>
          </w:p>
        </w:tc>
      </w:tr>
      <w:tr w:rsidR="00862474" w:rsidRPr="00BF566A" w14:paraId="2E24C535" w14:textId="77777777" w:rsidTr="00984230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2009D6E8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4864D36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4CDCAC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116,763,142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BA73F8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5FFE7DB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56E9293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DF9FF5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2,147,487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AC4D88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35,443,873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B3E14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79,171,782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D53A2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67.81</w:t>
            </w:r>
          </w:p>
        </w:tc>
      </w:tr>
      <w:tr w:rsidR="00862474" w:rsidRPr="00BF566A" w14:paraId="6A9AAC9B" w14:textId="77777777" w:rsidTr="00984230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3AE5054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14C8AB1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管制考核及糾紛處理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71A2E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64,480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82983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717115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B01CEEA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F6BAE5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10C167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64,480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C6015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2E05A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7CFCCF6A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4ADC9C49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C647E87" w14:textId="77777777" w:rsidR="00862474" w:rsidRPr="00BF566A" w:rsidRDefault="00862474" w:rsidP="004839F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56CB0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237,053,049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B67D31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5ED917F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F3A708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F5B94FB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4,598,986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76F2811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174,379,761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60E792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58,074,302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A0AC4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24.50</w:t>
            </w:r>
          </w:p>
        </w:tc>
      </w:tr>
      <w:tr w:rsidR="00862474" w:rsidRPr="00BF566A" w14:paraId="41EE4593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09AE103E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5B1E260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46847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55,649,861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55CD48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6B1387E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D124D8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D7F61F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120,007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ADDFEF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55,529,854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8C544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8AFBE4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12675473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6CEFFA08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D57F8BF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綜合企劃及管制考核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EE8A5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18,221,970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3DBBA4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545778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1AC8F14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3F9CF1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550,070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18AF44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17,671,900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CB48B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B0D85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23A0C896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211F7C06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FE5A727" w14:textId="77777777" w:rsidR="00862474" w:rsidRPr="00BF566A" w:rsidRDefault="00862474" w:rsidP="00984230">
            <w:pPr>
              <w:ind w:leftChars="200" w:left="32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84230">
              <w:rPr>
                <w:rFonts w:hAnsi="標楷體" w:hint="eastAsia"/>
                <w:noProof/>
                <w:spacing w:val="-12"/>
                <w:sz w:val="22"/>
                <w:szCs w:val="22"/>
              </w:rPr>
              <w:t>空氣品質保護及噪音管制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4A6D1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29,374,030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48EB99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82FBE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07F83D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CAEBB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DC2989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29,374,030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65888A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33F73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248779B7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6A3BEBC5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7D0D722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水質保護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DA02C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133,062,188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A9547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19968B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B1395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BF2DA7C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3,928,909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EB4B33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71,058,977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4D3674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58,074,302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2ECD5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43.64</w:t>
            </w:r>
          </w:p>
        </w:tc>
      </w:tr>
      <w:tr w:rsidR="00862474" w:rsidRPr="00BF566A" w14:paraId="414CFC7A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7C551A6C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7E3A33C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環境監測資訊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FA145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745,000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EEACB0E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07CD18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7FAC46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000A6B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4077CB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745,000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47421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FDB4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13FDE28C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417EB68D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52E1E15" w14:textId="77777777" w:rsidR="00862474" w:rsidRPr="00BF566A" w:rsidRDefault="00862474" w:rsidP="004839F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氣候變遷署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44E3D2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40,890,018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E4C11B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8D13680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24928E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F174B6A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BB52F33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40,890,018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E07D96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3EB6F7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5580750E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0DE8CCE9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709B507" w14:textId="77777777" w:rsidR="00862474" w:rsidRPr="00BF566A" w:rsidRDefault="00862474" w:rsidP="004839F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7291BB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40,890,018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4D71A5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E0DC86A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CE85E9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AF44225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79A3AB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40,890,018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CB5DF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DFA9C3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63648356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3C178469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D3F8051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2A8AE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32,080,000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1F93E9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7A433B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6723CB9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7905CA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83F252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32,080,000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81CCF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A0302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0EAE8386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220F708E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55DCA28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氣候變遷業務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2140D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8,810,018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8C05510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58C170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5D88E5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159892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2EEFCA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8,810,018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5F4C9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9FFF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02C67195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57F873C2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17DCFA3" w14:textId="77777777" w:rsidR="00862474" w:rsidRPr="00BF566A" w:rsidRDefault="00862474" w:rsidP="004839F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資源循環署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938B37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446,942,237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507F24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82A70D5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376362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AEC95CC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6,592,939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13B7BDE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402,103,943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0BB56F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38,245,355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3C4F9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8.56</w:t>
            </w:r>
          </w:p>
        </w:tc>
      </w:tr>
      <w:tr w:rsidR="00862474" w:rsidRPr="00BF566A" w14:paraId="712BBA76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1200223F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A2E7872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廢棄物管理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CF88A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5,036,972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BB37D4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85997D5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0229BB8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ABCDDC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A94DF6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4,484,364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4B508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552,608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5D2A4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10.97</w:t>
            </w:r>
          </w:p>
        </w:tc>
      </w:tr>
      <w:tr w:rsidR="00862474" w:rsidRPr="00BF566A" w14:paraId="331A773E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359D2473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88C12B0" w14:textId="77777777" w:rsidR="00862474" w:rsidRPr="00BF566A" w:rsidRDefault="00862474" w:rsidP="004839F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B5CBA4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441,905,265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9524D63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56F9DA4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5FF6BC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2D68AE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6,592,939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B9BC96A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397,619,579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8AA6FA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37,692,747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347286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8.53</w:t>
            </w:r>
          </w:p>
        </w:tc>
      </w:tr>
      <w:tr w:rsidR="00862474" w:rsidRPr="00BF566A" w14:paraId="0F70DCA0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195D430B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9E1B558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F6BB3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31,800,000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7953C5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8F9324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0CBF77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E1A2DF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D615E2C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31,800,000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66C64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D17B3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20DEA473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77CCB253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2E20FF2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8A58B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81,831,122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79EE87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BC0623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E83F7F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7CDD7B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224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ED863E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81,830,898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7DCDD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4E960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5DCB79BE" w14:textId="77777777" w:rsidTr="00984230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595" w:type="dxa"/>
            <w:shd w:val="clear" w:color="auto" w:fill="auto"/>
            <w:vAlign w:val="center"/>
          </w:tcPr>
          <w:p w14:paraId="185786B4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0D76055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資源循環及廢棄物管理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979EE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328,274,143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0B6FD47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71F309D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98A3C5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CF8C6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6,592,715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94A26A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283,988,681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BAC43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37,692,747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5639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11.48</w:t>
            </w:r>
          </w:p>
        </w:tc>
      </w:tr>
      <w:tr w:rsidR="00862474" w:rsidRPr="00BF566A" w14:paraId="477B9180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620A4397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ECFE254" w14:textId="77777777" w:rsidR="00862474" w:rsidRPr="00BF566A" w:rsidRDefault="00862474" w:rsidP="004839F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2A8EA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110,860,751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E6F5C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5F2F116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17E2F0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369D41A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1,343,927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DFAA4CA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91,734,998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90ADD5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17,781,826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696CB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16.04</w:t>
            </w:r>
          </w:p>
        </w:tc>
      </w:tr>
      <w:tr w:rsidR="00862474" w:rsidRPr="00BF566A" w14:paraId="30B09BB3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6A89B51D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F5FCAA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EAEB8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621,252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159CDB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D34D59E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F3F1D5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F9138E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1406BBA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621,252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71A3C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A5B22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3AEBE4A8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0251DC7A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983DB83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88E3F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9F68F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68B39A0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62EA42B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65CAE7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1,154,968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C9D981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E19A0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539,443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DEE46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31.84</w:t>
            </w:r>
          </w:p>
        </w:tc>
      </w:tr>
      <w:tr w:rsidR="00862474" w:rsidRPr="00BF566A" w14:paraId="041F9C40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06AFDA33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3528FD9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654FF3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1,538,456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B8E82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AE256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DEFF4D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AF4D6A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148,000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DDADE64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1,390,456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927E7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0B6B4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68D85B54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4BB9F6BA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83B0F3E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化學物質管理業務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C496EA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107,006,632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DE5D3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9AB928C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621F73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015406A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40,959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A54D0B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89,723,290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D8BF4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17,242,383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EA764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16.11</w:t>
            </w:r>
          </w:p>
        </w:tc>
      </w:tr>
      <w:tr w:rsidR="00862474" w:rsidRPr="00BF566A" w14:paraId="1320B610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4F34819A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C5CD3DA" w14:textId="77777777" w:rsidR="00862474" w:rsidRPr="00BF566A" w:rsidRDefault="00862474" w:rsidP="004839F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38230C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519,141,915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A5367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1272210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55295D0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C4A49FE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7,987,036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90571A9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454,409,002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E638D0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56,745,877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E43ED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10.93</w:t>
            </w:r>
          </w:p>
        </w:tc>
      </w:tr>
      <w:tr w:rsidR="00862474" w:rsidRPr="00BF566A" w14:paraId="05322DBF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68F54AEB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54801AC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74F754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5,236,399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41352B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0A1A2CA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EEF601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16036F0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3,570,919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3288654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1,665,480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B628F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4F8872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6569526D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7111B1EE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EE3E47B" w14:textId="77777777" w:rsidR="00862474" w:rsidRPr="00BF566A" w:rsidRDefault="00862474" w:rsidP="004839F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C1279D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19,617,548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197F36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3217E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DCBD83A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03304B4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29,985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0487336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2,664,563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78C85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16,923,000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AA96D6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86.26</w:t>
            </w:r>
          </w:p>
        </w:tc>
      </w:tr>
      <w:tr w:rsidR="00862474" w:rsidRPr="00BF566A" w14:paraId="14B3A3E1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148C12C5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CB8BAA6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DD5D2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17,043,548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4B7BC3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D78C1B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26BE5A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36154A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16,238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7F9F306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104,310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ECEAE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16,923,000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FD2CF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99.29</w:t>
            </w:r>
          </w:p>
        </w:tc>
      </w:tr>
      <w:tr w:rsidR="00862474" w:rsidRPr="00BF566A" w14:paraId="2B93DAF2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4AA2AA88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D74FB4C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D96EE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2,574,000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81252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7C40A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1C8686A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05A4AA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13,747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2EEBF9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2,560,253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38C2F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9B5EE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1FE2088E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62433D65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8973078" w14:textId="77777777" w:rsidR="00862474" w:rsidRPr="00BF566A" w:rsidRDefault="00862474" w:rsidP="004839F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2B5132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494,287,968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D6D0B0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710F4F0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0915E8D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3E50603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4,386,132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424832D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450,078,959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C8FFE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39,822,877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E47B7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8.06</w:t>
            </w:r>
          </w:p>
        </w:tc>
      </w:tr>
      <w:tr w:rsidR="00862474" w:rsidRPr="00BF566A" w14:paraId="071BE016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3D6EF798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51D4B0C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D4FA7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25,877,534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89A0279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5DA1DD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17872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7A9DF2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AE1D2A7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20,156,534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5B061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5,721,000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58DC1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22.11</w:t>
            </w:r>
          </w:p>
        </w:tc>
      </w:tr>
      <w:tr w:rsidR="00862474" w:rsidRPr="00BF566A" w14:paraId="4EF3D306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53705D99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8C38A7F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A4DF1D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468,410,434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101F1E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86BBF5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CE57BCD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ACB1A1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4,386,132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CB60F5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429,922,425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788FD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34,101,877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34281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7.28</w:t>
            </w:r>
          </w:p>
        </w:tc>
      </w:tr>
      <w:tr w:rsidR="00862474" w:rsidRPr="00BF566A" w14:paraId="2769C068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7AF37BFF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9E8D846" w14:textId="77777777" w:rsidR="00862474" w:rsidRPr="00BF566A" w:rsidRDefault="00862474" w:rsidP="004839F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noProof/>
                <w:sz w:val="22"/>
                <w:szCs w:val="22"/>
              </w:rPr>
              <w:t>國家環境研究院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BDF256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3,994,326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6069F3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16CFE1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31CED7" w14:textId="77777777" w:rsidR="00862474" w:rsidRPr="00BF566A" w:rsidRDefault="00862474" w:rsidP="004839F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ED901B9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47,096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623D42D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/>
                <w:b/>
                <w:noProof/>
                <w:sz w:val="22"/>
                <w:szCs w:val="22"/>
              </w:rPr>
              <w:t>3,947,230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8F7E24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E702F8" w14:textId="77777777" w:rsidR="00862474" w:rsidRPr="00BF566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F56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7CCA7C5C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1F07273B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078C6EA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73FFF5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3,526,368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2F4B1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5FCF0D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96F39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0B1DAE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47,096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37E566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3,479,272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C698F8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E7483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62474" w:rsidRPr="00BF566A" w14:paraId="6EE0A9CD" w14:textId="77777777" w:rsidTr="00984230">
        <w:tblPrEx>
          <w:tblBorders>
            <w:insideH w:val="none" w:sz="0" w:space="0" w:color="auto"/>
          </w:tblBorders>
        </w:tblPrEx>
        <w:trPr>
          <w:trHeight w:val="386"/>
        </w:trPr>
        <w:tc>
          <w:tcPr>
            <w:tcW w:w="595" w:type="dxa"/>
            <w:shd w:val="clear" w:color="auto" w:fill="auto"/>
            <w:vAlign w:val="center"/>
          </w:tcPr>
          <w:p w14:paraId="7F11C476" w14:textId="77777777" w:rsidR="00862474" w:rsidRPr="00BF566A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566A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7AAEA8F" w14:textId="77777777" w:rsidR="00862474" w:rsidRPr="00BF566A" w:rsidRDefault="00862474" w:rsidP="004839F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F56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F56E5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467,958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975CF2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D5791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9945F7F" w14:textId="77777777" w:rsidR="00862474" w:rsidRPr="00BF566A" w:rsidRDefault="00862474" w:rsidP="004839F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F56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C205EAF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0DD275B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/>
                <w:noProof/>
                <w:sz w:val="22"/>
                <w:szCs w:val="22"/>
              </w:rPr>
              <w:t>467,958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3BA859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B63373" w14:textId="77777777" w:rsidR="00862474" w:rsidRPr="00BF566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BF56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05B9F96A" w14:textId="77777777" w:rsidR="00862474" w:rsidRDefault="00862474" w:rsidP="00862474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4AA20357" w14:textId="77777777" w:rsidR="00862474" w:rsidRPr="00651174" w:rsidRDefault="00862474" w:rsidP="00862474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862474" w:rsidRPr="00017050" w14:paraId="3E3FA569" w14:textId="77777777" w:rsidTr="004839FA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F5FAE75" w14:textId="50DED486" w:rsidR="00862474" w:rsidRPr="004A0712" w:rsidRDefault="00984230" w:rsidP="004839FA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/>
                <w:sz w:val="28"/>
                <w:szCs w:val="24"/>
              </w:rPr>
              <w:t>1</w:t>
            </w:r>
            <w:r w:rsidR="00862474" w:rsidRPr="004A0712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862474" w:rsidRPr="004A0712">
              <w:rPr>
                <w:rFonts w:hAnsi="標楷體"/>
                <w:sz w:val="28"/>
                <w:szCs w:val="24"/>
              </w:rPr>
              <w:t xml:space="preserve"> </w:t>
            </w:r>
            <w:r w:rsidR="00862474">
              <w:rPr>
                <w:rFonts w:hAnsi="標楷體" w:hint="eastAsia"/>
                <w:sz w:val="28"/>
                <w:szCs w:val="24"/>
              </w:rPr>
              <w:t>114</w:t>
            </w:r>
            <w:r w:rsidR="00862474"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24B49187" w14:textId="77777777" w:rsidR="00862474" w:rsidRPr="00017050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2474" w:rsidRPr="00CA093B" w14:paraId="2D315CA0" w14:textId="77777777" w:rsidTr="004839FA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2AB97DEB" w14:textId="77777777" w:rsidR="00862474" w:rsidRPr="00410A8E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292072DE" w14:textId="77777777" w:rsidR="00862474" w:rsidRPr="00410A8E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5CE387F6" w14:textId="77777777" w:rsidR="00862474" w:rsidRPr="00410A8E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1FE3D5FD" w14:textId="77777777" w:rsidR="00862474" w:rsidRPr="00410A8E" w:rsidRDefault="00862474" w:rsidP="004839F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02951ACA" w14:textId="77777777" w:rsidR="00862474" w:rsidRPr="00410A8E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2474" w:rsidRPr="00CA093B" w14:paraId="19440A8C" w14:textId="77777777" w:rsidTr="004839FA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9BB242B" w14:textId="77777777" w:rsidR="00862474" w:rsidRPr="00410A8E" w:rsidRDefault="00862474" w:rsidP="00483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B675F62" w14:textId="77777777" w:rsidR="00862474" w:rsidRPr="00410A8E" w:rsidRDefault="00862474" w:rsidP="00483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47C323AB" w14:textId="77777777" w:rsidR="00862474" w:rsidRPr="00410A8E" w:rsidRDefault="00862474" w:rsidP="00483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43C34B5" w14:textId="77777777" w:rsidR="00862474" w:rsidRPr="00410A8E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BED893" w14:textId="77777777" w:rsidR="00862474" w:rsidRPr="00410A8E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8874A8F" w14:textId="77777777" w:rsidR="00862474" w:rsidRPr="00410A8E" w:rsidRDefault="00862474" w:rsidP="004839FA">
            <w:pPr>
              <w:jc w:val="center"/>
              <w:rPr>
                <w:sz w:val="22"/>
                <w:szCs w:val="22"/>
              </w:rPr>
            </w:pPr>
          </w:p>
        </w:tc>
      </w:tr>
      <w:tr w:rsidR="00862474" w:rsidRPr="00EF4D15" w14:paraId="733653F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625551FB" w14:textId="77777777" w:rsidR="00862474" w:rsidRPr="00EF4D15" w:rsidRDefault="00862474" w:rsidP="004839F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環境部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370211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5737FF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0BE1D0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E2E0E7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4DAA69B" w14:textId="77777777" w:rsidR="00862474" w:rsidRPr="00EF4D15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F4D15" w14:paraId="51530EF9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0640D5EC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5B7D74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9,002,000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E87FE4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1,847,102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F22E1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- 7,154,898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9B374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- 79.48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C165F4F" w14:textId="170E1AD1" w:rsidR="00862474" w:rsidRPr="00EF4D15" w:rsidRDefault="007A5C3D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補助</w:t>
            </w:r>
            <w:r w:rsidR="00FD783C">
              <w:rPr>
                <w:rFonts w:hAnsi="標楷體" w:hint="eastAsia"/>
                <w:noProof/>
                <w:sz w:val="22"/>
                <w:szCs w:val="22"/>
              </w:rPr>
              <w:t>地方政府</w:t>
            </w:r>
            <w:r>
              <w:rPr>
                <w:rFonts w:hAnsi="標楷體" w:hint="eastAsia"/>
                <w:noProof/>
                <w:sz w:val="22"/>
                <w:szCs w:val="22"/>
              </w:rPr>
              <w:t>辦理環保設施工程違約金</w:t>
            </w:r>
            <w:r w:rsidR="00412CEF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="00862474" w:rsidRPr="007A5C3D">
              <w:rPr>
                <w:rFonts w:hAnsi="標楷體" w:hint="eastAsia"/>
                <w:noProof/>
                <w:sz w:val="22"/>
                <w:szCs w:val="22"/>
              </w:rPr>
              <w:t>收入較預計減少。</w:t>
            </w:r>
          </w:p>
        </w:tc>
      </w:tr>
      <w:tr w:rsidR="00862474" w:rsidRPr="00EF4D15" w14:paraId="026A49A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7A7245EA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F10B96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42,908,000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62A6C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28,602,424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A63C2B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- 14,305,576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5EE34F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- 33.34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943358D" w14:textId="132792C1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FD783C">
              <w:rPr>
                <w:rFonts w:hAnsi="標楷體" w:hint="eastAsia"/>
                <w:noProof/>
                <w:sz w:val="22"/>
                <w:szCs w:val="22"/>
              </w:rPr>
              <w:t>檢測機構申請項</w:t>
            </w:r>
            <w:r w:rsidRPr="00EF4D15">
              <w:rPr>
                <w:rFonts w:hAnsi="標楷體" w:hint="eastAsia"/>
                <w:noProof/>
                <w:sz w:val="22"/>
                <w:szCs w:val="22"/>
              </w:rPr>
              <w:t>目數較預計減少。</w:t>
            </w:r>
          </w:p>
        </w:tc>
      </w:tr>
      <w:tr w:rsidR="00862474" w:rsidRPr="00EF4D15" w14:paraId="606DFE1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42974C14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4E63A6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8,628,000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51B39D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2,422,495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6485D9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- 6,205,505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6F9A64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- 71.92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782CFE3" w14:textId="05F76575" w:rsidR="00862474" w:rsidRPr="00EF4D15" w:rsidRDefault="0040437C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收回以前年度補助計畫經費賸餘款較預計減少</w:t>
            </w:r>
            <w:r w:rsidR="00862474" w:rsidRPr="00EF4D15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862474" w:rsidRPr="00EF4D15" w14:paraId="598EE60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76BAD01D" w14:textId="77777777" w:rsidR="00862474" w:rsidRPr="00EF4D15" w:rsidRDefault="00862474" w:rsidP="004839F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資源循環署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ED51A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D24E4A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1252DD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01A3EE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6FAAB6B" w14:textId="77777777" w:rsidR="00862474" w:rsidRPr="00EF4D15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F4D15" w14:paraId="00270E7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5A1CC482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ABA11F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0D955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1,640,766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E7F1F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1,640,766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FC22B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ED8D9C5" w14:textId="6B540E78" w:rsidR="00862474" w:rsidRPr="00EF4D15" w:rsidRDefault="00C53771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原未編列預算之</w:t>
            </w:r>
            <w:r w:rsidR="00862474" w:rsidRPr="00EF4D15">
              <w:rPr>
                <w:rFonts w:hAnsi="標楷體" w:hint="eastAsia"/>
                <w:noProof/>
                <w:sz w:val="22"/>
                <w:szCs w:val="22"/>
              </w:rPr>
              <w:t>收回以前年度補助計畫經費</w:t>
            </w:r>
            <w:r w:rsidR="0040437C" w:rsidRPr="00EF4D15">
              <w:rPr>
                <w:rFonts w:hAnsi="標楷體" w:hint="eastAsia"/>
                <w:noProof/>
                <w:sz w:val="22"/>
                <w:szCs w:val="22"/>
              </w:rPr>
              <w:t>賸餘款。</w:t>
            </w:r>
          </w:p>
        </w:tc>
      </w:tr>
      <w:tr w:rsidR="00862474" w:rsidRPr="00EF4D15" w14:paraId="749D04E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7563CCE4" w14:textId="77777777" w:rsidR="00862474" w:rsidRPr="00EF4D15" w:rsidRDefault="00862474" w:rsidP="004839F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82DDC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C4097F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AD05EE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C96F86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59C84F74" w14:textId="77777777" w:rsidR="00862474" w:rsidRPr="00EF4D15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F4D15" w14:paraId="3A666A5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46D31EF6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7B0FD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296,000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2DA9C9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2,019,412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74F9F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1,723,412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66B2B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582.23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31A1362" w14:textId="77777777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廠商違約罰款收入較預計增加。</w:t>
            </w:r>
          </w:p>
        </w:tc>
      </w:tr>
      <w:tr w:rsidR="00862474" w:rsidRPr="00EF4D15" w14:paraId="2F2162B0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060B9B34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4DC175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38,606,000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35561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27,189,050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F6D10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- 11,416,950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7DE58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- 29.57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059C683" w14:textId="77777777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化學物質登錄審查費收入較預計減少。</w:t>
            </w:r>
          </w:p>
        </w:tc>
      </w:tr>
      <w:tr w:rsidR="00862474" w:rsidRPr="00EF4D15" w14:paraId="78B3FA59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2ED3BE46" w14:textId="77777777" w:rsidR="00862474" w:rsidRPr="00EF4D15" w:rsidRDefault="00862474" w:rsidP="004839F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375016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080880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3AEC4A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87D243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49A2617" w14:textId="77777777" w:rsidR="00862474" w:rsidRPr="00EF4D15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F4D15" w14:paraId="1B2BF019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2B9818CD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C3CAE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7,000,000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B08845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25,237,302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68AD97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18,237,302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D82A43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260.53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FDA0CDA" w14:textId="5E80D266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違反水污染防治法之罰鍰收入較預計增加。</w:t>
            </w:r>
          </w:p>
        </w:tc>
      </w:tr>
      <w:tr w:rsidR="00862474" w:rsidRPr="00EF4D15" w14:paraId="110BDE6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7FA6ADF1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6C05F7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920,000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DA1AF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2,459,932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A07EF5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1,539,932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34250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167.38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983D194" w14:textId="77777777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場地租金收入較預計增加。</w:t>
            </w:r>
          </w:p>
        </w:tc>
      </w:tr>
      <w:tr w:rsidR="00862474" w:rsidRPr="00EF4D15" w14:paraId="46C721E2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0F60D644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0899F1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1,985,000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65E9D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7,471,909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685905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5,486,909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2BE032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276.42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544ADA9" w14:textId="77777777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收回以前年度補助計畫經費賸餘款較預計增加。</w:t>
            </w:r>
          </w:p>
        </w:tc>
      </w:tr>
      <w:tr w:rsidR="00862474" w:rsidRPr="00EF4D15" w14:paraId="7EC874F3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606BADBF" w14:textId="77777777" w:rsidR="00862474" w:rsidRPr="00EF4D15" w:rsidRDefault="00862474" w:rsidP="004839F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國家環境研究院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F55FA4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62D597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A8F8D8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5F3B07" w14:textId="77777777" w:rsidR="00862474" w:rsidRPr="00EF4D15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0685D1A" w14:textId="77777777" w:rsidR="00862474" w:rsidRPr="00EF4D15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F4D15" w14:paraId="58C6739A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6B3B8B8E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65BB66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6,000,000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D318C9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3,062,285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6AC3F8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- 2,937,715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ECB89E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- 48.96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E734FBA" w14:textId="77777777" w:rsidR="00862474" w:rsidRPr="00EF4D15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F4D15">
              <w:rPr>
                <w:rFonts w:hAnsi="標楷體" w:hint="eastAsia"/>
                <w:noProof/>
                <w:sz w:val="22"/>
                <w:szCs w:val="22"/>
              </w:rPr>
              <w:t>環境檢驗測定機構違法裁處收入較預計減少。</w:t>
            </w:r>
          </w:p>
        </w:tc>
      </w:tr>
      <w:tr w:rsidR="00862474" w:rsidRPr="00EF4D15" w14:paraId="042111C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19" w:type="dxa"/>
            <w:shd w:val="clear" w:color="auto" w:fill="auto"/>
            <w:vAlign w:val="center"/>
          </w:tcPr>
          <w:p w14:paraId="504DBD7A" w14:textId="77777777" w:rsidR="00862474" w:rsidRPr="00EF4D15" w:rsidRDefault="00862474" w:rsidP="004839F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F4D15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6AC5B0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19,651,000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2EDF03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13,356,090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E230D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- 6,294,910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035C99" w14:textId="77777777" w:rsidR="00862474" w:rsidRPr="00EF4D15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F4D15">
              <w:rPr>
                <w:rFonts w:hAnsi="細明體"/>
                <w:noProof/>
                <w:sz w:val="22"/>
                <w:szCs w:val="22"/>
              </w:rPr>
              <w:t>- 32.03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E04403B" w14:textId="6BECEBBB" w:rsidR="00862474" w:rsidRPr="00EF4D15" w:rsidRDefault="00FD783C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受理</w:t>
            </w:r>
            <w:r w:rsidRPr="00EF4D15">
              <w:rPr>
                <w:rFonts w:hAnsi="標楷體" w:hint="eastAsia"/>
                <w:noProof/>
                <w:sz w:val="22"/>
                <w:szCs w:val="22"/>
              </w:rPr>
              <w:t>環境檢驗測定機構</w:t>
            </w:r>
            <w:r>
              <w:rPr>
                <w:rFonts w:hAnsi="標楷體" w:hint="eastAsia"/>
                <w:noProof/>
                <w:sz w:val="22"/>
                <w:szCs w:val="22"/>
              </w:rPr>
              <w:t>各類申請案件之</w:t>
            </w:r>
            <w:r w:rsidR="00862474" w:rsidRPr="00EF4D15">
              <w:rPr>
                <w:rFonts w:hAnsi="標楷體" w:hint="eastAsia"/>
                <w:noProof/>
                <w:sz w:val="22"/>
                <w:szCs w:val="22"/>
              </w:rPr>
              <w:t>審查費收入較預計減少。</w:t>
            </w:r>
          </w:p>
        </w:tc>
      </w:tr>
    </w:tbl>
    <w:p w14:paraId="03B4640E" w14:textId="77777777" w:rsidR="00862474" w:rsidRDefault="00862474" w:rsidP="0086247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3A6F0F41" w14:textId="77777777" w:rsidR="00862474" w:rsidRPr="00017050" w:rsidRDefault="00862474" w:rsidP="00862474"/>
    <w:p w14:paraId="63230D34" w14:textId="77777777" w:rsidR="00862474" w:rsidRPr="006E2DF0" w:rsidRDefault="00862474" w:rsidP="00862474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964"/>
        <w:gridCol w:w="9100"/>
      </w:tblGrid>
      <w:tr w:rsidR="00862474" w14:paraId="0AE8E7FB" w14:textId="77777777" w:rsidTr="004839FA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2BE7794" w14:textId="47ABF9C7" w:rsidR="00862474" w:rsidRPr="00D31792" w:rsidRDefault="00984230" w:rsidP="004839FA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  <w:r w:rsidR="00862474" w:rsidRPr="00D31792">
              <w:rPr>
                <w:rFonts w:hint="eastAsia"/>
                <w:sz w:val="28"/>
                <w:szCs w:val="24"/>
              </w:rPr>
              <w:t>.  以前年度歲入減免（註銷）數簡明表</w:t>
            </w:r>
          </w:p>
          <w:p w14:paraId="6FFE53FC" w14:textId="77777777" w:rsidR="00862474" w:rsidRPr="00174CFB" w:rsidRDefault="00862474" w:rsidP="004839FA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862474" w14:paraId="5C62314F" w14:textId="77777777" w:rsidTr="00917C37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24183E5C" w14:textId="77777777" w:rsidR="00862474" w:rsidRPr="00174CFB" w:rsidRDefault="00862474" w:rsidP="004839FA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511D0F69" w14:textId="77777777" w:rsidR="00862474" w:rsidRPr="00174CFB" w:rsidRDefault="00862474" w:rsidP="004839FA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62E50DA1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14:paraId="0848B534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224" w:type="dxa"/>
            <w:gridSpan w:val="2"/>
            <w:vAlign w:val="center"/>
          </w:tcPr>
          <w:p w14:paraId="685C4BF4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9100" w:type="dxa"/>
            <w:vMerge w:val="restart"/>
            <w:tcBorders>
              <w:right w:val="nil"/>
            </w:tcBorders>
            <w:vAlign w:val="center"/>
          </w:tcPr>
          <w:p w14:paraId="37DAB518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2474" w14:paraId="1E914572" w14:textId="77777777" w:rsidTr="00917C37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E0A8A80" w14:textId="77777777" w:rsidR="00862474" w:rsidRPr="00174CFB" w:rsidRDefault="00862474" w:rsidP="004839FA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570326F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2C4B8F50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9C5B25F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6058DD32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10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C2ABC94" w14:textId="77777777" w:rsidR="00862474" w:rsidRPr="00174CFB" w:rsidRDefault="00862474" w:rsidP="004839F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862474" w:rsidRPr="00962B7D" w14:paraId="6A991386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95" w:type="dxa"/>
            <w:shd w:val="clear" w:color="auto" w:fill="auto"/>
            <w:vAlign w:val="center"/>
          </w:tcPr>
          <w:p w14:paraId="4621EB6C" w14:textId="77777777" w:rsidR="00862474" w:rsidRPr="00962B7D" w:rsidRDefault="00862474" w:rsidP="004839FA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E51733D" w14:textId="77777777" w:rsidR="00862474" w:rsidRPr="00962B7D" w:rsidRDefault="00862474" w:rsidP="004839FA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962B7D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環境部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5BEBF4E" w14:textId="77777777" w:rsidR="00862474" w:rsidRPr="00962B7D" w:rsidRDefault="00862474" w:rsidP="004839F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1BDEC7F" w14:textId="77777777" w:rsidR="00862474" w:rsidRPr="00962B7D" w:rsidRDefault="00862474" w:rsidP="004839F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E26CA30" w14:textId="77777777" w:rsidR="00862474" w:rsidRPr="00962B7D" w:rsidRDefault="00862474" w:rsidP="004839F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9100" w:type="dxa"/>
            <w:shd w:val="clear" w:color="auto" w:fill="auto"/>
            <w:vAlign w:val="center"/>
          </w:tcPr>
          <w:p w14:paraId="51274544" w14:textId="77777777" w:rsidR="00862474" w:rsidRPr="00962B7D" w:rsidRDefault="00862474" w:rsidP="004839FA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00F20E0A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95" w:type="dxa"/>
            <w:shd w:val="clear" w:color="auto" w:fill="auto"/>
            <w:vAlign w:val="center"/>
          </w:tcPr>
          <w:p w14:paraId="0D8EE302" w14:textId="77777777" w:rsidR="00862474" w:rsidRPr="00174CFB" w:rsidRDefault="00862474" w:rsidP="004839F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0571F2">
              <w:rPr>
                <w:rFonts w:hAnsi="標楷體"/>
                <w:noProof/>
                <w:spacing w:val="-12"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A789B6" w14:textId="77777777" w:rsidR="00862474" w:rsidRPr="00962B7D" w:rsidRDefault="00862474" w:rsidP="004839F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62B7D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5AD79E" w14:textId="77777777" w:rsidR="00862474" w:rsidRPr="00174CFB" w:rsidRDefault="00862474" w:rsidP="004839F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853,161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0EB3B2" w14:textId="77777777" w:rsidR="00862474" w:rsidRPr="00174CFB" w:rsidRDefault="00862474" w:rsidP="004839F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412,961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E1091B3" w14:textId="77777777" w:rsidR="00862474" w:rsidRPr="00174CFB" w:rsidRDefault="00862474" w:rsidP="004839F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571F2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48.40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1CB2584C" w14:textId="77777777" w:rsidR="00862474" w:rsidRPr="002E15B8" w:rsidRDefault="00862474" w:rsidP="004839FA">
            <w:pPr>
              <w:jc w:val="both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依法取得債權憑證，核定註銷違反財團法人法案件之應收罰鍰收入。</w:t>
            </w:r>
          </w:p>
        </w:tc>
      </w:tr>
    </w:tbl>
    <w:p w14:paraId="61115279" w14:textId="77777777" w:rsidR="00862474" w:rsidRDefault="00862474" w:rsidP="00862474">
      <w:pPr>
        <w:jc w:val="left"/>
        <w:rPr>
          <w:sz w:val="20"/>
        </w:rPr>
      </w:pPr>
      <w:r>
        <w:rPr>
          <w:rFonts w:hint="eastAsia"/>
          <w:sz w:val="20"/>
        </w:rPr>
        <w:t>註</w:t>
      </w:r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或3千萬元以上者</w:t>
      </w:r>
      <w:r>
        <w:rPr>
          <w:sz w:val="20"/>
        </w:rPr>
        <w:t>。</w:t>
      </w:r>
    </w:p>
    <w:p w14:paraId="3582F81D" w14:textId="77777777" w:rsidR="00862474" w:rsidRPr="00393E8C" w:rsidRDefault="00862474" w:rsidP="00862474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964"/>
        <w:gridCol w:w="8958"/>
      </w:tblGrid>
      <w:tr w:rsidR="00862474" w:rsidRPr="00426896" w14:paraId="77AE229E" w14:textId="77777777" w:rsidTr="004839FA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7548CC" w14:textId="555A2B7A" w:rsidR="00862474" w:rsidRPr="0073504B" w:rsidRDefault="00984230" w:rsidP="004839FA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/>
                <w:sz w:val="28"/>
                <w:szCs w:val="24"/>
              </w:rPr>
              <w:t>3</w:t>
            </w:r>
            <w:r w:rsidR="00862474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862474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862474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3A76B943" w14:textId="77777777" w:rsidR="00862474" w:rsidRPr="00426896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2474" w:rsidRPr="00DC36E9" w14:paraId="525563DC" w14:textId="77777777" w:rsidTr="00917C37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E72FB16" w14:textId="77777777" w:rsidR="00862474" w:rsidRPr="00800B99" w:rsidRDefault="00862474" w:rsidP="004839FA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6637" w14:textId="77777777" w:rsidR="00862474" w:rsidRPr="00800B99" w:rsidRDefault="00862474" w:rsidP="004839FA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231F" w14:textId="77777777" w:rsidR="00862474" w:rsidRPr="00800B99" w:rsidRDefault="00862474" w:rsidP="004839FA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31853F9E" w14:textId="77777777" w:rsidR="00862474" w:rsidRPr="00800B99" w:rsidRDefault="00862474" w:rsidP="004839FA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664B1" w14:textId="77777777" w:rsidR="00862474" w:rsidRPr="00800B99" w:rsidRDefault="00862474" w:rsidP="004839FA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95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1C167" w14:textId="77777777" w:rsidR="00862474" w:rsidRPr="00800B99" w:rsidRDefault="00862474" w:rsidP="004839FA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862474" w:rsidRPr="00DC36E9" w14:paraId="46901106" w14:textId="77777777" w:rsidTr="00917C37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E4C7CA" w14:textId="77777777" w:rsidR="00862474" w:rsidRPr="00800B99" w:rsidRDefault="00862474" w:rsidP="004839FA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5431" w14:textId="77777777" w:rsidR="00862474" w:rsidRPr="00800B99" w:rsidRDefault="00862474" w:rsidP="004839FA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C467" w14:textId="77777777" w:rsidR="00862474" w:rsidRPr="00800B99" w:rsidRDefault="00862474" w:rsidP="004839FA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66CC5" w14:textId="77777777" w:rsidR="00862474" w:rsidRPr="00800B99" w:rsidRDefault="00862474" w:rsidP="004839FA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BB1B" w14:textId="77777777" w:rsidR="00862474" w:rsidRPr="00800B99" w:rsidRDefault="00862474" w:rsidP="004839FA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95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9FE5" w14:textId="77777777" w:rsidR="00862474" w:rsidRPr="00800B99" w:rsidRDefault="00862474" w:rsidP="004839FA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862474" w:rsidRPr="00AA41EB" w14:paraId="3DF51F76" w14:textId="77777777" w:rsidTr="00203254">
        <w:trPr>
          <w:trHeight w:val="329"/>
        </w:trPr>
        <w:tc>
          <w:tcPr>
            <w:tcW w:w="595" w:type="dxa"/>
            <w:shd w:val="clear" w:color="auto" w:fill="auto"/>
            <w:vAlign w:val="center"/>
          </w:tcPr>
          <w:p w14:paraId="1FE9DE56" w14:textId="77777777" w:rsidR="00862474" w:rsidRPr="00AA41EB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0343D5" w14:textId="77777777" w:rsidR="00862474" w:rsidRPr="00AA41EB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AA41EB">
              <w:rPr>
                <w:rFonts w:hAnsi="標楷體" w:hint="eastAsia"/>
                <w:b/>
                <w:noProof/>
                <w:sz w:val="22"/>
                <w:szCs w:val="22"/>
              </w:rPr>
              <w:t>資源循環署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4E443B" w14:textId="77777777" w:rsidR="00862474" w:rsidRPr="00AA41EB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79C5CF5" w14:textId="77777777" w:rsidR="00862474" w:rsidRPr="00AA41EB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4A6EE75" w14:textId="77777777" w:rsidR="00862474" w:rsidRPr="00AA41EB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8" w:type="dxa"/>
            <w:shd w:val="clear" w:color="auto" w:fill="auto"/>
            <w:vAlign w:val="center"/>
          </w:tcPr>
          <w:p w14:paraId="2316D4F9" w14:textId="77777777" w:rsidR="00862474" w:rsidRPr="00AA41EB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62D7863C" w14:textId="77777777" w:rsidTr="00203254">
        <w:trPr>
          <w:trHeight w:val="329"/>
        </w:trPr>
        <w:tc>
          <w:tcPr>
            <w:tcW w:w="595" w:type="dxa"/>
            <w:shd w:val="clear" w:color="auto" w:fill="auto"/>
            <w:vAlign w:val="center"/>
          </w:tcPr>
          <w:p w14:paraId="7FC4C4E2" w14:textId="77777777" w:rsidR="00862474" w:rsidRPr="00800B99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C21C32" w14:textId="77777777" w:rsidR="00862474" w:rsidRPr="00AA41EB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A41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C07B03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3BFB8E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A2E4BC7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5D1DFF49" w14:textId="77777777" w:rsidR="00862474" w:rsidRPr="00997D66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高雄環保科技園區廠商未依投資營運計畫辦理，應繳還之補助款尚待收取。</w:t>
            </w:r>
          </w:p>
        </w:tc>
      </w:tr>
      <w:tr w:rsidR="00862474" w:rsidRPr="00AA41EB" w14:paraId="2B4BBB73" w14:textId="77777777" w:rsidTr="00203254">
        <w:trPr>
          <w:trHeight w:val="329"/>
        </w:trPr>
        <w:tc>
          <w:tcPr>
            <w:tcW w:w="595" w:type="dxa"/>
            <w:shd w:val="clear" w:color="auto" w:fill="auto"/>
            <w:vAlign w:val="center"/>
          </w:tcPr>
          <w:p w14:paraId="01458929" w14:textId="77777777" w:rsidR="00862474" w:rsidRPr="00AA41EB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3ABA9CE" w14:textId="77777777" w:rsidR="00862474" w:rsidRPr="00AA41EB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AA41EB">
              <w:rPr>
                <w:rFonts w:hAnsi="標楷體" w:hint="eastAsia"/>
                <w:b/>
                <w:noProof/>
                <w:sz w:val="22"/>
                <w:szCs w:val="22"/>
              </w:rPr>
              <w:t>環境管理署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9E41B7" w14:textId="77777777" w:rsidR="00862474" w:rsidRPr="00AA41EB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14BF4C8" w14:textId="77777777" w:rsidR="00862474" w:rsidRPr="00AA41EB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9FA5454" w14:textId="77777777" w:rsidR="00862474" w:rsidRPr="00AA41EB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8" w:type="dxa"/>
            <w:shd w:val="clear" w:color="auto" w:fill="auto"/>
            <w:vAlign w:val="center"/>
          </w:tcPr>
          <w:p w14:paraId="0381F2C9" w14:textId="77777777" w:rsidR="00862474" w:rsidRPr="00AA41EB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303CC9CB" w14:textId="77777777" w:rsidTr="00203254">
        <w:trPr>
          <w:trHeight w:val="329"/>
        </w:trPr>
        <w:tc>
          <w:tcPr>
            <w:tcW w:w="595" w:type="dxa"/>
            <w:shd w:val="clear" w:color="auto" w:fill="auto"/>
            <w:vAlign w:val="center"/>
          </w:tcPr>
          <w:p w14:paraId="1362E79F" w14:textId="77777777" w:rsidR="00862474" w:rsidRPr="00800B99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5C851E" w14:textId="77777777" w:rsidR="00862474" w:rsidRPr="00AA41EB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A41EB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6BBF3D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508,500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948437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403,500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8A111F6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79.35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563AFE5B" w14:textId="77777777" w:rsidR="00862474" w:rsidRPr="00997D66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違反水污染防治法之罰鍰收入尚待收取。</w:t>
            </w:r>
          </w:p>
        </w:tc>
      </w:tr>
      <w:tr w:rsidR="00862474" w14:paraId="51B34933" w14:textId="77777777" w:rsidTr="00203254">
        <w:trPr>
          <w:trHeight w:val="329"/>
        </w:trPr>
        <w:tc>
          <w:tcPr>
            <w:tcW w:w="595" w:type="dxa"/>
            <w:shd w:val="clear" w:color="auto" w:fill="auto"/>
            <w:vAlign w:val="center"/>
          </w:tcPr>
          <w:p w14:paraId="27163755" w14:textId="77777777" w:rsidR="00862474" w:rsidRPr="00800B99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556F67" w14:textId="77777777" w:rsidR="00862474" w:rsidRPr="00AA41EB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A41EB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9F8CBF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E75C6B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7D15755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050FFEEC" w14:textId="77777777" w:rsidR="00862474" w:rsidRPr="00997D66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違反土壤及地下水污染整治法之罰鍰收入尚待收取。</w:t>
            </w:r>
          </w:p>
        </w:tc>
      </w:tr>
      <w:tr w:rsidR="00862474" w14:paraId="5568FE6B" w14:textId="77777777" w:rsidTr="00203254">
        <w:trPr>
          <w:trHeight w:val="329"/>
        </w:trPr>
        <w:tc>
          <w:tcPr>
            <w:tcW w:w="595" w:type="dxa"/>
            <w:shd w:val="clear" w:color="auto" w:fill="auto"/>
            <w:vAlign w:val="center"/>
          </w:tcPr>
          <w:p w14:paraId="660BFC79" w14:textId="77777777" w:rsidR="00862474" w:rsidRPr="00800B99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E18AB7" w14:textId="77777777" w:rsidR="00862474" w:rsidRPr="00AA41EB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A41EB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9389BE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682,550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617E9DC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631,000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E735A5D" w14:textId="77777777" w:rsidR="00862474" w:rsidRPr="00800B99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92.45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3A5E7987" w14:textId="2A085BEA" w:rsidR="00862474" w:rsidRPr="00997D66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違反環境影響評估法</w:t>
            </w:r>
            <w:r w:rsidR="00FD783C">
              <w:rPr>
                <w:rFonts w:hAnsi="標楷體" w:hint="eastAsia"/>
                <w:noProof/>
                <w:sz w:val="22"/>
                <w:szCs w:val="22"/>
              </w:rPr>
              <w:t>、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土壤及地下水污染整治法之罰鍰收入尚待收取。</w:t>
            </w:r>
          </w:p>
        </w:tc>
      </w:tr>
    </w:tbl>
    <w:p w14:paraId="37F52890" w14:textId="77777777" w:rsidR="00862474" w:rsidRDefault="00862474" w:rsidP="0086247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5321E00C" w14:textId="77777777" w:rsidR="00862474" w:rsidRDefault="00862474" w:rsidP="00862474">
      <w:pPr>
        <w:jc w:val="left"/>
      </w:pPr>
    </w:p>
    <w:p w14:paraId="0E0EBECD" w14:textId="77777777" w:rsidR="00862474" w:rsidRPr="00F33C00" w:rsidRDefault="00862474" w:rsidP="00862474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964"/>
        <w:gridCol w:w="8958"/>
      </w:tblGrid>
      <w:tr w:rsidR="00862474" w:rsidRPr="00AC566C" w14:paraId="0957DA13" w14:textId="77777777" w:rsidTr="004839FA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3079E" w14:textId="77777777" w:rsidR="00862474" w:rsidRPr="0080007C" w:rsidRDefault="00862474" w:rsidP="004839FA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114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74E8281D" w14:textId="77777777" w:rsidR="00862474" w:rsidRPr="00AC566C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2474" w14:paraId="2BEC3C0B" w14:textId="77777777" w:rsidTr="00917C37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A55AFFF" w14:textId="77777777" w:rsidR="00862474" w:rsidRPr="00AF2D0B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144D79BE" w14:textId="77777777" w:rsidR="00862474" w:rsidRPr="00AF2D0B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224" w:type="dxa"/>
            <w:gridSpan w:val="2"/>
            <w:tcBorders>
              <w:bottom w:val="single" w:sz="4" w:space="0" w:color="auto"/>
            </w:tcBorders>
            <w:vAlign w:val="center"/>
          </w:tcPr>
          <w:p w14:paraId="7B443906" w14:textId="77777777" w:rsidR="00862474" w:rsidRPr="00AF2D0B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5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034C9491" w14:textId="77777777" w:rsidR="00862474" w:rsidRPr="00AF2D0B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2474" w14:paraId="6A7BF8B9" w14:textId="77777777" w:rsidTr="00917C37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0C842C6" w14:textId="77777777" w:rsidR="00862474" w:rsidRPr="00AF2D0B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DB66911" w14:textId="77777777" w:rsidR="00862474" w:rsidRPr="00AF2D0B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9E9816D" w14:textId="77777777" w:rsidR="00862474" w:rsidRPr="00AF2D0B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E16FAAE" w14:textId="77777777" w:rsidR="00862474" w:rsidRPr="00AF2D0B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5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29BB502" w14:textId="77777777" w:rsidR="00862474" w:rsidRPr="00AF2D0B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62474" w:rsidRPr="00EB30DA" w14:paraId="31F758C7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3101B9BC" w14:textId="77777777" w:rsidR="00862474" w:rsidRPr="00EB30DA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B30DA">
              <w:rPr>
                <w:rFonts w:hAnsi="標楷體" w:hint="eastAsia"/>
                <w:b/>
                <w:noProof/>
                <w:sz w:val="22"/>
                <w:szCs w:val="22"/>
              </w:rPr>
              <w:t>環境部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3F23AF" w14:textId="77777777" w:rsidR="00862474" w:rsidRPr="00EB30DA" w:rsidRDefault="00862474" w:rsidP="004839F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348C7DD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A285A94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8" w:type="dxa"/>
            <w:shd w:val="clear" w:color="auto" w:fill="auto"/>
            <w:vAlign w:val="center"/>
          </w:tcPr>
          <w:p w14:paraId="6927ABD1" w14:textId="77777777" w:rsidR="00862474" w:rsidRPr="00EB30DA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B30DA" w14:paraId="69B4F244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79159AB0" w14:textId="77777777" w:rsidR="00862474" w:rsidRPr="00EB30DA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綜合企劃及管制考核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DC4E51" w14:textId="77777777" w:rsidR="00862474" w:rsidRPr="00EB30DA" w:rsidRDefault="00862474" w:rsidP="004839F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B30DA">
              <w:rPr>
                <w:rFonts w:hAnsi="細明體"/>
                <w:noProof/>
                <w:spacing w:val="-2"/>
                <w:sz w:val="22"/>
                <w:szCs w:val="22"/>
              </w:rPr>
              <w:t>81,698,000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B56759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18,793,778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C4A86B7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23.00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321EFBF7" w14:textId="6FD9F481" w:rsidR="00862474" w:rsidRPr="00EB30DA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環保標章追蹤查核專案、</w:t>
            </w:r>
            <w:r w:rsidR="00FD783C">
              <w:rPr>
                <w:rFonts w:hAnsi="標楷體" w:hint="eastAsia"/>
                <w:noProof/>
                <w:sz w:val="22"/>
                <w:szCs w:val="22"/>
              </w:rPr>
              <w:t>國際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環保合作交流等計畫，合約期程跨年度，須保留繼續執行。</w:t>
            </w:r>
          </w:p>
        </w:tc>
      </w:tr>
      <w:tr w:rsidR="00862474" w:rsidRPr="00EB30DA" w14:paraId="371E6C4A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5DBF1C1A" w14:textId="77777777" w:rsidR="00862474" w:rsidRPr="00EB30DA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空氣品質保護及噪音管制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A605E3" w14:textId="77777777" w:rsidR="00862474" w:rsidRPr="00EB30DA" w:rsidRDefault="00862474" w:rsidP="004839F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B30DA">
              <w:rPr>
                <w:rFonts w:hAnsi="細明體"/>
                <w:noProof/>
                <w:spacing w:val="-2"/>
                <w:sz w:val="22"/>
                <w:szCs w:val="22"/>
              </w:rPr>
              <w:t>253,580,000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3C9349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87,594,903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9EB0560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34.54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083A1403" w14:textId="794996EA" w:rsidR="00862474" w:rsidRPr="00EB30DA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補助地方政府辦理強化全國環境檢測智慧轉型計畫，未及於年度終了前完成驗收</w:t>
            </w:r>
            <w:r w:rsidR="00827B42" w:rsidRPr="00EB30DA">
              <w:rPr>
                <w:rFonts w:hAnsi="標楷體" w:hint="eastAsia"/>
                <w:noProof/>
                <w:sz w:val="22"/>
                <w:szCs w:val="22"/>
              </w:rPr>
              <w:t>，須保留繼續執行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862474" w:rsidRPr="00EB30DA" w14:paraId="3C9383F5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252D2B60" w14:textId="77777777" w:rsidR="00862474" w:rsidRPr="00EB30DA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水質保護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E5C935" w14:textId="77777777" w:rsidR="00862474" w:rsidRPr="00EB30DA" w:rsidRDefault="00862474" w:rsidP="004839F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B30DA">
              <w:rPr>
                <w:rFonts w:hAnsi="細明體"/>
                <w:noProof/>
                <w:spacing w:val="-2"/>
                <w:sz w:val="22"/>
                <w:szCs w:val="22"/>
              </w:rPr>
              <w:t>464,658,000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64CD19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256,116,582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81CFF91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55.12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7B851C16" w14:textId="2BE86356" w:rsidR="00862474" w:rsidRPr="00EB30DA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補助地方政府辦理水</w:t>
            </w:r>
            <w:r w:rsidR="00790C2D">
              <w:rPr>
                <w:rFonts w:hAnsi="標楷體" w:hint="eastAsia"/>
                <w:noProof/>
                <w:sz w:val="22"/>
                <w:szCs w:val="22"/>
              </w:rPr>
              <w:t>質改善工程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9F1105">
              <w:rPr>
                <w:rFonts w:hAnsi="標楷體" w:hint="eastAsia"/>
                <w:noProof/>
                <w:sz w:val="22"/>
                <w:szCs w:val="22"/>
              </w:rPr>
              <w:t>未及於年度內撥款且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合約期程跨年度，須保留繼續執行。</w:t>
            </w:r>
          </w:p>
        </w:tc>
      </w:tr>
      <w:tr w:rsidR="00862474" w:rsidRPr="00EB30DA" w14:paraId="6C0739CF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023A3389" w14:textId="77777777" w:rsidR="00862474" w:rsidRPr="00EB30DA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B30DA">
              <w:rPr>
                <w:rFonts w:hAnsi="標楷體" w:hint="eastAsia"/>
                <w:b/>
                <w:noProof/>
                <w:sz w:val="22"/>
                <w:szCs w:val="22"/>
              </w:rPr>
              <w:t>資源循環署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D7C6F8" w14:textId="77777777" w:rsidR="00862474" w:rsidRPr="00EB30DA" w:rsidRDefault="00862474" w:rsidP="004839F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9F8D46A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9F9B974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8" w:type="dxa"/>
            <w:shd w:val="clear" w:color="auto" w:fill="auto"/>
            <w:vAlign w:val="center"/>
          </w:tcPr>
          <w:p w14:paraId="0C4C73E8" w14:textId="77777777" w:rsidR="00862474" w:rsidRPr="00EB30DA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B30DA" w14:paraId="16428F47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6C41B2AE" w14:textId="77777777" w:rsidR="00862474" w:rsidRPr="00EB30DA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資源循環及廢棄物管理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70C069" w14:textId="77777777" w:rsidR="00862474" w:rsidRPr="00EB30DA" w:rsidRDefault="00862474" w:rsidP="004839F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B30DA">
              <w:rPr>
                <w:rFonts w:hAnsi="細明體"/>
                <w:noProof/>
                <w:spacing w:val="-2"/>
                <w:sz w:val="22"/>
                <w:szCs w:val="22"/>
              </w:rPr>
              <w:t>741,728,000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925816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128,790,517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049F298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17.36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5FECB0AC" w14:textId="26090E02" w:rsidR="00862474" w:rsidRPr="00EB30DA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補助地方政府辦理石綿建</w:t>
            </w:r>
            <w:r w:rsidR="00A92B1C">
              <w:rPr>
                <w:rFonts w:hAnsi="標楷體" w:hint="eastAsia"/>
                <w:noProof/>
                <w:sz w:val="22"/>
                <w:szCs w:val="22"/>
              </w:rPr>
              <w:t>材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廢棄物清除處理、廢棄物源頭減量及強化分類回收等計畫，合約期程跨年度，或</w:t>
            </w:r>
            <w:r w:rsidR="00827B42">
              <w:rPr>
                <w:rFonts w:hAnsi="標楷體" w:hint="eastAsia"/>
                <w:noProof/>
                <w:sz w:val="22"/>
                <w:szCs w:val="22"/>
              </w:rPr>
              <w:t>經費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未及於年度</w:t>
            </w:r>
            <w:r w:rsidR="00827B42">
              <w:rPr>
                <w:rFonts w:hAnsi="標楷體" w:hint="eastAsia"/>
                <w:noProof/>
                <w:sz w:val="22"/>
                <w:szCs w:val="22"/>
              </w:rPr>
              <w:t>內結報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:rsidRPr="00EB30DA" w14:paraId="5195EE0F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127F53A3" w14:textId="77777777" w:rsidR="00862474" w:rsidRPr="00EB30DA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B30DA">
              <w:rPr>
                <w:rFonts w:hAnsi="標楷體" w:hint="eastAsia"/>
                <w:b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9B85A93" w14:textId="77777777" w:rsidR="00862474" w:rsidRPr="00EB30DA" w:rsidRDefault="00862474" w:rsidP="004839F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778261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3D1C04B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8" w:type="dxa"/>
            <w:shd w:val="clear" w:color="auto" w:fill="auto"/>
            <w:vAlign w:val="center"/>
          </w:tcPr>
          <w:p w14:paraId="10CADD3C" w14:textId="77777777" w:rsidR="00862474" w:rsidRPr="00EB30DA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B30DA" w14:paraId="63D80A33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7FDA962E" w14:textId="77777777" w:rsidR="00862474" w:rsidRPr="00EB30DA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化學物質管理業務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C04FA7" w14:textId="77777777" w:rsidR="00862474" w:rsidRPr="00EB30DA" w:rsidRDefault="00862474" w:rsidP="004839F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B30DA">
              <w:rPr>
                <w:rFonts w:hAnsi="細明體"/>
                <w:noProof/>
                <w:spacing w:val="-2"/>
                <w:sz w:val="22"/>
                <w:szCs w:val="22"/>
              </w:rPr>
              <w:t>1,108,252,000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FBCBE12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313,882,582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6D46A84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28.32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2E0729B7" w14:textId="11FEF3C1" w:rsidR="00862474" w:rsidRPr="00EB30DA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FA1E0F">
              <w:rPr>
                <w:rFonts w:hAnsi="標楷體" w:hint="eastAsia"/>
                <w:noProof/>
                <w:spacing w:val="-2"/>
                <w:sz w:val="22"/>
                <w:szCs w:val="22"/>
              </w:rPr>
              <w:t>辦理毒化災專業訓練中心及環境事故技術小組</w:t>
            </w:r>
            <w:r w:rsidR="00FD783C" w:rsidRPr="00FA1E0F">
              <w:rPr>
                <w:rFonts w:hAnsi="標楷體" w:hint="eastAsia"/>
                <w:noProof/>
                <w:spacing w:val="-2"/>
                <w:sz w:val="22"/>
                <w:szCs w:val="22"/>
              </w:rPr>
              <w:t>所需</w:t>
            </w:r>
            <w:r w:rsidRPr="00FA1E0F">
              <w:rPr>
                <w:rFonts w:hAnsi="標楷體" w:hint="eastAsia"/>
                <w:noProof/>
                <w:spacing w:val="-2"/>
                <w:sz w:val="22"/>
                <w:szCs w:val="22"/>
              </w:rPr>
              <w:t>設備</w:t>
            </w:r>
            <w:r w:rsidR="00FD783C" w:rsidRPr="00FA1E0F">
              <w:rPr>
                <w:rFonts w:hAnsi="標楷體" w:hint="eastAsia"/>
                <w:noProof/>
                <w:spacing w:val="-2"/>
                <w:sz w:val="22"/>
                <w:szCs w:val="22"/>
              </w:rPr>
              <w:t>或資材</w:t>
            </w:r>
            <w:r w:rsidRPr="00FA1E0F">
              <w:rPr>
                <w:rFonts w:hAnsi="標楷體" w:hint="eastAsia"/>
                <w:noProof/>
                <w:spacing w:val="-2"/>
                <w:sz w:val="22"/>
                <w:szCs w:val="22"/>
              </w:rPr>
              <w:t>採購案，合約期程跨年度</w:t>
            </w:r>
            <w:r w:rsidR="00827B42" w:rsidRPr="00FA1E0F">
              <w:rPr>
                <w:rFonts w:hAnsi="標楷體" w:hint="eastAsia"/>
                <w:noProof/>
                <w:spacing w:val="-2"/>
                <w:sz w:val="22"/>
                <w:szCs w:val="22"/>
              </w:rPr>
              <w:t>，須保留繼續執行</w:t>
            </w:r>
            <w:r w:rsidRPr="00EB30DA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862474" w:rsidRPr="00EB30DA" w14:paraId="6A346F42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720C339F" w14:textId="77777777" w:rsidR="00862474" w:rsidRPr="00EB30DA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B30DA">
              <w:rPr>
                <w:rFonts w:hAnsi="標楷體" w:hint="eastAsia"/>
                <w:b/>
                <w:noProof/>
                <w:sz w:val="22"/>
                <w:szCs w:val="22"/>
              </w:rPr>
              <w:t>環境管理署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254695" w14:textId="77777777" w:rsidR="00862474" w:rsidRPr="00EB30DA" w:rsidRDefault="00862474" w:rsidP="004839F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611AAA8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6ECCB16A" w14:textId="77777777" w:rsidR="00862474" w:rsidRPr="00EB30DA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58" w:type="dxa"/>
            <w:shd w:val="clear" w:color="auto" w:fill="auto"/>
            <w:vAlign w:val="center"/>
          </w:tcPr>
          <w:p w14:paraId="3DBF2D2A" w14:textId="77777777" w:rsidR="00862474" w:rsidRPr="00EB30DA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EB30DA" w14:paraId="71AA1A1F" w14:textId="77777777" w:rsidTr="002032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789D305B" w14:textId="77777777" w:rsidR="00862474" w:rsidRPr="00EB30DA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環境管理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551D27" w14:textId="77777777" w:rsidR="00862474" w:rsidRPr="00EB30DA" w:rsidRDefault="00862474" w:rsidP="004839F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B30DA">
              <w:rPr>
                <w:rFonts w:hAnsi="細明體"/>
                <w:noProof/>
                <w:spacing w:val="-2"/>
                <w:sz w:val="22"/>
                <w:szCs w:val="22"/>
              </w:rPr>
              <w:t>2,704,144,000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4C3203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652,158,830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B279CEA" w14:textId="77777777" w:rsidR="00862474" w:rsidRPr="00EB30DA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EB30DA">
              <w:rPr>
                <w:rFonts w:hAnsi="細明體"/>
                <w:noProof/>
                <w:sz w:val="22"/>
                <w:szCs w:val="22"/>
              </w:rPr>
              <w:t>24.12</w:t>
            </w:r>
          </w:p>
        </w:tc>
        <w:tc>
          <w:tcPr>
            <w:tcW w:w="8958" w:type="dxa"/>
            <w:shd w:val="clear" w:color="auto" w:fill="auto"/>
            <w:vAlign w:val="center"/>
          </w:tcPr>
          <w:p w14:paraId="39BBB8B7" w14:textId="365778DC" w:rsidR="00862474" w:rsidRPr="00EB30DA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EB30DA">
              <w:rPr>
                <w:rFonts w:hAnsi="標楷體" w:hint="eastAsia"/>
                <w:noProof/>
                <w:sz w:val="22"/>
                <w:szCs w:val="22"/>
              </w:rPr>
              <w:t>補助地方政府</w:t>
            </w:r>
            <w:r w:rsidR="00827B42">
              <w:rPr>
                <w:rFonts w:hAnsi="標楷體" w:hint="eastAsia"/>
                <w:noProof/>
                <w:sz w:val="22"/>
                <w:szCs w:val="22"/>
              </w:rPr>
              <w:t>因應非洲豬瘟禁止廚餘養豬之廢棄物清理暨防疫清消計畫專項經費</w:t>
            </w:r>
            <w:r w:rsidR="00790C2D">
              <w:rPr>
                <w:rFonts w:hAnsi="標楷體" w:hint="eastAsia"/>
                <w:noProof/>
                <w:sz w:val="22"/>
                <w:szCs w:val="22"/>
              </w:rPr>
              <w:t>、</w:t>
            </w:r>
            <w:r w:rsidR="00827B42">
              <w:rPr>
                <w:rFonts w:hAnsi="標楷體" w:hint="eastAsia"/>
                <w:noProof/>
                <w:sz w:val="22"/>
                <w:szCs w:val="22"/>
              </w:rPr>
              <w:t>設置廚餘蒸煮設備經費</w:t>
            </w:r>
            <w:r w:rsidR="00FD783C">
              <w:rPr>
                <w:rFonts w:hAnsi="標楷體" w:hint="eastAsia"/>
                <w:noProof/>
                <w:sz w:val="22"/>
                <w:szCs w:val="22"/>
              </w:rPr>
              <w:t>等，尚在執行中或</w:t>
            </w:r>
            <w:r w:rsidR="00827B42">
              <w:rPr>
                <w:rFonts w:hAnsi="標楷體" w:hint="eastAsia"/>
                <w:noProof/>
                <w:sz w:val="22"/>
                <w:szCs w:val="22"/>
              </w:rPr>
              <w:t>未及</w:t>
            </w:r>
            <w:r w:rsidR="00827B42" w:rsidRPr="00EB30DA">
              <w:rPr>
                <w:rFonts w:hAnsi="標楷體" w:hint="eastAsia"/>
                <w:noProof/>
                <w:sz w:val="22"/>
                <w:szCs w:val="22"/>
              </w:rPr>
              <w:t>於年度</w:t>
            </w:r>
            <w:r w:rsidR="00827B42">
              <w:rPr>
                <w:rFonts w:hAnsi="標楷體" w:hint="eastAsia"/>
                <w:noProof/>
                <w:sz w:val="22"/>
                <w:szCs w:val="22"/>
              </w:rPr>
              <w:t>內結報</w:t>
            </w:r>
            <w:r w:rsidR="00827B42" w:rsidRPr="00EB30DA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</w:tbl>
    <w:p w14:paraId="25B908B5" w14:textId="77777777" w:rsidR="00862474" w:rsidRDefault="00862474" w:rsidP="0086247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017FB594" w14:textId="77777777" w:rsidR="00862474" w:rsidRPr="006C335D" w:rsidRDefault="00862474" w:rsidP="00862474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134"/>
        <w:gridCol w:w="8930"/>
      </w:tblGrid>
      <w:tr w:rsidR="00862474" w:rsidRPr="0093340E" w14:paraId="2D4C527C" w14:textId="77777777" w:rsidTr="004839FA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B65AADC" w14:textId="77777777" w:rsidR="00862474" w:rsidRPr="005D0E30" w:rsidRDefault="00862474" w:rsidP="004839FA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114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26588753" w14:textId="77777777" w:rsidR="00862474" w:rsidRPr="0093340E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2474" w:rsidRPr="00064EBE" w14:paraId="6D9035D7" w14:textId="77777777" w:rsidTr="00451291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4051A47" w14:textId="77777777" w:rsidR="00862474" w:rsidRPr="00A25A7D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F2F8" w14:textId="77777777" w:rsidR="00862474" w:rsidRPr="00A25A7D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ED5BC" w14:textId="77777777" w:rsidR="00862474" w:rsidRPr="00A25A7D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93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A4544" w14:textId="77777777" w:rsidR="00862474" w:rsidRPr="00A25A7D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2474" w:rsidRPr="00064EBE" w14:paraId="5091F667" w14:textId="77777777" w:rsidTr="00451291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06E67C6" w14:textId="77777777" w:rsidR="00862474" w:rsidRPr="00A25A7D" w:rsidRDefault="00862474" w:rsidP="004839FA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FBB6" w14:textId="77777777" w:rsidR="00862474" w:rsidRPr="00A25A7D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345B" w14:textId="77777777" w:rsidR="00862474" w:rsidRPr="00A25A7D" w:rsidRDefault="00862474" w:rsidP="004839FA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6C96" w14:textId="77777777" w:rsidR="00862474" w:rsidRPr="00A25A7D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FB950D" w14:textId="77777777" w:rsidR="00862474" w:rsidRPr="00A25A7D" w:rsidRDefault="00862474" w:rsidP="004839FA">
            <w:pPr>
              <w:pStyle w:val="4"/>
              <w:rPr>
                <w:sz w:val="22"/>
                <w:szCs w:val="22"/>
              </w:rPr>
            </w:pPr>
          </w:p>
        </w:tc>
      </w:tr>
      <w:tr w:rsidR="00862474" w:rsidRPr="00375A93" w14:paraId="4AE4D02E" w14:textId="77777777" w:rsidTr="00984230"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0AA6AFCD" w14:textId="77777777" w:rsidR="00862474" w:rsidRPr="00375A93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75A93">
              <w:rPr>
                <w:rFonts w:hAnsi="標楷體" w:hint="eastAsia"/>
                <w:b/>
                <w:noProof/>
                <w:sz w:val="22"/>
                <w:szCs w:val="22"/>
              </w:rPr>
              <w:t>環境部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B311E8" w14:textId="77777777" w:rsidR="00862474" w:rsidRPr="00375A93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BC2C13A" w14:textId="77777777" w:rsidR="00862474" w:rsidRPr="00375A93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7BC702" w14:textId="77777777" w:rsidR="00862474" w:rsidRPr="00375A93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0C8E51CD" w14:textId="77777777" w:rsidR="00862474" w:rsidRPr="00375A93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375A93" w14:paraId="0634D5E9" w14:textId="77777777" w:rsidTr="00984230"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47136315" w14:textId="77777777" w:rsidR="00862474" w:rsidRPr="00375A93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75A93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CCE575" w14:textId="77777777" w:rsidR="00862474" w:rsidRPr="00375A93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375A93">
              <w:rPr>
                <w:rFonts w:hAnsi="細明體"/>
                <w:noProof/>
                <w:sz w:val="22"/>
                <w:szCs w:val="22"/>
              </w:rPr>
              <w:t>511,724,000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8BA89F" w14:textId="77777777" w:rsidR="00862474" w:rsidRPr="00375A93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375A93">
              <w:rPr>
                <w:rFonts w:hAnsi="細明體"/>
                <w:noProof/>
                <w:sz w:val="22"/>
                <w:szCs w:val="22"/>
              </w:rPr>
              <w:t>53,052,400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0C3EA" w14:textId="77777777" w:rsidR="00862474" w:rsidRPr="00375A93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375A93">
              <w:rPr>
                <w:rFonts w:hAnsi="細明體"/>
                <w:noProof/>
                <w:sz w:val="22"/>
                <w:szCs w:val="22"/>
              </w:rPr>
              <w:t>10.37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53F8ADEA" w14:textId="77777777" w:rsidR="00862474" w:rsidRPr="00375A93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375A93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862474" w:rsidRPr="00375A93" w14:paraId="30605DAA" w14:textId="77777777" w:rsidTr="00984230"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33FEEE56" w14:textId="77777777" w:rsidR="00862474" w:rsidRPr="00375A93" w:rsidRDefault="00862474" w:rsidP="004839F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75A93">
              <w:rPr>
                <w:rFonts w:hAnsi="標楷體" w:hint="eastAsia"/>
                <w:b/>
                <w:noProof/>
                <w:sz w:val="22"/>
                <w:szCs w:val="22"/>
              </w:rPr>
              <w:t>環境管理署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0A36E7" w14:textId="77777777" w:rsidR="00862474" w:rsidRPr="00375A93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0E917B4" w14:textId="77777777" w:rsidR="00862474" w:rsidRPr="00375A93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3F41C9" w14:textId="77777777" w:rsidR="00862474" w:rsidRPr="00375A93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3ACB9D5A" w14:textId="77777777" w:rsidR="00862474" w:rsidRPr="00375A93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:rsidRPr="00375A93" w14:paraId="7C01E8C2" w14:textId="77777777" w:rsidTr="00984230">
        <w:trPr>
          <w:trHeight w:val="317"/>
        </w:trPr>
        <w:tc>
          <w:tcPr>
            <w:tcW w:w="3430" w:type="dxa"/>
            <w:shd w:val="clear" w:color="auto" w:fill="auto"/>
            <w:vAlign w:val="center"/>
          </w:tcPr>
          <w:p w14:paraId="7BF5FFAC" w14:textId="77777777" w:rsidR="00862474" w:rsidRPr="00375A93" w:rsidRDefault="00862474" w:rsidP="004839F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75A93">
              <w:rPr>
                <w:rFonts w:hAnsi="標楷體" w:hint="eastAsia"/>
                <w:noProof/>
                <w:sz w:val="22"/>
                <w:szCs w:val="22"/>
              </w:rPr>
              <w:t>環境管理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5E5D2D" w14:textId="77777777" w:rsidR="00862474" w:rsidRPr="00375A93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375A93">
              <w:rPr>
                <w:rFonts w:hAnsi="細明體"/>
                <w:noProof/>
                <w:sz w:val="22"/>
                <w:szCs w:val="22"/>
              </w:rPr>
              <w:t>2,704,144,000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A294C34" w14:textId="77777777" w:rsidR="00862474" w:rsidRPr="00375A93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375A93">
              <w:rPr>
                <w:rFonts w:hAnsi="細明體"/>
                <w:noProof/>
                <w:sz w:val="22"/>
                <w:szCs w:val="22"/>
              </w:rPr>
              <w:t>167,074,049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D6452" w14:textId="77777777" w:rsidR="00862474" w:rsidRPr="00375A93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375A93">
              <w:rPr>
                <w:rFonts w:hAnsi="細明體"/>
                <w:noProof/>
                <w:sz w:val="22"/>
                <w:szCs w:val="22"/>
              </w:rPr>
              <w:t>6.18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2DE7A2E" w14:textId="77777777" w:rsidR="00862474" w:rsidRPr="00375A93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375A93">
              <w:rPr>
                <w:rFonts w:hAnsi="標楷體" w:hint="eastAsia"/>
                <w:noProof/>
                <w:sz w:val="22"/>
                <w:szCs w:val="22"/>
              </w:rPr>
              <w:t>補助計畫經費結餘。</w:t>
            </w:r>
          </w:p>
        </w:tc>
      </w:tr>
    </w:tbl>
    <w:p w14:paraId="704B6790" w14:textId="77777777" w:rsidR="00862474" w:rsidRDefault="00862474" w:rsidP="0086247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134"/>
        <w:gridCol w:w="8930"/>
      </w:tblGrid>
      <w:tr w:rsidR="00862474" w:rsidRPr="000F2E19" w14:paraId="43C28B56" w14:textId="77777777" w:rsidTr="004839FA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7A9C0B3" w14:textId="77777777" w:rsidR="00862474" w:rsidRPr="00CE423E" w:rsidRDefault="00862474" w:rsidP="004839FA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lastRenderedPageBreak/>
              <w:t>3.  以前年度歲出減免（註銷）數簡明表</w:t>
            </w:r>
          </w:p>
          <w:p w14:paraId="265270EA" w14:textId="77777777" w:rsidR="00862474" w:rsidRPr="000F2E19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2474" w:rsidRPr="00CA093B" w14:paraId="72831C20" w14:textId="77777777" w:rsidTr="00451291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19684347" w14:textId="77777777" w:rsidR="00862474" w:rsidRPr="00CA2A8C" w:rsidRDefault="00862474" w:rsidP="004839F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FE9B6E3" w14:textId="77777777" w:rsidR="00862474" w:rsidRPr="00CA2A8C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5419EFDD" w14:textId="77777777" w:rsidR="00862474" w:rsidRPr="00CA2A8C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0213E37B" w14:textId="77777777" w:rsidR="00862474" w:rsidRPr="00CA2A8C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14:paraId="500A9244" w14:textId="77777777" w:rsidR="00862474" w:rsidRPr="00CA2A8C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3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09A1778" w14:textId="77777777" w:rsidR="00862474" w:rsidRPr="00CA2A8C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2474" w:rsidRPr="00CA093B" w14:paraId="0BF39C43" w14:textId="77777777" w:rsidTr="00451291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ADAE70C" w14:textId="77777777" w:rsidR="00862474" w:rsidRPr="00CA2A8C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ADE6EBC" w14:textId="77777777" w:rsidR="00862474" w:rsidRPr="00CA2A8C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24ADEB1" w14:textId="77777777" w:rsidR="00862474" w:rsidRPr="00CA2A8C" w:rsidRDefault="00862474" w:rsidP="00483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D4DEF35" w14:textId="77777777" w:rsidR="00862474" w:rsidRPr="00CA2A8C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DECC53" w14:textId="77777777" w:rsidR="00862474" w:rsidRPr="00CA2A8C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B516099" w14:textId="77777777" w:rsidR="00862474" w:rsidRPr="00CA2A8C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62474" w:rsidRPr="004E3DDE" w14:paraId="5AC3E800" w14:textId="77777777" w:rsidTr="00451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BBE5F2E" w14:textId="77777777" w:rsidR="00862474" w:rsidRPr="004E3DDE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561AF6" w14:textId="77777777" w:rsidR="00862474" w:rsidRPr="004E3DDE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E3DDE">
              <w:rPr>
                <w:rFonts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553280" w14:textId="77777777" w:rsidR="00862474" w:rsidRPr="004E3DDE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27F17F7" w14:textId="77777777" w:rsidR="00862474" w:rsidRPr="004E3DDE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C732CC" w14:textId="77777777" w:rsidR="00862474" w:rsidRPr="004E3DDE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24F4B4AC" w14:textId="77777777" w:rsidR="00862474" w:rsidRPr="004E3DDE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68B4D05B" w14:textId="77777777" w:rsidTr="00451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8A826B6" w14:textId="77777777" w:rsidR="00862474" w:rsidRPr="00CA2A8C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E1DE5F" w14:textId="77777777" w:rsidR="00862474" w:rsidRPr="004E3DDE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3DDE">
              <w:rPr>
                <w:rFonts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51CBC93" w14:textId="77777777" w:rsidR="00862474" w:rsidRPr="00CA2A8C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7B39FB" w14:textId="77777777" w:rsidR="00862474" w:rsidRPr="00CA2A8C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1,154,968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6C1F35" w14:textId="77777777" w:rsidR="00862474" w:rsidRPr="00CA2A8C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68.16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2F629F7" w14:textId="77777777" w:rsidR="00862474" w:rsidRPr="00CA2A8C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北區資材調度中心建置接續工程經費結餘。</w:t>
            </w:r>
          </w:p>
        </w:tc>
      </w:tr>
      <w:tr w:rsidR="00862474" w:rsidRPr="004E3DDE" w14:paraId="5F69EA20" w14:textId="77777777" w:rsidTr="00451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BAA14FD" w14:textId="77777777" w:rsidR="00862474" w:rsidRPr="004E3DDE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F41742" w14:textId="77777777" w:rsidR="00862474" w:rsidRPr="004E3DDE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E3DDE">
              <w:rPr>
                <w:rFonts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2D27CE" w14:textId="77777777" w:rsidR="00862474" w:rsidRPr="004E3DDE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85CC1BB" w14:textId="77777777" w:rsidR="00862474" w:rsidRPr="004E3DDE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81101B" w14:textId="77777777" w:rsidR="00862474" w:rsidRPr="004E3DDE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7753A83B" w14:textId="77777777" w:rsidR="00862474" w:rsidRPr="004E3DDE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5B0BD2E7" w14:textId="77777777" w:rsidTr="007715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D47AFDA" w14:textId="77777777" w:rsidR="00862474" w:rsidRPr="00CA2A8C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32436B" w14:textId="77777777" w:rsidR="00862474" w:rsidRPr="004E3DDE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E3DDE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513837" w14:textId="77777777" w:rsidR="00862474" w:rsidRPr="00CA2A8C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5,236,399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E64F60" w14:textId="77777777" w:rsidR="00862474" w:rsidRPr="00CA2A8C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3,570,919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7FF4F5" w14:textId="77777777" w:rsidR="00862474" w:rsidRPr="00CA2A8C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68.19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34E5481A" w14:textId="22E9A6A3" w:rsidR="00862474" w:rsidRPr="00CA2A8C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補助</w:t>
            </w:r>
            <w:r w:rsidR="00771561">
              <w:rPr>
                <w:rFonts w:hAnsi="標楷體" w:hint="eastAsia"/>
                <w:noProof/>
                <w:sz w:val="22"/>
                <w:szCs w:val="22"/>
              </w:rPr>
              <w:t>地方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政府辦理一般廢棄物跨區處理計畫</w:t>
            </w:r>
            <w:r w:rsidR="00771561">
              <w:rPr>
                <w:rFonts w:hAnsi="標楷體" w:hint="eastAsia"/>
                <w:noProof/>
                <w:sz w:val="22"/>
                <w:szCs w:val="22"/>
              </w:rPr>
              <w:t>及焚化廠改建營運移轉案促參前置作業委託專業服務計畫</w:t>
            </w:r>
            <w:r w:rsidR="00771561" w:rsidRPr="00771561">
              <w:rPr>
                <w:rFonts w:hAnsi="標楷體" w:hint="eastAsia"/>
                <w:noProof/>
                <w:sz w:val="22"/>
                <w:szCs w:val="22"/>
              </w:rPr>
              <w:t>，因</w:t>
            </w:r>
            <w:r w:rsidR="00FD783C" w:rsidRPr="00771561">
              <w:rPr>
                <w:rFonts w:hAnsi="標楷體" w:hint="eastAsia"/>
                <w:noProof/>
                <w:sz w:val="22"/>
                <w:szCs w:val="22"/>
              </w:rPr>
              <w:t>履</w:t>
            </w:r>
            <w:r w:rsidRPr="00771561">
              <w:rPr>
                <w:rFonts w:hAnsi="標楷體" w:hint="eastAsia"/>
                <w:noProof/>
                <w:sz w:val="22"/>
                <w:szCs w:val="22"/>
              </w:rPr>
              <w:t>約爭議</w:t>
            </w:r>
            <w:r w:rsidR="00412CEF">
              <w:rPr>
                <w:rFonts w:hAnsi="標楷體" w:hint="eastAsia"/>
                <w:noProof/>
                <w:sz w:val="22"/>
                <w:szCs w:val="22"/>
              </w:rPr>
              <w:t>尚在訴訟</w:t>
            </w:r>
            <w:r w:rsidR="00771561" w:rsidRPr="00771561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412CEF">
              <w:rPr>
                <w:rFonts w:hAnsi="標楷體" w:hint="eastAsia"/>
                <w:noProof/>
                <w:sz w:val="22"/>
                <w:szCs w:val="22"/>
              </w:rPr>
              <w:t>或受</w:t>
            </w:r>
            <w:r w:rsidR="00771561" w:rsidRPr="00771561">
              <w:rPr>
                <w:rFonts w:hAnsi="標楷體" w:hint="eastAsia"/>
                <w:noProof/>
                <w:sz w:val="22"/>
                <w:szCs w:val="22"/>
              </w:rPr>
              <w:t>政策因素</w:t>
            </w:r>
            <w:r w:rsidR="00412CEF">
              <w:rPr>
                <w:rFonts w:hAnsi="標楷體" w:hint="eastAsia"/>
                <w:noProof/>
                <w:sz w:val="22"/>
                <w:szCs w:val="22"/>
              </w:rPr>
              <w:t>影響</w:t>
            </w:r>
            <w:r w:rsidR="00771561" w:rsidRPr="00771561">
              <w:rPr>
                <w:rFonts w:hAnsi="標楷體" w:hint="eastAsia"/>
                <w:noProof/>
                <w:sz w:val="22"/>
                <w:szCs w:val="22"/>
              </w:rPr>
              <w:t>計畫進度</w:t>
            </w:r>
            <w:r w:rsidRPr="00771561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3225D0" w:rsidRPr="00771561">
              <w:rPr>
                <w:rFonts w:hAnsi="標楷體" w:hint="eastAsia"/>
                <w:noProof/>
                <w:sz w:val="22"/>
                <w:szCs w:val="22"/>
              </w:rPr>
              <w:t>相關經費屆滿</w:t>
            </w:r>
            <w:r w:rsidR="00771561" w:rsidRPr="00771561">
              <w:rPr>
                <w:rFonts w:hAnsi="標楷體" w:hint="eastAsia"/>
                <w:noProof/>
                <w:sz w:val="22"/>
                <w:szCs w:val="22"/>
              </w:rPr>
              <w:t>4</w:t>
            </w:r>
            <w:r w:rsidR="003225D0" w:rsidRPr="00771561">
              <w:rPr>
                <w:rFonts w:hAnsi="標楷體" w:hint="eastAsia"/>
                <w:noProof/>
                <w:sz w:val="22"/>
                <w:szCs w:val="22"/>
              </w:rPr>
              <w:t>年</w:t>
            </w:r>
            <w:r w:rsidR="00A02287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771561" w:rsidRPr="00771561">
              <w:rPr>
                <w:rFonts w:hAnsi="標楷體" w:hint="eastAsia"/>
                <w:noProof/>
                <w:sz w:val="22"/>
                <w:szCs w:val="22"/>
              </w:rPr>
              <w:t>未予</w:t>
            </w:r>
            <w:r w:rsidR="003225D0" w:rsidRPr="00771561">
              <w:rPr>
                <w:rFonts w:hAnsi="標楷體" w:hint="eastAsia"/>
                <w:noProof/>
                <w:sz w:val="22"/>
                <w:szCs w:val="22"/>
              </w:rPr>
              <w:t>保留</w:t>
            </w:r>
            <w:r w:rsidRPr="00771561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6FA6D05E" w14:textId="77777777" w:rsidR="00862474" w:rsidRDefault="00862474" w:rsidP="00862474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5CB6FB8A" w14:textId="77777777" w:rsidR="00862474" w:rsidRPr="003D7502" w:rsidRDefault="00862474" w:rsidP="00862474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134"/>
        <w:gridCol w:w="8930"/>
      </w:tblGrid>
      <w:tr w:rsidR="00862474" w:rsidRPr="00870477" w14:paraId="46C700EA" w14:textId="77777777" w:rsidTr="004839FA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2DCCA86" w14:textId="77777777" w:rsidR="00862474" w:rsidRPr="005461A1" w:rsidRDefault="00862474" w:rsidP="004839FA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1B527E61" w14:textId="77777777" w:rsidR="00862474" w:rsidRPr="00870477" w:rsidRDefault="00862474" w:rsidP="004839F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2474" w:rsidRPr="00CA093B" w14:paraId="3321A944" w14:textId="77777777" w:rsidTr="00451291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5B7AFB41" w14:textId="77777777" w:rsidR="00862474" w:rsidRPr="003D7502" w:rsidRDefault="00862474" w:rsidP="004839F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805DC2F" w14:textId="77777777" w:rsidR="00862474" w:rsidRPr="003D7502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33DCBC4F" w14:textId="77777777" w:rsidR="00862474" w:rsidRPr="003D7502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3630F63F" w14:textId="77777777" w:rsidR="00862474" w:rsidRPr="003D7502" w:rsidRDefault="00862474" w:rsidP="004839F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14:paraId="0F6396AC" w14:textId="77777777" w:rsidR="00862474" w:rsidRPr="003D7502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3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A97F868" w14:textId="77777777" w:rsidR="00862474" w:rsidRPr="003D7502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2474" w:rsidRPr="00CA093B" w14:paraId="54D4F920" w14:textId="77777777" w:rsidTr="00451291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D67565E" w14:textId="77777777" w:rsidR="00862474" w:rsidRPr="003D7502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069249E" w14:textId="77777777" w:rsidR="00862474" w:rsidRPr="003D7502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0CAEC4C0" w14:textId="77777777" w:rsidR="00862474" w:rsidRPr="003D7502" w:rsidRDefault="00862474" w:rsidP="00483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7BEBD43" w14:textId="77777777" w:rsidR="00862474" w:rsidRPr="003D7502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6F8011" w14:textId="77777777" w:rsidR="00862474" w:rsidRPr="003D7502" w:rsidRDefault="00862474" w:rsidP="004839F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F90E603" w14:textId="77777777" w:rsidR="00862474" w:rsidRPr="003D7502" w:rsidRDefault="00862474" w:rsidP="004839F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62474" w:rsidRPr="001264F1" w14:paraId="3DA2CCF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9661A05" w14:textId="77777777" w:rsidR="00862474" w:rsidRPr="001264F1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D00D9AE" w14:textId="77777777" w:rsidR="00862474" w:rsidRPr="001264F1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264F1">
              <w:rPr>
                <w:rFonts w:hAnsi="標楷體" w:hint="eastAsia"/>
                <w:noProof/>
                <w:sz w:val="22"/>
                <w:szCs w:val="22"/>
              </w:rPr>
              <w:t>環境部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ABB3F7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A23D6B6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F0BEA2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0DCE47BD" w14:textId="77777777" w:rsidR="00862474" w:rsidRPr="001264F1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67ED0E53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99D04A1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C76E7B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E61DEF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84,729,061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17049B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56,544,690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18A3A6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66.74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94ADC2B" w14:textId="05AD5D90" w:rsidR="00862474" w:rsidRPr="003D7502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補助地方政府辦理</w:t>
            </w:r>
            <w:r w:rsidR="007519C1">
              <w:rPr>
                <w:rFonts w:hAnsi="標楷體" w:hint="eastAsia"/>
                <w:noProof/>
                <w:sz w:val="22"/>
                <w:szCs w:val="22"/>
              </w:rPr>
              <w:t>資源回收中心功能改善及擴建工程計畫，因履約爭議，未及於年度內完成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14:paraId="3CE82D2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C4B628B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10208C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CBD8196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116,763,142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213274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79,171,782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99799D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67.81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3DB3E0B" w14:textId="4B761594" w:rsidR="00862474" w:rsidRPr="00D90A99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D90A99">
              <w:rPr>
                <w:rFonts w:hAnsi="標楷體" w:hint="eastAsia"/>
                <w:noProof/>
                <w:sz w:val="22"/>
                <w:szCs w:val="22"/>
              </w:rPr>
              <w:t>補助地方政府辦理畜牧糞尿資源化處理等計畫，合約期程跨年度</w:t>
            </w:r>
            <w:r w:rsidR="000A032B">
              <w:rPr>
                <w:rFonts w:hAnsi="標楷體" w:hint="eastAsia"/>
                <w:noProof/>
                <w:sz w:val="22"/>
                <w:szCs w:val="22"/>
              </w:rPr>
              <w:t>或未及於年度內完成估驗作業</w:t>
            </w:r>
            <w:r w:rsidRPr="00D90A99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14:paraId="12EB69AC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219D085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61487F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水質保護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27033B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133,062,188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B3D923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58,074,302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DBA00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43.64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CF58B3D" w14:textId="7499778D" w:rsidR="00862474" w:rsidRPr="00D90A99" w:rsidRDefault="00862474" w:rsidP="00D90A99">
            <w:pPr>
              <w:pStyle w:val="4"/>
              <w:rPr>
                <w:rFonts w:hAnsi="標楷體"/>
                <w:sz w:val="22"/>
                <w:szCs w:val="22"/>
              </w:rPr>
            </w:pPr>
            <w:r w:rsidRPr="00D90A99">
              <w:rPr>
                <w:rFonts w:hAnsi="標楷體" w:hint="eastAsia"/>
                <w:noProof/>
                <w:sz w:val="22"/>
                <w:szCs w:val="22"/>
              </w:rPr>
              <w:t>補助地方政府辦理水</w:t>
            </w:r>
            <w:r w:rsidR="00D90A99" w:rsidRPr="00D90A99">
              <w:rPr>
                <w:rFonts w:hAnsi="標楷體" w:hint="eastAsia"/>
                <w:noProof/>
                <w:sz w:val="22"/>
                <w:szCs w:val="22"/>
              </w:rPr>
              <w:t>質淨化場工程</w:t>
            </w:r>
            <w:r w:rsidRPr="00D90A99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D90A99" w:rsidRPr="00D90A99">
              <w:rPr>
                <w:rFonts w:hAnsi="標楷體" w:hint="eastAsia"/>
                <w:noProof/>
                <w:sz w:val="22"/>
                <w:szCs w:val="22"/>
              </w:rPr>
              <w:t>未達契約付款條件</w:t>
            </w:r>
            <w:r w:rsidRPr="00D90A99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:rsidRPr="001264F1" w14:paraId="73A8FF9D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C419C09" w14:textId="77777777" w:rsidR="00862474" w:rsidRPr="001264F1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C0BFA16" w14:textId="77777777" w:rsidR="00862474" w:rsidRPr="001264F1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264F1">
              <w:rPr>
                <w:rFonts w:hAnsi="標楷體" w:hint="eastAsia"/>
                <w:noProof/>
                <w:sz w:val="22"/>
                <w:szCs w:val="22"/>
              </w:rPr>
              <w:t>資源循環署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85D85C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3CA2E5E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61AA09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43C4E599" w14:textId="77777777" w:rsidR="00862474" w:rsidRPr="001264F1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342340C6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5630C7E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E30B53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資源循環及廢棄物管理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3648EB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328,274,143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982A13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37,692,747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92F869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11.48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650C85C" w14:textId="4542F264" w:rsidR="00862474" w:rsidRPr="003D7502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補助地方政府辦理石綿建</w:t>
            </w:r>
            <w:r w:rsidR="000A032B">
              <w:rPr>
                <w:rFonts w:hAnsi="標楷體" w:hint="eastAsia"/>
                <w:noProof/>
                <w:sz w:val="22"/>
                <w:szCs w:val="22"/>
              </w:rPr>
              <w:t>材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廢棄物清除處理、環保機關木質資材資源化精進推動計畫</w:t>
            </w:r>
            <w:r w:rsidR="0043740F">
              <w:rPr>
                <w:rFonts w:hAnsi="標楷體" w:hint="eastAsia"/>
                <w:noProof/>
                <w:sz w:val="22"/>
                <w:szCs w:val="22"/>
              </w:rPr>
              <w:t>，配合地方政府作業期程，延長執行期間</w:t>
            </w:r>
            <w:r w:rsidR="007519C1">
              <w:rPr>
                <w:rFonts w:hAnsi="標楷體" w:hint="eastAsia"/>
                <w:noProof/>
                <w:sz w:val="22"/>
                <w:szCs w:val="22"/>
              </w:rPr>
              <w:t>，或經費</w:t>
            </w:r>
            <w:r w:rsidR="007519C1" w:rsidRPr="00EB30DA">
              <w:rPr>
                <w:rFonts w:hAnsi="標楷體" w:hint="eastAsia"/>
                <w:noProof/>
                <w:sz w:val="22"/>
                <w:szCs w:val="22"/>
              </w:rPr>
              <w:t>未及於年度</w:t>
            </w:r>
            <w:r w:rsidR="007519C1">
              <w:rPr>
                <w:rFonts w:hAnsi="標楷體" w:hint="eastAsia"/>
                <w:noProof/>
                <w:sz w:val="22"/>
                <w:szCs w:val="22"/>
              </w:rPr>
              <w:t>內結報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:rsidRPr="001264F1" w14:paraId="54FC75AB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778AD1E" w14:textId="77777777" w:rsidR="00862474" w:rsidRPr="001264F1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B9632C8" w14:textId="77777777" w:rsidR="00862474" w:rsidRPr="001264F1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264F1">
              <w:rPr>
                <w:rFonts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272F85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56EDBE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EB3F22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1EE1BC2B" w14:textId="77777777" w:rsidR="00862474" w:rsidRPr="001264F1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370A0E81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43AF5DD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F709D6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41159B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FE6C45C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539,443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7CA39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31.84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CE5CD84" w14:textId="71C664FD" w:rsidR="00862474" w:rsidRPr="003D7502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辦理北區資材調度中心建置接續工程，尚在申請使用執照，須保留繼續執行。</w:t>
            </w:r>
          </w:p>
        </w:tc>
      </w:tr>
      <w:tr w:rsidR="00862474" w:rsidRPr="001264F1" w14:paraId="4E7E3DAB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7DB44A1" w14:textId="77777777" w:rsidR="00862474" w:rsidRPr="001264F1" w:rsidRDefault="00862474" w:rsidP="004839F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1E49F31" w14:textId="77777777" w:rsidR="00862474" w:rsidRPr="001264F1" w:rsidRDefault="00862474" w:rsidP="004839F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264F1">
              <w:rPr>
                <w:rFonts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BBF850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831E2EA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DAFA49" w14:textId="77777777" w:rsidR="00862474" w:rsidRPr="001264F1" w:rsidRDefault="00862474" w:rsidP="004839F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17C07CBE" w14:textId="77777777" w:rsidR="00862474" w:rsidRPr="001264F1" w:rsidRDefault="00862474" w:rsidP="004839F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2474" w14:paraId="38F3EB9A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C10AF3F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1FF3D5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D9F417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17,043,548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75FBA9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16,923,000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44C0D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99.29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6B265767" w14:textId="7E9689BE" w:rsidR="00862474" w:rsidRPr="003D7502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辦公空間裝修工程</w:t>
            </w:r>
            <w:r w:rsidR="0043740F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43740F" w:rsidRPr="0043740F">
              <w:rPr>
                <w:rFonts w:hAnsi="標楷體" w:hint="eastAsia"/>
                <w:noProof/>
                <w:sz w:val="22"/>
                <w:szCs w:val="22"/>
              </w:rPr>
              <w:t>受規劃或發包作業時程影響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，合約期程跨年度</w:t>
            </w:r>
            <w:r w:rsidR="007519C1" w:rsidRPr="000571F2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14:paraId="32ABC6DE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0A23D0E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71F2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0CE7D9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275EA6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25,877,534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670490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5,721,000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26BE42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22.11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3E5DE1CA" w14:textId="702F3C20" w:rsidR="00862474" w:rsidRPr="003D7502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辦公空間裝修工程</w:t>
            </w:r>
            <w:r w:rsidR="0043740F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43740F" w:rsidRPr="0043740F">
              <w:rPr>
                <w:rFonts w:hAnsi="標楷體" w:hint="eastAsia"/>
                <w:noProof/>
                <w:sz w:val="22"/>
                <w:szCs w:val="22"/>
              </w:rPr>
              <w:t>受規劃或發包作業時程影響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，合約期程跨年度</w:t>
            </w:r>
            <w:r w:rsidR="007519C1" w:rsidRPr="000571F2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862474" w14:paraId="2C8F803F" w14:textId="77777777" w:rsidTr="009842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2F90D3E" w14:textId="77777777" w:rsidR="00862474" w:rsidRPr="003D7502" w:rsidRDefault="00862474" w:rsidP="004839F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7DA7CA" w14:textId="77777777" w:rsidR="00862474" w:rsidRPr="001264F1" w:rsidRDefault="00862474" w:rsidP="004839F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264F1">
              <w:rPr>
                <w:rFonts w:hAnsi="標楷體" w:hint="eastAsia"/>
                <w:b w:val="0"/>
                <w:noProof/>
                <w:sz w:val="22"/>
                <w:szCs w:val="22"/>
              </w:rPr>
              <w:t>環境管理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9AC6EE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468,410,434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ECE5B13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34,101,877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88ADBD" w14:textId="77777777" w:rsidR="00862474" w:rsidRPr="003D7502" w:rsidRDefault="00862474" w:rsidP="004839FA">
            <w:pPr>
              <w:pStyle w:val="3"/>
              <w:rPr>
                <w:rFonts w:hAnsi="細明體"/>
                <w:sz w:val="22"/>
                <w:szCs w:val="22"/>
              </w:rPr>
            </w:pPr>
            <w:r w:rsidRPr="000571F2">
              <w:rPr>
                <w:rFonts w:hAnsi="細明體"/>
                <w:noProof/>
                <w:sz w:val="22"/>
                <w:szCs w:val="22"/>
              </w:rPr>
              <w:t>7.28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4F7DEA3A" w14:textId="13C76203" w:rsidR="00862474" w:rsidRPr="003D7502" w:rsidRDefault="00862474" w:rsidP="004839FA">
            <w:pPr>
              <w:pStyle w:val="4"/>
              <w:rPr>
                <w:rFonts w:hAnsi="標楷體"/>
                <w:sz w:val="22"/>
                <w:szCs w:val="22"/>
              </w:rPr>
            </w:pPr>
            <w:r w:rsidRPr="000571F2">
              <w:rPr>
                <w:rFonts w:hAnsi="標楷體" w:hint="eastAsia"/>
                <w:noProof/>
                <w:sz w:val="22"/>
                <w:szCs w:val="22"/>
              </w:rPr>
              <w:t>補助地方政府辦理</w:t>
            </w:r>
            <w:r w:rsidR="000A032B">
              <w:rPr>
                <w:rFonts w:hAnsi="標楷體" w:hint="eastAsia"/>
                <w:noProof/>
                <w:sz w:val="22"/>
                <w:szCs w:val="22"/>
              </w:rPr>
              <w:t>多元垃圾處理、美質環境推動</w:t>
            </w:r>
            <w:r w:rsidR="00412CEF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計畫</w:t>
            </w:r>
            <w:r w:rsidR="0043740F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0A032B">
              <w:rPr>
                <w:rFonts w:hAnsi="標楷體" w:hint="eastAsia"/>
                <w:noProof/>
                <w:sz w:val="22"/>
                <w:szCs w:val="22"/>
              </w:rPr>
              <w:t>未及於年度內完成估驗作業</w:t>
            </w:r>
            <w:r w:rsidR="007519C1" w:rsidRPr="000571F2">
              <w:rPr>
                <w:rFonts w:hAnsi="標楷體" w:hint="eastAsia"/>
                <w:noProof/>
                <w:sz w:val="22"/>
                <w:szCs w:val="22"/>
              </w:rPr>
              <w:t>，須保留繼續執行</w:t>
            </w:r>
            <w:r w:rsidRPr="000571F2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3DBB11E2" w14:textId="07071783" w:rsidR="00862474" w:rsidRPr="00870477" w:rsidRDefault="00862474" w:rsidP="00451291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sectPr w:rsidR="00862474" w:rsidRPr="00870477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98CF" w14:textId="77777777" w:rsidR="00862474" w:rsidRDefault="00862474" w:rsidP="005F138F">
      <w:r>
        <w:separator/>
      </w:r>
    </w:p>
  </w:endnote>
  <w:endnote w:type="continuationSeparator" w:id="0">
    <w:p w14:paraId="622D3842" w14:textId="77777777" w:rsidR="00862474" w:rsidRDefault="00862474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0D97" w14:textId="77777777" w:rsidR="00797029" w:rsidRDefault="007970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EE19" w14:textId="57B6AAF8" w:rsidR="00552AAA" w:rsidRPr="00797029" w:rsidRDefault="00451291" w:rsidP="00451291">
    <w:pPr>
      <w:pStyle w:val="a5"/>
      <w:jc w:val="center"/>
    </w:pPr>
    <w:r w:rsidRPr="00797029">
      <w:rPr>
        <w:rFonts w:hint="eastAsia"/>
      </w:rPr>
      <w:t>16-18-</w:t>
    </w:r>
    <w:r w:rsidR="00552AAA" w:rsidRPr="00797029">
      <w:fldChar w:fldCharType="begin"/>
    </w:r>
    <w:r w:rsidR="00552AAA" w:rsidRPr="00797029">
      <w:instrText>PAGE   \* MERGEFORMAT</w:instrText>
    </w:r>
    <w:r w:rsidR="00552AAA" w:rsidRPr="00797029">
      <w:fldChar w:fldCharType="separate"/>
    </w:r>
    <w:r w:rsidR="00552AAA" w:rsidRPr="00797029">
      <w:rPr>
        <w:noProof/>
        <w:lang w:val="zh-TW"/>
      </w:rPr>
      <w:t>1</w:t>
    </w:r>
    <w:r w:rsidR="00552AAA" w:rsidRPr="00797029">
      <w:fldChar w:fldCharType="end"/>
    </w:r>
  </w:p>
  <w:p w14:paraId="733FF3F2" w14:textId="77777777" w:rsidR="00552AAA" w:rsidRPr="00797029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6E85" w14:textId="77777777" w:rsidR="00797029" w:rsidRDefault="007970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0EEB" w14:textId="77777777" w:rsidR="00862474" w:rsidRDefault="00862474" w:rsidP="005F138F">
      <w:r>
        <w:separator/>
      </w:r>
    </w:p>
  </w:footnote>
  <w:footnote w:type="continuationSeparator" w:id="0">
    <w:p w14:paraId="7D796345" w14:textId="77777777" w:rsidR="00862474" w:rsidRDefault="00862474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E831" w14:textId="77777777" w:rsidR="00797029" w:rsidRDefault="007970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0D85" w14:textId="77777777" w:rsidR="00797029" w:rsidRDefault="0079702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F0A4" w14:textId="77777777" w:rsidR="00797029" w:rsidRDefault="007970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74"/>
    <w:rsid w:val="000A032B"/>
    <w:rsid w:val="000C1183"/>
    <w:rsid w:val="00190870"/>
    <w:rsid w:val="001D2099"/>
    <w:rsid w:val="00203254"/>
    <w:rsid w:val="00240C83"/>
    <w:rsid w:val="0026573E"/>
    <w:rsid w:val="00267C44"/>
    <w:rsid w:val="002C0AB3"/>
    <w:rsid w:val="002F79E3"/>
    <w:rsid w:val="003225D0"/>
    <w:rsid w:val="00353E9D"/>
    <w:rsid w:val="00402AAD"/>
    <w:rsid w:val="0040437C"/>
    <w:rsid w:val="00412CEF"/>
    <w:rsid w:val="0043740F"/>
    <w:rsid w:val="00451291"/>
    <w:rsid w:val="00454BE3"/>
    <w:rsid w:val="00552AAA"/>
    <w:rsid w:val="00566294"/>
    <w:rsid w:val="005B7437"/>
    <w:rsid w:val="005F138F"/>
    <w:rsid w:val="006714D6"/>
    <w:rsid w:val="007519C1"/>
    <w:rsid w:val="00761C7F"/>
    <w:rsid w:val="00767633"/>
    <w:rsid w:val="00771561"/>
    <w:rsid w:val="00790C2D"/>
    <w:rsid w:val="00797029"/>
    <w:rsid w:val="007A5C3D"/>
    <w:rsid w:val="007E2EB3"/>
    <w:rsid w:val="00827B42"/>
    <w:rsid w:val="00862474"/>
    <w:rsid w:val="008B4E5E"/>
    <w:rsid w:val="00917C37"/>
    <w:rsid w:val="00950CB5"/>
    <w:rsid w:val="00984230"/>
    <w:rsid w:val="009A0F1E"/>
    <w:rsid w:val="009F1105"/>
    <w:rsid w:val="00A02287"/>
    <w:rsid w:val="00A27DD2"/>
    <w:rsid w:val="00A343F8"/>
    <w:rsid w:val="00A70D8E"/>
    <w:rsid w:val="00A92B1C"/>
    <w:rsid w:val="00AB7249"/>
    <w:rsid w:val="00B14B16"/>
    <w:rsid w:val="00B55A84"/>
    <w:rsid w:val="00BA0A16"/>
    <w:rsid w:val="00C3041B"/>
    <w:rsid w:val="00C53771"/>
    <w:rsid w:val="00D07305"/>
    <w:rsid w:val="00D76056"/>
    <w:rsid w:val="00D90A99"/>
    <w:rsid w:val="00DB324C"/>
    <w:rsid w:val="00DE0D5E"/>
    <w:rsid w:val="00E005BE"/>
    <w:rsid w:val="00E13F71"/>
    <w:rsid w:val="00E34D36"/>
    <w:rsid w:val="00E35F55"/>
    <w:rsid w:val="00E659D6"/>
    <w:rsid w:val="00E87430"/>
    <w:rsid w:val="00EC250E"/>
    <w:rsid w:val="00EC650A"/>
    <w:rsid w:val="00EE534F"/>
    <w:rsid w:val="00EE74AE"/>
    <w:rsid w:val="00EF2E38"/>
    <w:rsid w:val="00F15328"/>
    <w:rsid w:val="00F25207"/>
    <w:rsid w:val="00F65C06"/>
    <w:rsid w:val="00FA1E0F"/>
    <w:rsid w:val="00FD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B82482E"/>
  <w15:chartTrackingRefBased/>
  <w15:docId w15:val="{DD147AF8-F4D2-437A-BA47-709CE4473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2474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2474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62474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862474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2474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2474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862474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862474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62474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OR7idsN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OR7idsN歲入機關別決算審定明細表A3_1</Template>
  <TotalTime>22</TotalTime>
  <Pages>7</Pages>
  <Words>4030</Words>
  <Characters>7069</Characters>
  <Application>Microsoft Office Word</Application>
  <DocSecurity>0</DocSecurity>
  <Lines>58</Lines>
  <Paragraphs>22</Paragraphs>
  <ScaleCrop>false</ScaleCrop>
  <Company>N.A.O.</Company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黃子庭</dc:creator>
  <cp:keywords/>
  <dc:description/>
  <cp:lastModifiedBy>張宥淇</cp:lastModifiedBy>
  <cp:revision>5</cp:revision>
  <cp:lastPrinted>2026-06-18T08:41:00Z</cp:lastPrinted>
  <dcterms:created xsi:type="dcterms:W3CDTF">2026-06-18T08:38:00Z</dcterms:created>
  <dcterms:modified xsi:type="dcterms:W3CDTF">2026-06-26T06:17:00Z</dcterms:modified>
</cp:coreProperties>
</file>