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2129E" w14:textId="77777777" w:rsidR="008812DD" w:rsidRPr="00CA5E3C" w:rsidRDefault="008812DD" w:rsidP="008812DD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 w:rsidRPr="00CA5E3C">
        <w:rPr>
          <w:sz w:val="36"/>
        </w:rPr>
        <w:t>衛生福利部主管</w:t>
      </w:r>
    </w:p>
    <w:p w14:paraId="10C14265" w14:textId="77777777" w:rsidR="008812DD" w:rsidRPr="00CA5E3C" w:rsidRDefault="008812DD" w:rsidP="008812DD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 w:rsidRPr="00CA5E3C">
        <w:rPr>
          <w:rFonts w:hint="eastAsia"/>
          <w:sz w:val="36"/>
        </w:rPr>
        <w:t>一、決算審定數簡明表</w:t>
      </w:r>
    </w:p>
    <w:p w14:paraId="611CCE11" w14:textId="77777777" w:rsidR="008812DD" w:rsidRPr="00CA5E3C" w:rsidRDefault="008812DD" w:rsidP="008812DD">
      <w:pPr>
        <w:pStyle w:val="a7"/>
        <w:spacing w:before="72" w:after="72"/>
        <w:ind w:leftChars="0" w:left="0" w:firstLineChars="0" w:firstLine="0"/>
        <w:jc w:val="left"/>
      </w:pPr>
      <w:r w:rsidRPr="00CA5E3C">
        <w:rPr>
          <w:rFonts w:hint="eastAsia"/>
        </w:rPr>
        <w:t>（一）　歲入部分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2127"/>
        <w:gridCol w:w="1984"/>
        <w:gridCol w:w="2608"/>
        <w:gridCol w:w="2495"/>
        <w:gridCol w:w="2004"/>
        <w:gridCol w:w="1890"/>
        <w:gridCol w:w="1776"/>
        <w:gridCol w:w="1843"/>
        <w:gridCol w:w="1276"/>
      </w:tblGrid>
      <w:tr w:rsidR="00CA5E3C" w:rsidRPr="00CA5E3C" w14:paraId="79771EC2" w14:textId="77777777" w:rsidTr="003B39FD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A56EA" w14:textId="06F5E6A3" w:rsidR="008812DD" w:rsidRPr="00CA5E3C" w:rsidRDefault="008812DD" w:rsidP="003B39FD">
            <w:pPr>
              <w:pStyle w:val="a7"/>
              <w:spacing w:beforeLines="0" w:before="0" w:afterLines="0" w:after="0"/>
              <w:ind w:leftChars="0" w:left="0" w:firstLineChars="0" w:firstLine="0"/>
              <w:jc w:val="left"/>
              <w:rPr>
                <w:rFonts w:ascii="標楷體" w:hAnsi="標楷體"/>
                <w:b w:val="0"/>
              </w:rPr>
            </w:pPr>
            <w:r w:rsidRPr="00CA5E3C">
              <w:rPr>
                <w:rFonts w:ascii="標楷體" w:hAnsi="標楷體" w:hint="eastAsia"/>
                <w:b w:val="0"/>
                <w:sz w:val="28"/>
              </w:rPr>
              <w:t>1.　11</w:t>
            </w:r>
            <w:r w:rsidR="00A4516D">
              <w:rPr>
                <w:rFonts w:ascii="標楷體" w:hAnsi="標楷體" w:hint="eastAsia"/>
                <w:b w:val="0"/>
                <w:sz w:val="28"/>
              </w:rPr>
              <w:t>4</w:t>
            </w:r>
            <w:r w:rsidRPr="00CA5E3C">
              <w:rPr>
                <w:rFonts w:ascii="標楷體" w:hAnsi="標楷體" w:hint="eastAsia"/>
                <w:b w:val="0"/>
                <w:sz w:val="28"/>
              </w:rPr>
              <w:t>年度部分</w:t>
            </w:r>
          </w:p>
          <w:p w14:paraId="728528B2" w14:textId="77777777" w:rsidR="008812DD" w:rsidRPr="00CA5E3C" w:rsidRDefault="008812DD" w:rsidP="003B39FD">
            <w:pPr>
              <w:jc w:val="distribute"/>
              <w:rPr>
                <w:sz w:val="24"/>
                <w:szCs w:val="24"/>
              </w:rPr>
            </w:pPr>
          </w:p>
        </w:tc>
      </w:tr>
      <w:tr w:rsidR="00CA5E3C" w:rsidRPr="00CA5E3C" w14:paraId="6AF2EF81" w14:textId="77777777" w:rsidTr="003B39FD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14:paraId="69E40078" w14:textId="77777777" w:rsidR="008812DD" w:rsidRPr="00CA5E3C" w:rsidRDefault="008812DD" w:rsidP="003B39FD">
            <w:pPr>
              <w:rPr>
                <w:spacing w:val="-16"/>
                <w:sz w:val="22"/>
                <w:szCs w:val="22"/>
              </w:rPr>
            </w:pPr>
            <w:r w:rsidRPr="00CA5E3C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CA5E3C" w:rsidRPr="00CA5E3C" w14:paraId="28548791" w14:textId="77777777" w:rsidTr="001A1FCC">
        <w:trPr>
          <w:cantSplit/>
          <w:tblHeader/>
        </w:trPr>
        <w:tc>
          <w:tcPr>
            <w:tcW w:w="2296" w:type="dxa"/>
            <w:vMerge w:val="restart"/>
            <w:tcBorders>
              <w:left w:val="nil"/>
            </w:tcBorders>
            <w:vAlign w:val="center"/>
          </w:tcPr>
          <w:p w14:paraId="04DB27FF" w14:textId="77777777" w:rsidR="008812DD" w:rsidRPr="00CA5E3C" w:rsidRDefault="008812DD" w:rsidP="003B39FD">
            <w:pPr>
              <w:jc w:val="distribute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7" w:type="dxa"/>
            <w:vMerge w:val="restart"/>
            <w:vAlign w:val="center"/>
          </w:tcPr>
          <w:p w14:paraId="669A0620" w14:textId="77777777" w:rsidR="008812DD" w:rsidRPr="00CA5E3C" w:rsidRDefault="008812DD" w:rsidP="003B39FD">
            <w:pPr>
              <w:jc w:val="distribute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1984" w:type="dxa"/>
            <w:vMerge w:val="restart"/>
            <w:vAlign w:val="center"/>
          </w:tcPr>
          <w:p w14:paraId="3DE9E513" w14:textId="77777777" w:rsidR="008812DD" w:rsidRPr="00CA5E3C" w:rsidRDefault="008812DD" w:rsidP="003B39FD">
            <w:pPr>
              <w:jc w:val="distribute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5103" w:type="dxa"/>
            <w:gridSpan w:val="2"/>
            <w:vAlign w:val="center"/>
          </w:tcPr>
          <w:p w14:paraId="5105CF83" w14:textId="77777777" w:rsidR="008812DD" w:rsidRPr="00CA5E3C" w:rsidRDefault="008812DD" w:rsidP="003B39FD">
            <w:pPr>
              <w:jc w:val="distribute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5670" w:type="dxa"/>
            <w:gridSpan w:val="3"/>
            <w:vAlign w:val="center"/>
          </w:tcPr>
          <w:p w14:paraId="66F6A49C" w14:textId="77777777" w:rsidR="008812DD" w:rsidRPr="00CA5E3C" w:rsidRDefault="008812DD" w:rsidP="003B39FD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3119" w:type="dxa"/>
            <w:gridSpan w:val="2"/>
            <w:tcBorders>
              <w:right w:val="nil"/>
            </w:tcBorders>
            <w:vAlign w:val="center"/>
          </w:tcPr>
          <w:p w14:paraId="1F15F494" w14:textId="77777777" w:rsidR="008812DD" w:rsidRPr="00CA5E3C" w:rsidRDefault="008812DD" w:rsidP="003B39FD">
            <w:pPr>
              <w:jc w:val="distribute"/>
              <w:rPr>
                <w:spacing w:val="-16"/>
                <w:sz w:val="22"/>
                <w:szCs w:val="22"/>
              </w:rPr>
            </w:pPr>
            <w:r w:rsidRPr="00CA5E3C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CA5E3C" w:rsidRPr="00CA5E3C" w14:paraId="3198AB0E" w14:textId="77777777" w:rsidTr="001A1FCC">
        <w:trPr>
          <w:cantSplit/>
          <w:tblHeader/>
        </w:trPr>
        <w:tc>
          <w:tcPr>
            <w:tcW w:w="2296" w:type="dxa"/>
            <w:vMerge/>
            <w:tcBorders>
              <w:left w:val="nil"/>
            </w:tcBorders>
            <w:vAlign w:val="center"/>
          </w:tcPr>
          <w:p w14:paraId="4DE18930" w14:textId="77777777" w:rsidR="008812DD" w:rsidRPr="00CA5E3C" w:rsidRDefault="008812DD" w:rsidP="003B39FD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6058C32A" w14:textId="77777777" w:rsidR="008812DD" w:rsidRPr="00CA5E3C" w:rsidRDefault="008812DD" w:rsidP="003B39FD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4843FC19" w14:textId="77777777" w:rsidR="008812DD" w:rsidRPr="00CA5E3C" w:rsidRDefault="008812DD" w:rsidP="003B39FD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608" w:type="dxa"/>
            <w:vAlign w:val="center"/>
          </w:tcPr>
          <w:p w14:paraId="732B1CC0" w14:textId="77777777" w:rsidR="008812DD" w:rsidRPr="00CA5E3C" w:rsidRDefault="008812DD" w:rsidP="003B39FD">
            <w:pPr>
              <w:jc w:val="distribute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495" w:type="dxa"/>
            <w:vAlign w:val="center"/>
          </w:tcPr>
          <w:p w14:paraId="57FAF180" w14:textId="77777777" w:rsidR="008812DD" w:rsidRPr="00CA5E3C" w:rsidRDefault="008812DD" w:rsidP="003B39FD">
            <w:pPr>
              <w:jc w:val="distribute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004" w:type="dxa"/>
            <w:vAlign w:val="center"/>
          </w:tcPr>
          <w:p w14:paraId="510FB02A" w14:textId="77777777" w:rsidR="008812DD" w:rsidRPr="00CA5E3C" w:rsidRDefault="008812DD" w:rsidP="003B39FD">
            <w:pPr>
              <w:jc w:val="distribute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1890" w:type="dxa"/>
            <w:vAlign w:val="center"/>
          </w:tcPr>
          <w:p w14:paraId="61E60DFA" w14:textId="77777777" w:rsidR="008812DD" w:rsidRPr="00CA5E3C" w:rsidRDefault="008812DD" w:rsidP="003B39FD">
            <w:pPr>
              <w:jc w:val="distribute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1776" w:type="dxa"/>
            <w:vAlign w:val="center"/>
          </w:tcPr>
          <w:p w14:paraId="51B31E0A" w14:textId="77777777" w:rsidR="008812DD" w:rsidRPr="00CA5E3C" w:rsidRDefault="008812DD" w:rsidP="003B39FD">
            <w:pPr>
              <w:jc w:val="distribute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1843" w:type="dxa"/>
            <w:vAlign w:val="center"/>
          </w:tcPr>
          <w:p w14:paraId="5F9446E3" w14:textId="77777777" w:rsidR="008812DD" w:rsidRPr="00CA5E3C" w:rsidRDefault="008812DD" w:rsidP="003B39FD">
            <w:pPr>
              <w:jc w:val="distribute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14:paraId="567069D3" w14:textId="77777777" w:rsidR="008812DD" w:rsidRPr="00CA5E3C" w:rsidRDefault="008812DD" w:rsidP="003B39FD">
            <w:pPr>
              <w:jc w:val="distribute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A4516D" w:rsidRPr="00CA5E3C" w14:paraId="1E7E8A31" w14:textId="77777777" w:rsidTr="009F1F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14:paraId="48E70509" w14:textId="2E7DF16F" w:rsidR="00A4516D" w:rsidRPr="00CA5E3C" w:rsidRDefault="00A4516D" w:rsidP="00A4516D">
            <w:pPr>
              <w:snapToGrid w:val="0"/>
              <w:jc w:val="distribute"/>
              <w:rPr>
                <w:rFonts w:hAnsi="標楷體"/>
                <w:b/>
                <w:sz w:val="22"/>
                <w:szCs w:val="22"/>
              </w:rPr>
            </w:pPr>
            <w:r>
              <w:rPr>
                <w:rFonts w:hAnsi="標楷體" w:hint="eastAsia"/>
                <w:b/>
                <w:noProof/>
                <w:spacing w:val="-4"/>
                <w:sz w:val="20"/>
              </w:rPr>
              <w:t>衛生福利部主管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1B91903" w14:textId="30A404BE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3,169,040,000</w:t>
            </w:r>
          </w:p>
        </w:tc>
        <w:tc>
          <w:tcPr>
            <w:tcW w:w="1984" w:type="dxa"/>
            <w:shd w:val="clear" w:color="auto" w:fill="auto"/>
          </w:tcPr>
          <w:p w14:paraId="150173C4" w14:textId="1F56C99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4,600,332,249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73C2DA5A" w14:textId="5F7F594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153F98B9" w14:textId="3391BD75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43D2A595" w14:textId="791E0D3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4,594,762,665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3271DB3" w14:textId="10EDDD6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5,569,584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0EAB03F8" w14:textId="1053C45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4,600,332,249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1C3ED74" w14:textId="789EE94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1,431,292,249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7959FF" w14:textId="03676BA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45.16</w:t>
            </w:r>
          </w:p>
        </w:tc>
      </w:tr>
      <w:tr w:rsidR="00A4516D" w:rsidRPr="00CA5E3C" w14:paraId="2E9F3A27" w14:textId="77777777" w:rsidTr="009F1F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14:paraId="77884B9F" w14:textId="3199EE6A" w:rsidR="00A4516D" w:rsidRPr="00CA5E3C" w:rsidRDefault="00A4516D" w:rsidP="00A4516D">
            <w:pPr>
              <w:snapToGrid w:val="0"/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>
              <w:rPr>
                <w:rFonts w:hAnsi="標楷體" w:hint="eastAsia"/>
                <w:b/>
                <w:noProof/>
                <w:spacing w:val="-4"/>
                <w:sz w:val="20"/>
              </w:rPr>
              <w:t>衛生福利部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2C9FA17" w14:textId="795C1EF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285,375,000</w:t>
            </w:r>
          </w:p>
        </w:tc>
        <w:tc>
          <w:tcPr>
            <w:tcW w:w="1984" w:type="dxa"/>
            <w:shd w:val="clear" w:color="auto" w:fill="auto"/>
          </w:tcPr>
          <w:p w14:paraId="598C0A6A" w14:textId="5E1BD37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329,086,715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C7857FA" w14:textId="6C8DA825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5FD3F8FF" w14:textId="11787AB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62042D1F" w14:textId="5607BDD4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327,801,215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543D9F9" w14:textId="020A4C94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1,285,500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270E0BE3" w14:textId="60288615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329,086,715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EAC28E" w14:textId="0DACB5F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43,711,715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36992E" w14:textId="35CC8EA8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15.32</w:t>
            </w:r>
          </w:p>
        </w:tc>
      </w:tr>
      <w:tr w:rsidR="00A4516D" w:rsidRPr="00CA5E3C" w14:paraId="3623C23B" w14:textId="77777777" w:rsidTr="009F1F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14:paraId="2D86A5BD" w14:textId="03898E0A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19106A6" w14:textId="4F1AC24A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4,650,000</w:t>
            </w:r>
          </w:p>
        </w:tc>
        <w:tc>
          <w:tcPr>
            <w:tcW w:w="1984" w:type="dxa"/>
            <w:shd w:val="clear" w:color="auto" w:fill="auto"/>
          </w:tcPr>
          <w:p w14:paraId="53B8D09E" w14:textId="509C749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10,975,291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74280DB8" w14:textId="1D327BC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3FA34142" w14:textId="34C486B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750B4CBA" w14:textId="727033FA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10,975,291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D8B6DE9" w14:textId="5586EB7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790464AC" w14:textId="34031E0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10,975,291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897234E" w14:textId="76A2B89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6,325,291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3234E4" w14:textId="5B8F995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136.03</w:t>
            </w:r>
          </w:p>
        </w:tc>
      </w:tr>
      <w:tr w:rsidR="00A4516D" w:rsidRPr="00CA5E3C" w14:paraId="57B743F4" w14:textId="77777777" w:rsidTr="009F1F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14:paraId="14DF1C24" w14:textId="2EF9C85D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E47483A" w14:textId="3F886F0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210,665,000</w:t>
            </w:r>
          </w:p>
        </w:tc>
        <w:tc>
          <w:tcPr>
            <w:tcW w:w="1984" w:type="dxa"/>
            <w:shd w:val="clear" w:color="auto" w:fill="auto"/>
          </w:tcPr>
          <w:p w14:paraId="1FAAA6EC" w14:textId="70173D5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248,294,214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70D27B01" w14:textId="4698695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55C5DC4F" w14:textId="600D7CC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22A1A1C9" w14:textId="0078C02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248,294,214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DC862C1" w14:textId="3370543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7B814B92" w14:textId="775A7BDE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248,294,214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A3D087E" w14:textId="654EF576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37,629,214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7B8558" w14:textId="212B9134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17.86</w:t>
            </w:r>
          </w:p>
        </w:tc>
      </w:tr>
      <w:tr w:rsidR="00A4516D" w:rsidRPr="00CA5E3C" w14:paraId="5EC98E74" w14:textId="77777777" w:rsidTr="009F1F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14:paraId="2CB6D052" w14:textId="1F6E297F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C629AC0" w14:textId="603AAA0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7,083,000</w:t>
            </w:r>
          </w:p>
        </w:tc>
        <w:tc>
          <w:tcPr>
            <w:tcW w:w="1984" w:type="dxa"/>
            <w:shd w:val="clear" w:color="auto" w:fill="auto"/>
          </w:tcPr>
          <w:p w14:paraId="6DD7A418" w14:textId="459AA86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13,257,214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04BF1FBD" w14:textId="593BAF5E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3331423E" w14:textId="61C3803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03C7214A" w14:textId="241A9A5E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13,257,214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954C26B" w14:textId="2BA0E09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13B32EA2" w14:textId="55D3DB0A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13,257,214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C10B353" w14:textId="3B86E99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6,174,214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BC5305" w14:textId="41BC59B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87.17</w:t>
            </w:r>
          </w:p>
        </w:tc>
      </w:tr>
      <w:tr w:rsidR="00A4516D" w:rsidRPr="00CA5E3C" w14:paraId="499679C4" w14:textId="77777777" w:rsidTr="009F1F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14:paraId="756AD559" w14:textId="71C99D3C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E87B60A" w14:textId="5EA2010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62,977,000</w:t>
            </w:r>
          </w:p>
        </w:tc>
        <w:tc>
          <w:tcPr>
            <w:tcW w:w="1984" w:type="dxa"/>
            <w:shd w:val="clear" w:color="auto" w:fill="auto"/>
          </w:tcPr>
          <w:p w14:paraId="575F571A" w14:textId="080D671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56,559,996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7F9D667E" w14:textId="0538D47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5471FF1C" w14:textId="703CB844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3454C172" w14:textId="6476086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55,274,496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28DF7F3" w14:textId="1F2C5EDC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1,285,500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0B6DEE56" w14:textId="043FEDC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56,559,996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5D108B" w14:textId="239276B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- 6,417,004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5059EB" w14:textId="44E10885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- 10.19</w:t>
            </w:r>
          </w:p>
        </w:tc>
      </w:tr>
      <w:tr w:rsidR="00A4516D" w:rsidRPr="00CA5E3C" w14:paraId="77E55D2E" w14:textId="77777777" w:rsidTr="009F1F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14:paraId="2CCA3589" w14:textId="0810BF72" w:rsidR="00A4516D" w:rsidRPr="00CA5E3C" w:rsidRDefault="00A4516D" w:rsidP="00A4516D">
            <w:pPr>
              <w:snapToGrid w:val="0"/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>
              <w:rPr>
                <w:rFonts w:hAnsi="標楷體" w:hint="eastAsia"/>
                <w:b/>
                <w:noProof/>
                <w:spacing w:val="-4"/>
                <w:sz w:val="20"/>
              </w:rPr>
              <w:t>疾病管制署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474A0BC" w14:textId="058D25D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135,473,000</w:t>
            </w:r>
          </w:p>
        </w:tc>
        <w:tc>
          <w:tcPr>
            <w:tcW w:w="1984" w:type="dxa"/>
            <w:shd w:val="clear" w:color="auto" w:fill="auto"/>
          </w:tcPr>
          <w:p w14:paraId="69472F93" w14:textId="12F0C5FA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314,424,316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AF90E17" w14:textId="39E7D5B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6F9E7393" w14:textId="0DFFD6A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2CC4CBE9" w14:textId="2AD9BAF4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314,424,316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4CF66B7" w14:textId="7DE5DBA8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73A42F61" w14:textId="7628C4F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314,424,316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CBA7F37" w14:textId="151A6C5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178,951,316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AF5F3D" w14:textId="31BB0944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132.09</w:t>
            </w:r>
          </w:p>
        </w:tc>
      </w:tr>
      <w:tr w:rsidR="00A4516D" w:rsidRPr="00CA5E3C" w14:paraId="507422B2" w14:textId="77777777" w:rsidTr="009F1F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14:paraId="3534AC7E" w14:textId="6F5F505D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0CA1E23" w14:textId="369AF7B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600,000</w:t>
            </w:r>
          </w:p>
        </w:tc>
        <w:tc>
          <w:tcPr>
            <w:tcW w:w="1984" w:type="dxa"/>
            <w:shd w:val="clear" w:color="auto" w:fill="auto"/>
          </w:tcPr>
          <w:p w14:paraId="24F2FFAE" w14:textId="721F2CE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2,272,469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19477D52" w14:textId="3109B36B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669F74B9" w14:textId="5C34D72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0E4DD76B" w14:textId="722DDCDC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2,272,469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B4DE129" w14:textId="647ED5E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55C3D210" w14:textId="70E049F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2,272,469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45E866E" w14:textId="678192A4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1,672,469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5802E7" w14:textId="70E39396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278.74</w:t>
            </w:r>
          </w:p>
        </w:tc>
      </w:tr>
      <w:tr w:rsidR="00A4516D" w:rsidRPr="00CA5E3C" w14:paraId="77C8319E" w14:textId="77777777" w:rsidTr="009F1F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14:paraId="1263EB25" w14:textId="65A1E4EA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E40B42C" w14:textId="0ED7D5EE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133,539,000</w:t>
            </w:r>
          </w:p>
        </w:tc>
        <w:tc>
          <w:tcPr>
            <w:tcW w:w="1984" w:type="dxa"/>
            <w:shd w:val="clear" w:color="auto" w:fill="auto"/>
          </w:tcPr>
          <w:p w14:paraId="334CCBA2" w14:textId="0936B4A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133,216,067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42CE2EA" w14:textId="12BE0094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6909F569" w14:textId="1E28FC4B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3E18A525" w14:textId="25638A8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133,216,067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2845AC6" w14:textId="76C57F14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3A9B5212" w14:textId="11A92B0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133,216,067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3A844D8" w14:textId="21E3D89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- 322,933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65F72D" w14:textId="3CF93C8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- 0.24</w:t>
            </w:r>
          </w:p>
        </w:tc>
      </w:tr>
      <w:tr w:rsidR="00A4516D" w:rsidRPr="00CA5E3C" w14:paraId="46EF5F41" w14:textId="77777777" w:rsidTr="009F1F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14:paraId="5624640C" w14:textId="4092C8F3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D1EFEB2" w14:textId="5A33F2E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485,000</w:t>
            </w:r>
          </w:p>
        </w:tc>
        <w:tc>
          <w:tcPr>
            <w:tcW w:w="1984" w:type="dxa"/>
            <w:shd w:val="clear" w:color="auto" w:fill="auto"/>
          </w:tcPr>
          <w:p w14:paraId="391DC071" w14:textId="15FBA0CE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4,273,210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456C775B" w14:textId="7154BA7A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6D2BC2C3" w14:textId="5A82CAA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42DB9179" w14:textId="66A4B3D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4,273,210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C68B8AD" w14:textId="57943D2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5881D05D" w14:textId="6CFA2F1E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4,273,210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7236205" w14:textId="54EE961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3,788,210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74124F" w14:textId="60001A4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781.07</w:t>
            </w:r>
          </w:p>
        </w:tc>
      </w:tr>
      <w:tr w:rsidR="00A4516D" w:rsidRPr="00CA5E3C" w14:paraId="24FD65C4" w14:textId="77777777" w:rsidTr="009F1F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14:paraId="68261282" w14:textId="7EFC617D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7A0F386" w14:textId="333500DB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849,000</w:t>
            </w:r>
          </w:p>
        </w:tc>
        <w:tc>
          <w:tcPr>
            <w:tcW w:w="1984" w:type="dxa"/>
            <w:shd w:val="clear" w:color="auto" w:fill="auto"/>
          </w:tcPr>
          <w:p w14:paraId="14AB1D8B" w14:textId="136EA28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174,662,570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03992A60" w14:textId="165F08F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25FB664A" w14:textId="56E89EDC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388FEE50" w14:textId="35234CAB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174,662,570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4B64D35" w14:textId="2641016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60BC8B12" w14:textId="26E0B37A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174,662,570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C3020CF" w14:textId="155212FC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173,813,570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6774ED" w14:textId="08AF01DA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20,472.74</w:t>
            </w:r>
          </w:p>
        </w:tc>
      </w:tr>
      <w:tr w:rsidR="00A4516D" w:rsidRPr="00CA5E3C" w14:paraId="6416FBBE" w14:textId="77777777" w:rsidTr="009F1F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14:paraId="2835D67D" w14:textId="3CE6B36E" w:rsidR="00A4516D" w:rsidRPr="00CA5E3C" w:rsidRDefault="00A4516D" w:rsidP="00A4516D">
            <w:pPr>
              <w:snapToGrid w:val="0"/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>
              <w:rPr>
                <w:rFonts w:hAnsi="標楷體" w:hint="eastAsia"/>
                <w:b/>
                <w:noProof/>
                <w:spacing w:val="-4"/>
                <w:sz w:val="20"/>
              </w:rPr>
              <w:t>食品藥物管理署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4723B6C" w14:textId="797E556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2,113,396,000</w:t>
            </w:r>
          </w:p>
        </w:tc>
        <w:tc>
          <w:tcPr>
            <w:tcW w:w="1984" w:type="dxa"/>
            <w:shd w:val="clear" w:color="auto" w:fill="auto"/>
          </w:tcPr>
          <w:p w14:paraId="1D5E790D" w14:textId="7E9E62F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2,275,013,595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4C56A0E4" w14:textId="1D46CFBC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32673B5F" w14:textId="409C0F7A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3D5D7E9C" w14:textId="3E0A8D4B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2,275,004,595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6CEEB02" w14:textId="35DB4526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9,000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0B1A7862" w14:textId="37F8808C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2,275,013,595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188F41D" w14:textId="5368481C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161,617,595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09ABF7" w14:textId="62A33E6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7.65</w:t>
            </w:r>
          </w:p>
        </w:tc>
      </w:tr>
      <w:tr w:rsidR="00A4516D" w:rsidRPr="00CA5E3C" w14:paraId="52D178E2" w14:textId="77777777" w:rsidTr="009F1F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14:paraId="60C4A022" w14:textId="2B9EB6C9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24018B5" w14:textId="02D7190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1,750,000</w:t>
            </w:r>
          </w:p>
        </w:tc>
        <w:tc>
          <w:tcPr>
            <w:tcW w:w="1984" w:type="dxa"/>
            <w:shd w:val="clear" w:color="auto" w:fill="auto"/>
          </w:tcPr>
          <w:p w14:paraId="2000C839" w14:textId="10E823D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2,334,269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590DFEE8" w14:textId="34B3EA7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08F90012" w14:textId="7535BAC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53847AB2" w14:textId="294B5A4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2,325,269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C63D56F" w14:textId="4AD43F7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9,000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3CFFC3D7" w14:textId="4B93D654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2,334,269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B08D1A4" w14:textId="01923866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584,269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5F65CE" w14:textId="618A5966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33.39</w:t>
            </w:r>
          </w:p>
        </w:tc>
      </w:tr>
      <w:tr w:rsidR="00A4516D" w:rsidRPr="00CA5E3C" w14:paraId="77F85BC2" w14:textId="77777777" w:rsidTr="009F1F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14:paraId="49176944" w14:textId="13948EAD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22E3683" w14:textId="4532420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1,911,296,000</w:t>
            </w:r>
          </w:p>
        </w:tc>
        <w:tc>
          <w:tcPr>
            <w:tcW w:w="1984" w:type="dxa"/>
            <w:shd w:val="clear" w:color="auto" w:fill="auto"/>
          </w:tcPr>
          <w:p w14:paraId="61EE0D24" w14:textId="341B4BA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2,071,463,253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047AF7D9" w14:textId="163201F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7C82E42B" w14:textId="178302DB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4478497F" w14:textId="18114B0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2,071,463,253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5A85AFC" w14:textId="6A77F93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36B76B2F" w14:textId="17A1DE7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2,071,463,253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597CAA8" w14:textId="37DF9F38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160,167,253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466E0B" w14:textId="18EBFF16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8.38</w:t>
            </w:r>
          </w:p>
        </w:tc>
      </w:tr>
      <w:tr w:rsidR="00A4516D" w:rsidRPr="00CA5E3C" w14:paraId="782C2BF9" w14:textId="77777777" w:rsidTr="009F1F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14:paraId="0DE5116C" w14:textId="30A5BD5E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7DA1E19" w14:textId="615E98D6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177,000</w:t>
            </w:r>
          </w:p>
        </w:tc>
        <w:tc>
          <w:tcPr>
            <w:tcW w:w="1984" w:type="dxa"/>
            <w:shd w:val="clear" w:color="auto" w:fill="auto"/>
          </w:tcPr>
          <w:p w14:paraId="75C171F5" w14:textId="051A33D8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623,984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193DABC8" w14:textId="5943A0BC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6DF3E129" w14:textId="127A4024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4011C300" w14:textId="76FB518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623,984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472C06E" w14:textId="2272DD6B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414CDEE1" w14:textId="2BA508A5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623,984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D0F29F1" w14:textId="7549735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446,984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C8D1FA" w14:textId="1DD9A7F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252.53</w:t>
            </w:r>
          </w:p>
        </w:tc>
      </w:tr>
      <w:tr w:rsidR="00A4516D" w:rsidRPr="00CA5E3C" w14:paraId="1335704A" w14:textId="77777777" w:rsidTr="009F1F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14:paraId="519FEC96" w14:textId="420CA756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營業盈餘及事業收入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F441D84" w14:textId="7A7C5F76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200,000,000</w:t>
            </w:r>
          </w:p>
        </w:tc>
        <w:tc>
          <w:tcPr>
            <w:tcW w:w="1984" w:type="dxa"/>
            <w:shd w:val="clear" w:color="auto" w:fill="auto"/>
          </w:tcPr>
          <w:p w14:paraId="732D47C9" w14:textId="10672E2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200,000,000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B27ED85" w14:textId="6163350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35CFD8C4" w14:textId="35F5849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01BB9BB1" w14:textId="26EB654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200,000,000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5508987" w14:textId="2F99FE6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4DB8CAAC" w14:textId="41C1C7E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200,000,000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5441608" w14:textId="421EC6E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0DF9CF" w14:textId="31C0770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</w:tr>
      <w:tr w:rsidR="00A4516D" w:rsidRPr="00CA5E3C" w14:paraId="5BD15A50" w14:textId="77777777" w:rsidTr="009F1F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14:paraId="0421848E" w14:textId="3FA3712E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4E6DB82" w14:textId="7C39D48A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173,000</w:t>
            </w:r>
          </w:p>
        </w:tc>
        <w:tc>
          <w:tcPr>
            <w:tcW w:w="1984" w:type="dxa"/>
            <w:shd w:val="clear" w:color="auto" w:fill="auto"/>
          </w:tcPr>
          <w:p w14:paraId="777FCC3C" w14:textId="519BA26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592,089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7CCB1AF8" w14:textId="5AB11A9C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16D6A1FE" w14:textId="5756B56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43115787" w14:textId="347AFFD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592,089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B57B01C" w14:textId="6DB6EFB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3E0BE263" w14:textId="1E173A4A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592,089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8F8BCFD" w14:textId="7C23F7A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419,089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772BA0" w14:textId="0ADFD806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242.25</w:t>
            </w:r>
          </w:p>
        </w:tc>
      </w:tr>
      <w:tr w:rsidR="00A4516D" w:rsidRPr="00CA5E3C" w14:paraId="0BCAF8D6" w14:textId="77777777" w:rsidTr="009F1F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14:paraId="098289F4" w14:textId="486F0D76" w:rsidR="00A4516D" w:rsidRPr="00CA5E3C" w:rsidRDefault="00A4516D" w:rsidP="00A4516D">
            <w:pPr>
              <w:snapToGrid w:val="0"/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>
              <w:rPr>
                <w:rFonts w:hAnsi="標楷體" w:hint="eastAsia"/>
                <w:b/>
                <w:noProof/>
                <w:spacing w:val="-4"/>
                <w:sz w:val="20"/>
              </w:rPr>
              <w:t>中央健康保險署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FF315C7" w14:textId="676432F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243,524,000</w:t>
            </w:r>
          </w:p>
        </w:tc>
        <w:tc>
          <w:tcPr>
            <w:tcW w:w="1984" w:type="dxa"/>
            <w:shd w:val="clear" w:color="auto" w:fill="auto"/>
          </w:tcPr>
          <w:p w14:paraId="5B975FB6" w14:textId="0A0347E8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235,640,121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593FC306" w14:textId="3AEA488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7E29AB52" w14:textId="48ED343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1F9E6971" w14:textId="4EF80AC6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231,990,757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B3FE93F" w14:textId="1CC2390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3,649,364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7DE3DD84" w14:textId="6211A47E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235,640,121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9B603AC" w14:textId="59E05A6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- 7,883,879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B7948E" w14:textId="0EF8F916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- 3.24</w:t>
            </w:r>
          </w:p>
        </w:tc>
      </w:tr>
      <w:tr w:rsidR="00A4516D" w:rsidRPr="00CA5E3C" w14:paraId="7C724846" w14:textId="77777777" w:rsidTr="009F1F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14:paraId="04B8D6C7" w14:textId="00788867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2144A23" w14:textId="2B158EDE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36,803,000</w:t>
            </w:r>
          </w:p>
        </w:tc>
        <w:tc>
          <w:tcPr>
            <w:tcW w:w="1984" w:type="dxa"/>
            <w:shd w:val="clear" w:color="auto" w:fill="auto"/>
          </w:tcPr>
          <w:p w14:paraId="1F6D033F" w14:textId="75169E0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40,125,919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34225C42" w14:textId="7FB8A36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253A17AF" w14:textId="6960B10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40AB67E5" w14:textId="3D735B7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36,476,555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ABD956F" w14:textId="0D87BCFE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3,649,364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261A839D" w14:textId="2B6A25EE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40,125,919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237F207" w14:textId="223DE425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3,322,919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4CE823" w14:textId="3B661A4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9.03</w:t>
            </w:r>
          </w:p>
        </w:tc>
      </w:tr>
      <w:tr w:rsidR="00A4516D" w:rsidRPr="00CA5E3C" w14:paraId="377289EC" w14:textId="77777777" w:rsidTr="009F1F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14:paraId="474BA329" w14:textId="570A465E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BBF2DF1" w14:textId="403A6FAC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203,302,000</w:t>
            </w:r>
          </w:p>
        </w:tc>
        <w:tc>
          <w:tcPr>
            <w:tcW w:w="1984" w:type="dxa"/>
            <w:shd w:val="clear" w:color="auto" w:fill="auto"/>
          </w:tcPr>
          <w:p w14:paraId="30524C6B" w14:textId="1CDAE61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190,532,338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04A84DA" w14:textId="14B8BFB8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25D79330" w14:textId="0E9FA966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5A3652CE" w14:textId="1E326055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190,532,338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11395C7" w14:textId="0DA6722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1765F78B" w14:textId="4575EA68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190,532,338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DD659E6" w14:textId="57AE600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- 12,769,662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43B48E" w14:textId="57A630D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- 6.28</w:t>
            </w:r>
          </w:p>
        </w:tc>
      </w:tr>
      <w:tr w:rsidR="00A4516D" w:rsidRPr="00CA5E3C" w14:paraId="54083E5A" w14:textId="77777777" w:rsidTr="009F1F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14:paraId="4021F083" w14:textId="1DABF169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11499E5" w14:textId="68590C0E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2,455,000</w:t>
            </w:r>
          </w:p>
        </w:tc>
        <w:tc>
          <w:tcPr>
            <w:tcW w:w="1984" w:type="dxa"/>
            <w:shd w:val="clear" w:color="auto" w:fill="auto"/>
          </w:tcPr>
          <w:p w14:paraId="3E60CAE5" w14:textId="3B3056CB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3,885,906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25491D4" w14:textId="487E7E3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216B354E" w14:textId="37BBEC7A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28E8A929" w14:textId="3F6BD385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3,885,906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0AE49BD" w14:textId="269E6EE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394F81D8" w14:textId="27128398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3,885,906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A351F6D" w14:textId="0C4F1D9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1,430,906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036361" w14:textId="522FB6C6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58.29</w:t>
            </w:r>
          </w:p>
        </w:tc>
      </w:tr>
      <w:tr w:rsidR="00A4516D" w:rsidRPr="00CA5E3C" w14:paraId="520AD8D8" w14:textId="77777777" w:rsidTr="009F1F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14:paraId="5B4CF2C9" w14:textId="0B83A040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20AFF08" w14:textId="53A7745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964,000</w:t>
            </w:r>
          </w:p>
        </w:tc>
        <w:tc>
          <w:tcPr>
            <w:tcW w:w="1984" w:type="dxa"/>
            <w:shd w:val="clear" w:color="auto" w:fill="auto"/>
          </w:tcPr>
          <w:p w14:paraId="6AE6B2F7" w14:textId="5A2622B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1,095,958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F6C9E80" w14:textId="040D9CEC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75095636" w14:textId="1949BB3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023D3AED" w14:textId="3C9EF5C8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1,095,958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20A3965" w14:textId="3947CF3A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5D487A02" w14:textId="12E5A82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1,095,958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07D96E8" w14:textId="0F71CAD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131,958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1321F7" w14:textId="1B7EB98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13.69</w:t>
            </w:r>
          </w:p>
        </w:tc>
      </w:tr>
      <w:tr w:rsidR="00A4516D" w:rsidRPr="00CA5E3C" w14:paraId="49381228" w14:textId="77777777" w:rsidTr="009F1F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14:paraId="052DC7B0" w14:textId="67A01E59" w:rsidR="00A4516D" w:rsidRPr="00CA5E3C" w:rsidRDefault="00A4516D" w:rsidP="00A4516D">
            <w:pPr>
              <w:snapToGrid w:val="0"/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>
              <w:rPr>
                <w:rFonts w:hAnsi="標楷體" w:hint="eastAsia"/>
                <w:b/>
                <w:noProof/>
                <w:spacing w:val="-4"/>
                <w:sz w:val="20"/>
              </w:rPr>
              <w:t>國民健康署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8527005" w14:textId="04B91FEA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1,829,000</w:t>
            </w:r>
          </w:p>
        </w:tc>
        <w:tc>
          <w:tcPr>
            <w:tcW w:w="1984" w:type="dxa"/>
            <w:shd w:val="clear" w:color="auto" w:fill="auto"/>
          </w:tcPr>
          <w:p w14:paraId="1DA05BCA" w14:textId="4D0A16D8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57,329,015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BEE2468" w14:textId="171B3736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69F78351" w14:textId="0A21C4D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5775BCF3" w14:textId="4C887A9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56,703,295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ADEA026" w14:textId="2AD3C594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625,720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29B2C4E5" w14:textId="194F86A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57,329,015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A385F08" w14:textId="1AEC6305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55,500,015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A28793" w14:textId="799F87D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3,034.45</w:t>
            </w:r>
          </w:p>
        </w:tc>
      </w:tr>
      <w:tr w:rsidR="00A4516D" w:rsidRPr="00CA5E3C" w14:paraId="346E010F" w14:textId="77777777" w:rsidTr="009F1F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14:paraId="071D56D6" w14:textId="782A1DF6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B98FC1A" w14:textId="02CC59B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1,576,000</w:t>
            </w:r>
          </w:p>
        </w:tc>
        <w:tc>
          <w:tcPr>
            <w:tcW w:w="1984" w:type="dxa"/>
            <w:shd w:val="clear" w:color="auto" w:fill="auto"/>
          </w:tcPr>
          <w:p w14:paraId="070C394E" w14:textId="7499570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4,082,132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7AFF203A" w14:textId="39AC9A3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2884486F" w14:textId="2DA3EA8C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75DB8B6F" w14:textId="0469BEC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3,482,132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2811B9C" w14:textId="67C96BF4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600,000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2E0CF3EF" w14:textId="353F534C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4,082,132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1F6DD83" w14:textId="596B546A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2,506,132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9CB239" w14:textId="05923D2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159.02</w:t>
            </w:r>
          </w:p>
        </w:tc>
      </w:tr>
      <w:tr w:rsidR="00A4516D" w:rsidRPr="00CA5E3C" w14:paraId="0F7C2A26" w14:textId="77777777" w:rsidTr="009F1F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14:paraId="7B2B79CE" w14:textId="563FCD90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DECE07A" w14:textId="68BDFE74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</w:tcPr>
          <w:p w14:paraId="136C7FEA" w14:textId="5BD78C9E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8,000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4473F472" w14:textId="773A797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2F759B59" w14:textId="1953A66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4DD56851" w14:textId="39245A5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8,000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F0FD41B" w14:textId="42ABBFE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6D48B9C4" w14:textId="51ED24FB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A0B899E" w14:textId="11B08FE5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8,000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AB3E27" w14:textId="3D8D0E7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--</w:t>
            </w:r>
          </w:p>
        </w:tc>
      </w:tr>
      <w:tr w:rsidR="00A4516D" w:rsidRPr="00CA5E3C" w14:paraId="525CEDF2" w14:textId="77777777" w:rsidTr="009F1F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14:paraId="2969AE53" w14:textId="6770057A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6517AAC" w14:textId="4F8EFFE6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165,000</w:t>
            </w:r>
          </w:p>
        </w:tc>
        <w:tc>
          <w:tcPr>
            <w:tcW w:w="1984" w:type="dxa"/>
            <w:shd w:val="clear" w:color="auto" w:fill="auto"/>
          </w:tcPr>
          <w:p w14:paraId="0EDBEE21" w14:textId="3BFBE795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289,072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64B3311" w14:textId="49F00E7A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2DF2ED2B" w14:textId="196845E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5B8143DD" w14:textId="504D56E6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289,072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9156CCD" w14:textId="420B9C0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15FB9D16" w14:textId="526EB18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289,072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0C619B3" w14:textId="7B9C9BB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124,072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D4D784" w14:textId="420DE2D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75.20</w:t>
            </w:r>
          </w:p>
        </w:tc>
      </w:tr>
      <w:tr w:rsidR="00A4516D" w:rsidRPr="00CA5E3C" w14:paraId="433636D3" w14:textId="77777777" w:rsidTr="009F1F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14:paraId="522134A8" w14:textId="29C43097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EEDDF68" w14:textId="6688EC9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88,000</w:t>
            </w:r>
          </w:p>
        </w:tc>
        <w:tc>
          <w:tcPr>
            <w:tcW w:w="1984" w:type="dxa"/>
            <w:shd w:val="clear" w:color="auto" w:fill="auto"/>
          </w:tcPr>
          <w:p w14:paraId="66A07278" w14:textId="2DE85D1B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52,949,811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34544FB1" w14:textId="464893E6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21821AEF" w14:textId="695EB625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1750104E" w14:textId="717E903E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52,924,091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58E2CC4" w14:textId="1F707C75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25,720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6A585064" w14:textId="3963579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52,949,811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910E976" w14:textId="33231EF5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52,861,811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8D94B99" w14:textId="65676934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60,070.24</w:t>
            </w:r>
          </w:p>
        </w:tc>
      </w:tr>
      <w:tr w:rsidR="00A4516D" w:rsidRPr="00CA5E3C" w14:paraId="4BEE913B" w14:textId="77777777" w:rsidTr="009F1F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14:paraId="11E21B71" w14:textId="4B3BE5AD" w:rsidR="00A4516D" w:rsidRPr="00CA5E3C" w:rsidRDefault="00A4516D" w:rsidP="00A4516D">
            <w:pPr>
              <w:snapToGrid w:val="0"/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>
              <w:rPr>
                <w:rFonts w:hAnsi="標楷體" w:hint="eastAsia"/>
                <w:b/>
                <w:noProof/>
                <w:spacing w:val="-4"/>
                <w:sz w:val="20"/>
              </w:rPr>
              <w:t>社會及家庭署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A4368E9" w14:textId="53E70C5E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389,280,000</w:t>
            </w:r>
          </w:p>
        </w:tc>
        <w:tc>
          <w:tcPr>
            <w:tcW w:w="1984" w:type="dxa"/>
            <w:shd w:val="clear" w:color="auto" w:fill="auto"/>
          </w:tcPr>
          <w:p w14:paraId="771C8896" w14:textId="61D248EA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1,387,109,783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1CB0C972" w14:textId="5B441FE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452CE412" w14:textId="5F880A0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66364F38" w14:textId="00F4873B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1,387,109,783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C89F886" w14:textId="3FF4A51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64101D12" w14:textId="276F631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1,387,109,783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938270F" w14:textId="77384915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997,829,783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3F5D63" w14:textId="4558968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256.33</w:t>
            </w:r>
          </w:p>
        </w:tc>
      </w:tr>
      <w:tr w:rsidR="00A4516D" w:rsidRPr="00CA5E3C" w14:paraId="205860F6" w14:textId="77777777" w:rsidTr="009F1F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14:paraId="1A465E5A" w14:textId="72938218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89E54FA" w14:textId="1FF2D6B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</w:tcPr>
          <w:p w14:paraId="0D2EA9BB" w14:textId="422512F6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4,858,733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5232132B" w14:textId="23553C5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66164737" w14:textId="17F88856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7FB6E6B6" w14:textId="3492FD98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4,858,733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6BDDD3D" w14:textId="06178C76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5CDD3038" w14:textId="50742EFB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4,858,733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C8FC3FD" w14:textId="143B4228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4,858,733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5E8D1D" w14:textId="4065AC6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--</w:t>
            </w:r>
          </w:p>
        </w:tc>
      </w:tr>
      <w:tr w:rsidR="00A4516D" w:rsidRPr="00CA5E3C" w14:paraId="62B05CB8" w14:textId="77777777" w:rsidTr="009F1F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14:paraId="798C8585" w14:textId="1792F9C1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EEB3C73" w14:textId="7C8425E5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149,000</w:t>
            </w:r>
          </w:p>
        </w:tc>
        <w:tc>
          <w:tcPr>
            <w:tcW w:w="1984" w:type="dxa"/>
            <w:shd w:val="clear" w:color="auto" w:fill="auto"/>
          </w:tcPr>
          <w:p w14:paraId="417AC871" w14:textId="74AEB8A6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404,872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1E686787" w14:textId="6DEEBF4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26585CAB" w14:textId="7B2BD955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26E7CF8F" w14:textId="5C3D7F0C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404,872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61266B6" w14:textId="3E3FE23A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2AFB0BB7" w14:textId="33D6900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404,872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BFD3CC6" w14:textId="495F5466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255,872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117B34" w14:textId="6935A55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171.73</w:t>
            </w:r>
          </w:p>
        </w:tc>
      </w:tr>
      <w:tr w:rsidR="00A4516D" w:rsidRPr="00CA5E3C" w14:paraId="15D9FC32" w14:textId="77777777" w:rsidTr="009F1F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14:paraId="22E1EF17" w14:textId="4A141394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09DFC94" w14:textId="7F3FF7F8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389,131,000</w:t>
            </w:r>
          </w:p>
        </w:tc>
        <w:tc>
          <w:tcPr>
            <w:tcW w:w="1984" w:type="dxa"/>
            <w:shd w:val="clear" w:color="auto" w:fill="auto"/>
          </w:tcPr>
          <w:p w14:paraId="57EF8E95" w14:textId="5418D1D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1,381,846,178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1C3DDBA6" w14:textId="573607FB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0C2029E7" w14:textId="4EDD05D8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48F4380B" w14:textId="10360B4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1,381,846,178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C16CF84" w14:textId="045AAA0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7223ECC4" w14:textId="2538F00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1,381,846,178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73F1808" w14:textId="145E476B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992,715,178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89DC6B" w14:textId="7FE690C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255.11</w:t>
            </w:r>
          </w:p>
        </w:tc>
      </w:tr>
      <w:tr w:rsidR="00A4516D" w:rsidRPr="00CA5E3C" w14:paraId="00F1C5FE" w14:textId="77777777" w:rsidTr="009F1F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14:paraId="66ACBF70" w14:textId="4B4D62B5" w:rsidR="00A4516D" w:rsidRPr="00CA5E3C" w:rsidRDefault="00A4516D" w:rsidP="00A4516D">
            <w:pPr>
              <w:snapToGrid w:val="0"/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>
              <w:rPr>
                <w:rFonts w:hAnsi="標楷體" w:hint="eastAsia"/>
                <w:b/>
                <w:noProof/>
                <w:spacing w:val="-4"/>
                <w:sz w:val="20"/>
              </w:rPr>
              <w:t>國家中醫藥研究所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C390B26" w14:textId="72D0A4F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163,000</w:t>
            </w:r>
          </w:p>
        </w:tc>
        <w:tc>
          <w:tcPr>
            <w:tcW w:w="1984" w:type="dxa"/>
            <w:shd w:val="clear" w:color="auto" w:fill="auto"/>
          </w:tcPr>
          <w:p w14:paraId="036D7405" w14:textId="4955E1E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1,728,704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190894AC" w14:textId="7EC79DF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793C4E71" w14:textId="4B054C5A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199A3B97" w14:textId="254EF755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1,728,704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CECD11E" w14:textId="61733B2A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341F4DC1" w14:textId="1CB1987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1,728,704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FF6C77F" w14:textId="64320D4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1,565,704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501992" w14:textId="6F33472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960.55</w:t>
            </w:r>
          </w:p>
        </w:tc>
      </w:tr>
      <w:tr w:rsidR="00A4516D" w:rsidRPr="00CA5E3C" w14:paraId="5595EB0F" w14:textId="77777777" w:rsidTr="009F1F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14:paraId="56454D7B" w14:textId="1D3DD3DA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BBA47F8" w14:textId="67F511A8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</w:tcPr>
          <w:p w14:paraId="7467C3B1" w14:textId="3FB3547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33,325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4BCB4BE5" w14:textId="5DBC2B6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512B6DED" w14:textId="16DAD868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0A24FFDB" w14:textId="64ACBF28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33,325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8783778" w14:textId="522E5645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46F4D84D" w14:textId="56B06EC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33,325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A1AD66B" w14:textId="4995CC36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33,325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A0958C" w14:textId="12C8154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--</w:t>
            </w:r>
          </w:p>
        </w:tc>
      </w:tr>
      <w:tr w:rsidR="00A4516D" w:rsidRPr="00CA5E3C" w14:paraId="569640D0" w14:textId="77777777" w:rsidTr="009F1F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14:paraId="73677810" w14:textId="20E405BA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375E0F1" w14:textId="66BC835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</w:tcPr>
          <w:p w14:paraId="3C436361" w14:textId="69087BF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41,091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00485450" w14:textId="0588DC9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71D72CE5" w14:textId="6E83849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66E230FF" w14:textId="468278BC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41,091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E7E8CC4" w14:textId="165EA316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27EB04C9" w14:textId="47A32DDA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41,091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E2354BA" w14:textId="5A22DA2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41,091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766F3D" w14:textId="061757AC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--</w:t>
            </w:r>
          </w:p>
        </w:tc>
      </w:tr>
      <w:tr w:rsidR="00A4516D" w:rsidRPr="00CA5E3C" w14:paraId="29DC6612" w14:textId="77777777" w:rsidTr="009F1F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296" w:type="dxa"/>
            <w:shd w:val="clear" w:color="auto" w:fill="auto"/>
            <w:vAlign w:val="center"/>
          </w:tcPr>
          <w:p w14:paraId="5D415A9B" w14:textId="488B04A0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F3DCD7E" w14:textId="183D4F3C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163,000</w:t>
            </w:r>
          </w:p>
        </w:tc>
        <w:tc>
          <w:tcPr>
            <w:tcW w:w="1984" w:type="dxa"/>
            <w:shd w:val="clear" w:color="auto" w:fill="auto"/>
          </w:tcPr>
          <w:p w14:paraId="710124CD" w14:textId="031573D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1,654,288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53EDB7FE" w14:textId="690A883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61B87E49" w14:textId="5417FF18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7DD1AFC0" w14:textId="37A22226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1,654,288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05054E7" w14:textId="6204CAE4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54D6215F" w14:textId="6CE88AC8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1,654,288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5CB124D" w14:textId="30210176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1,491,288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89F72D" w14:textId="7D41C76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914.90</w:t>
            </w:r>
          </w:p>
        </w:tc>
      </w:tr>
    </w:tbl>
    <w:p w14:paraId="07448986" w14:textId="77777777" w:rsidR="008812DD" w:rsidRPr="00CA5E3C" w:rsidRDefault="008812DD" w:rsidP="008812DD">
      <w:pPr>
        <w:jc w:val="left"/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559"/>
        <w:gridCol w:w="567"/>
        <w:gridCol w:w="1985"/>
        <w:gridCol w:w="2362"/>
        <w:gridCol w:w="2362"/>
        <w:gridCol w:w="2363"/>
        <w:gridCol w:w="2552"/>
        <w:gridCol w:w="2410"/>
        <w:gridCol w:w="2409"/>
        <w:gridCol w:w="993"/>
      </w:tblGrid>
      <w:tr w:rsidR="00CA5E3C" w:rsidRPr="00CA5E3C" w14:paraId="2A18D1B2" w14:textId="77777777" w:rsidTr="00194C12">
        <w:trPr>
          <w:cantSplit/>
          <w:trHeight w:val="227"/>
          <w:tblHeader/>
        </w:trPr>
        <w:tc>
          <w:tcPr>
            <w:tcW w:w="22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550E138" w14:textId="77777777" w:rsidR="008812DD" w:rsidRPr="00CA5E3C" w:rsidRDefault="008812DD" w:rsidP="003B39FD">
            <w:pPr>
              <w:rPr>
                <w:rFonts w:hAnsi="標楷體"/>
                <w:sz w:val="28"/>
              </w:rPr>
            </w:pPr>
            <w:r w:rsidRPr="00CA5E3C">
              <w:rPr>
                <w:rFonts w:hAnsi="標楷體" w:hint="eastAsia"/>
                <w:sz w:val="28"/>
              </w:rPr>
              <w:lastRenderedPageBreak/>
              <w:t>2.　以前年度部分</w:t>
            </w:r>
          </w:p>
        </w:tc>
        <w:tc>
          <w:tcPr>
            <w:tcW w:w="18003" w:type="dxa"/>
            <w:gridSpan w:val="9"/>
            <w:tcBorders>
              <w:top w:val="nil"/>
              <w:left w:val="nil"/>
              <w:bottom w:val="nil"/>
            </w:tcBorders>
            <w:vAlign w:val="center"/>
          </w:tcPr>
          <w:p w14:paraId="1ADCF7BD" w14:textId="77777777" w:rsidR="008812DD" w:rsidRPr="00CA5E3C" w:rsidRDefault="008812DD" w:rsidP="00194C12">
            <w:pPr>
              <w:pStyle w:val="a8"/>
              <w:snapToGrid w:val="0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CA5E3C" w:rsidRPr="00CA5E3C" w14:paraId="24C17231" w14:textId="77777777" w:rsidTr="00194C12">
        <w:trPr>
          <w:cantSplit/>
          <w:trHeight w:val="227"/>
          <w:tblHeader/>
        </w:trPr>
        <w:tc>
          <w:tcPr>
            <w:tcW w:w="20299" w:type="dxa"/>
            <w:gridSpan w:val="11"/>
            <w:tcBorders>
              <w:top w:val="nil"/>
            </w:tcBorders>
            <w:vAlign w:val="center"/>
          </w:tcPr>
          <w:p w14:paraId="153170CF" w14:textId="77777777" w:rsidR="008812DD" w:rsidRPr="00CA5E3C" w:rsidRDefault="008812DD" w:rsidP="00194C12">
            <w:pPr>
              <w:pStyle w:val="a8"/>
              <w:snapToGrid w:val="0"/>
              <w:spacing w:line="240" w:lineRule="exact"/>
              <w:ind w:left="48" w:right="48"/>
              <w:jc w:val="right"/>
              <w:rPr>
                <w:sz w:val="22"/>
                <w:szCs w:val="22"/>
              </w:rPr>
            </w:pPr>
            <w:r w:rsidRPr="00CA5E3C">
              <w:rPr>
                <w:rFonts w:ascii="標楷體" w:hAnsi="標楷體" w:hint="eastAsia"/>
                <w:sz w:val="24"/>
                <w:szCs w:val="24"/>
              </w:rPr>
              <w:t>單位：新臺幣元</w:t>
            </w:r>
          </w:p>
        </w:tc>
      </w:tr>
      <w:tr w:rsidR="00CA5E3C" w:rsidRPr="00CA5E3C" w14:paraId="34EF24C2" w14:textId="77777777" w:rsidTr="00194C12">
        <w:trPr>
          <w:cantSplit/>
          <w:trHeight w:val="227"/>
          <w:tblHeader/>
        </w:trPr>
        <w:tc>
          <w:tcPr>
            <w:tcW w:w="737" w:type="dxa"/>
            <w:vMerge w:val="restart"/>
            <w:vAlign w:val="center"/>
          </w:tcPr>
          <w:p w14:paraId="2C469619" w14:textId="77777777" w:rsidR="008812DD" w:rsidRPr="00CA5E3C" w:rsidRDefault="008812DD" w:rsidP="00194C12">
            <w:pPr>
              <w:pStyle w:val="a8"/>
              <w:snapToGrid w:val="0"/>
              <w:spacing w:line="240" w:lineRule="exact"/>
              <w:ind w:leftChars="0" w:left="0" w:rightChars="0" w:right="0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14:paraId="2AF8FDD2" w14:textId="77777777" w:rsidR="008812DD" w:rsidRPr="00CA5E3C" w:rsidRDefault="008812DD" w:rsidP="00194C12">
            <w:pPr>
              <w:pStyle w:val="a8"/>
              <w:snapToGrid w:val="0"/>
              <w:spacing w:line="240" w:lineRule="exact"/>
              <w:ind w:left="48" w:right="48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1985" w:type="dxa"/>
            <w:vMerge w:val="restart"/>
            <w:vAlign w:val="center"/>
          </w:tcPr>
          <w:p w14:paraId="2D2E38BB" w14:textId="77777777" w:rsidR="008812DD" w:rsidRPr="00CA5E3C" w:rsidRDefault="008812DD" w:rsidP="00194C12">
            <w:pPr>
              <w:pStyle w:val="a8"/>
              <w:snapToGrid w:val="0"/>
              <w:spacing w:line="240" w:lineRule="exact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CA5E3C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7087" w:type="dxa"/>
            <w:gridSpan w:val="3"/>
          </w:tcPr>
          <w:p w14:paraId="614336CC" w14:textId="77777777" w:rsidR="008812DD" w:rsidRPr="00CA5E3C" w:rsidRDefault="008812DD" w:rsidP="00194C12">
            <w:pPr>
              <w:pStyle w:val="a8"/>
              <w:snapToGrid w:val="0"/>
              <w:spacing w:line="240" w:lineRule="exact"/>
              <w:ind w:left="48" w:right="48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364" w:type="dxa"/>
            <w:gridSpan w:val="4"/>
            <w:vAlign w:val="center"/>
          </w:tcPr>
          <w:p w14:paraId="6A9A1A48" w14:textId="77777777" w:rsidR="008812DD" w:rsidRPr="00CA5E3C" w:rsidRDefault="008812DD" w:rsidP="00194C12">
            <w:pPr>
              <w:pStyle w:val="a8"/>
              <w:snapToGrid w:val="0"/>
              <w:spacing w:line="240" w:lineRule="exact"/>
              <w:ind w:left="48" w:right="48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CA5E3C" w:rsidRPr="00CA5E3C" w14:paraId="75C64586" w14:textId="77777777" w:rsidTr="00194C12">
        <w:trPr>
          <w:cantSplit/>
          <w:trHeight w:val="227"/>
          <w:tblHeader/>
        </w:trPr>
        <w:tc>
          <w:tcPr>
            <w:tcW w:w="737" w:type="dxa"/>
            <w:vMerge/>
            <w:vAlign w:val="center"/>
          </w:tcPr>
          <w:p w14:paraId="5561EFD5" w14:textId="77777777" w:rsidR="008812DD" w:rsidRPr="00CA5E3C" w:rsidRDefault="008812DD" w:rsidP="00194C12">
            <w:pPr>
              <w:pStyle w:val="a8"/>
              <w:snapToGrid w:val="0"/>
              <w:spacing w:line="240" w:lineRule="exact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14:paraId="293A918D" w14:textId="77777777" w:rsidR="008812DD" w:rsidRPr="00CA5E3C" w:rsidRDefault="008812DD" w:rsidP="00194C12">
            <w:pPr>
              <w:pStyle w:val="a8"/>
              <w:snapToGrid w:val="0"/>
              <w:spacing w:line="240" w:lineRule="exact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14:paraId="46EE9987" w14:textId="77777777" w:rsidR="008812DD" w:rsidRPr="00CA5E3C" w:rsidRDefault="008812DD" w:rsidP="00194C12">
            <w:pPr>
              <w:pStyle w:val="a8"/>
              <w:snapToGrid w:val="0"/>
              <w:spacing w:line="240" w:lineRule="exact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 w:val="restart"/>
            <w:vAlign w:val="center"/>
          </w:tcPr>
          <w:p w14:paraId="4A849893" w14:textId="77777777" w:rsidR="008812DD" w:rsidRPr="00CA5E3C" w:rsidRDefault="008812DD" w:rsidP="00194C12">
            <w:pPr>
              <w:pStyle w:val="a8"/>
              <w:snapToGrid w:val="0"/>
              <w:spacing w:line="240" w:lineRule="exact"/>
              <w:ind w:left="48" w:right="48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362" w:type="dxa"/>
            <w:vMerge w:val="restart"/>
            <w:vAlign w:val="center"/>
          </w:tcPr>
          <w:p w14:paraId="5BDE12A5" w14:textId="77777777" w:rsidR="008812DD" w:rsidRPr="00CA5E3C" w:rsidRDefault="008812DD" w:rsidP="00194C12">
            <w:pPr>
              <w:pStyle w:val="a8"/>
              <w:snapToGrid w:val="0"/>
              <w:spacing w:line="240" w:lineRule="exact"/>
              <w:ind w:left="48" w:right="48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363" w:type="dxa"/>
            <w:vMerge w:val="restart"/>
            <w:vAlign w:val="center"/>
          </w:tcPr>
          <w:p w14:paraId="717E3C93" w14:textId="77777777" w:rsidR="008812DD" w:rsidRPr="00CA5E3C" w:rsidRDefault="008812DD" w:rsidP="00194C12">
            <w:pPr>
              <w:pStyle w:val="a8"/>
              <w:snapToGrid w:val="0"/>
              <w:spacing w:line="240" w:lineRule="exact"/>
              <w:ind w:left="48" w:right="48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552" w:type="dxa"/>
            <w:vMerge w:val="restart"/>
            <w:vAlign w:val="center"/>
          </w:tcPr>
          <w:p w14:paraId="12E6BE2E" w14:textId="77777777" w:rsidR="008812DD" w:rsidRPr="00CA5E3C" w:rsidRDefault="008812DD" w:rsidP="00194C12">
            <w:pPr>
              <w:pStyle w:val="a8"/>
              <w:snapToGrid w:val="0"/>
              <w:spacing w:line="240" w:lineRule="exact"/>
              <w:ind w:left="48" w:right="48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10" w:type="dxa"/>
            <w:vMerge w:val="restart"/>
            <w:vAlign w:val="center"/>
          </w:tcPr>
          <w:p w14:paraId="391A980B" w14:textId="77777777" w:rsidR="008812DD" w:rsidRPr="00CA5E3C" w:rsidRDefault="008812DD" w:rsidP="00194C12">
            <w:pPr>
              <w:pStyle w:val="a8"/>
              <w:snapToGrid w:val="0"/>
              <w:spacing w:line="240" w:lineRule="exact"/>
              <w:ind w:left="48" w:right="48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402" w:type="dxa"/>
            <w:gridSpan w:val="2"/>
            <w:vAlign w:val="center"/>
          </w:tcPr>
          <w:p w14:paraId="4C47B3B7" w14:textId="77777777" w:rsidR="008812DD" w:rsidRPr="00CA5E3C" w:rsidRDefault="008812DD" w:rsidP="00194C12">
            <w:pPr>
              <w:pStyle w:val="a8"/>
              <w:snapToGrid w:val="0"/>
              <w:spacing w:line="240" w:lineRule="exact"/>
              <w:ind w:left="48" w:right="48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應收保留數</w:t>
            </w:r>
          </w:p>
        </w:tc>
      </w:tr>
      <w:tr w:rsidR="00CA5E3C" w:rsidRPr="00CA5E3C" w14:paraId="54C48628" w14:textId="77777777" w:rsidTr="00194C12">
        <w:trPr>
          <w:cantSplit/>
          <w:trHeight w:val="227"/>
          <w:tblHeader/>
        </w:trPr>
        <w:tc>
          <w:tcPr>
            <w:tcW w:w="737" w:type="dxa"/>
            <w:vMerge/>
            <w:tcBorders>
              <w:bottom w:val="single" w:sz="4" w:space="0" w:color="auto"/>
            </w:tcBorders>
            <w:vAlign w:val="center"/>
          </w:tcPr>
          <w:p w14:paraId="526621E9" w14:textId="77777777" w:rsidR="008812DD" w:rsidRPr="00CA5E3C" w:rsidRDefault="008812DD" w:rsidP="00194C12">
            <w:pPr>
              <w:pStyle w:val="a8"/>
              <w:snapToGrid w:val="0"/>
              <w:spacing w:line="240" w:lineRule="exact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32FC7C7" w14:textId="77777777" w:rsidR="008812DD" w:rsidRPr="00CA5E3C" w:rsidRDefault="008812DD" w:rsidP="00194C12">
            <w:pPr>
              <w:pStyle w:val="a8"/>
              <w:snapToGrid w:val="0"/>
              <w:spacing w:line="240" w:lineRule="exact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4B0FF8DB" w14:textId="77777777" w:rsidR="008812DD" w:rsidRPr="00CA5E3C" w:rsidRDefault="008812DD" w:rsidP="00194C12">
            <w:pPr>
              <w:pStyle w:val="a8"/>
              <w:snapToGrid w:val="0"/>
              <w:spacing w:line="240" w:lineRule="exact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/>
            <w:tcBorders>
              <w:bottom w:val="single" w:sz="4" w:space="0" w:color="auto"/>
            </w:tcBorders>
          </w:tcPr>
          <w:p w14:paraId="3ECAC20D" w14:textId="77777777" w:rsidR="008812DD" w:rsidRPr="00CA5E3C" w:rsidRDefault="008812DD" w:rsidP="00194C12">
            <w:pPr>
              <w:pStyle w:val="a8"/>
              <w:snapToGrid w:val="0"/>
              <w:spacing w:line="240" w:lineRule="exact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/>
            <w:tcBorders>
              <w:bottom w:val="single" w:sz="4" w:space="0" w:color="auto"/>
            </w:tcBorders>
          </w:tcPr>
          <w:p w14:paraId="0383340F" w14:textId="77777777" w:rsidR="008812DD" w:rsidRPr="00CA5E3C" w:rsidRDefault="008812DD" w:rsidP="00194C12">
            <w:pPr>
              <w:pStyle w:val="a8"/>
              <w:snapToGrid w:val="0"/>
              <w:spacing w:line="240" w:lineRule="exact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3" w:type="dxa"/>
            <w:vMerge/>
            <w:tcBorders>
              <w:bottom w:val="single" w:sz="4" w:space="0" w:color="auto"/>
            </w:tcBorders>
          </w:tcPr>
          <w:p w14:paraId="5B70D3ED" w14:textId="77777777" w:rsidR="008812DD" w:rsidRPr="00CA5E3C" w:rsidRDefault="008812DD" w:rsidP="00194C12">
            <w:pPr>
              <w:pStyle w:val="a8"/>
              <w:snapToGrid w:val="0"/>
              <w:spacing w:line="240" w:lineRule="exact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14:paraId="127F18F2" w14:textId="77777777" w:rsidR="008812DD" w:rsidRPr="00CA5E3C" w:rsidRDefault="008812DD" w:rsidP="00194C12">
            <w:pPr>
              <w:pStyle w:val="a8"/>
              <w:snapToGrid w:val="0"/>
              <w:spacing w:line="240" w:lineRule="exact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14:paraId="30ECBA55" w14:textId="77777777" w:rsidR="008812DD" w:rsidRPr="00CA5E3C" w:rsidRDefault="008812DD" w:rsidP="00194C12">
            <w:pPr>
              <w:pStyle w:val="a8"/>
              <w:snapToGrid w:val="0"/>
              <w:spacing w:line="240" w:lineRule="exact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04B50E1F" w14:textId="77777777" w:rsidR="008812DD" w:rsidRPr="00CA5E3C" w:rsidRDefault="008812DD" w:rsidP="00194C12">
            <w:pPr>
              <w:pStyle w:val="a8"/>
              <w:snapToGrid w:val="0"/>
              <w:spacing w:line="240" w:lineRule="exact"/>
              <w:ind w:left="48" w:right="48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0EB7A6D" w14:textId="77777777" w:rsidR="008812DD" w:rsidRPr="00CA5E3C" w:rsidRDefault="008812DD" w:rsidP="00194C12">
            <w:pPr>
              <w:pStyle w:val="a8"/>
              <w:snapToGrid w:val="0"/>
              <w:spacing w:line="240" w:lineRule="exact"/>
              <w:ind w:left="48" w:right="48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374EC7" w:rsidRPr="00CA5E3C" w14:paraId="5032DE6F" w14:textId="77777777" w:rsidTr="00194C12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737" w:type="dxa"/>
            <w:shd w:val="clear" w:color="auto" w:fill="auto"/>
            <w:vAlign w:val="center"/>
          </w:tcPr>
          <w:p w14:paraId="125B8F37" w14:textId="77777777" w:rsidR="00374EC7" w:rsidRPr="00CA5E3C" w:rsidRDefault="00374EC7" w:rsidP="00374EC7">
            <w:pPr>
              <w:pStyle w:val="3"/>
              <w:snapToGrid w:val="0"/>
              <w:spacing w:line="28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D91ECEC" w14:textId="48A57E06" w:rsidR="00374EC7" w:rsidRPr="00CA5E3C" w:rsidRDefault="00374EC7" w:rsidP="00374EC7">
            <w:pPr>
              <w:pStyle w:val="22"/>
              <w:snapToGrid w:val="0"/>
              <w:spacing w:line="280" w:lineRule="exact"/>
              <w:ind w:leftChars="0" w:left="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>
              <w:rPr>
                <w:rFonts w:ascii="標楷體" w:hAnsi="標楷體" w:hint="eastAsia"/>
                <w:b/>
                <w:noProof/>
                <w:spacing w:val="-14"/>
                <w:sz w:val="20"/>
              </w:rPr>
              <w:t>衛生福利部主管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23AFF90" w14:textId="0FE08D5D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160,448,573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C6B0B61" w14:textId="349BF2D1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1A080CC" w14:textId="5DBF0115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6579F5FD" w14:textId="03997593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2DEC99F" w14:textId="31402DF1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1,012,274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7E9A305" w14:textId="062F5078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10,105,092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91FAA85" w14:textId="602EBDDE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149,331,207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EDD7088" w14:textId="7C36E947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93.07</w:t>
            </w:r>
          </w:p>
        </w:tc>
      </w:tr>
      <w:tr w:rsidR="00374EC7" w:rsidRPr="00CA5E3C" w14:paraId="5CEA0881" w14:textId="77777777" w:rsidTr="00194C12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737" w:type="dxa"/>
            <w:shd w:val="clear" w:color="auto" w:fill="auto"/>
            <w:vAlign w:val="center"/>
          </w:tcPr>
          <w:p w14:paraId="4A8C17AC" w14:textId="77777777" w:rsidR="00374EC7" w:rsidRPr="00CA5E3C" w:rsidRDefault="00374EC7" w:rsidP="00374EC7">
            <w:pPr>
              <w:pStyle w:val="3"/>
              <w:snapToGrid w:val="0"/>
              <w:spacing w:line="28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B750908" w14:textId="61A03DC1" w:rsidR="00374EC7" w:rsidRPr="00CA5E3C" w:rsidRDefault="00374EC7" w:rsidP="00374EC7">
            <w:pPr>
              <w:pStyle w:val="22"/>
              <w:snapToGrid w:val="0"/>
              <w:spacing w:line="280" w:lineRule="exact"/>
              <w:ind w:leftChars="100" w:left="16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>
              <w:rPr>
                <w:rFonts w:ascii="標楷體" w:hAnsi="標楷體" w:hint="eastAsia"/>
                <w:b/>
                <w:noProof/>
                <w:spacing w:val="-14"/>
                <w:sz w:val="20"/>
              </w:rPr>
              <w:t>衛生福利部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3E87928" w14:textId="5B6E03C8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141,161,676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87CDA1C" w14:textId="2693F45D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8C83134" w14:textId="15124C0F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031440E1" w14:textId="79FC9EBB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B09B8ED" w14:textId="6B62707B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F0836FC" w14:textId="3A8204F6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6,216,613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9325F0C" w14:textId="290528F6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134,945,063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755928" w14:textId="460125CE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95.60</w:t>
            </w:r>
          </w:p>
        </w:tc>
      </w:tr>
      <w:tr w:rsidR="00374EC7" w:rsidRPr="00CA5E3C" w14:paraId="181636FD" w14:textId="77777777" w:rsidTr="00194C12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737" w:type="dxa"/>
            <w:shd w:val="clear" w:color="auto" w:fill="auto"/>
            <w:vAlign w:val="center"/>
          </w:tcPr>
          <w:p w14:paraId="195526D1" w14:textId="351431C5" w:rsidR="00374EC7" w:rsidRPr="00CA5E3C" w:rsidRDefault="00374EC7" w:rsidP="00374EC7">
            <w:pPr>
              <w:pStyle w:val="3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95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2BECD41" w14:textId="62C6158D" w:rsidR="00374EC7" w:rsidRPr="00CA5E3C" w:rsidRDefault="00374EC7" w:rsidP="00374EC7">
            <w:pPr>
              <w:pStyle w:val="22"/>
              <w:snapToGrid w:val="0"/>
              <w:spacing w:line="28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  <w:spacing w:val="-14"/>
                <w:sz w:val="20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CD532B2" w14:textId="6435AAE5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131,354,886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A06A8B6" w14:textId="79EA09E0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C8323FD" w14:textId="2289CBCA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3E085A88" w14:textId="1B5BD023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185E108" w14:textId="2C4C9AB2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816D0A3" w14:textId="11D75930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3,054,765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E4EEA29" w14:textId="0D853499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128,300,121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47A04C8" w14:textId="4A3F80DD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97.67</w:t>
            </w:r>
          </w:p>
        </w:tc>
      </w:tr>
      <w:tr w:rsidR="00374EC7" w:rsidRPr="00CA5E3C" w14:paraId="47F8503C" w14:textId="77777777" w:rsidTr="00194C12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737" w:type="dxa"/>
            <w:shd w:val="clear" w:color="auto" w:fill="auto"/>
            <w:vAlign w:val="center"/>
          </w:tcPr>
          <w:p w14:paraId="27484295" w14:textId="013F695E" w:rsidR="00374EC7" w:rsidRPr="00CA5E3C" w:rsidRDefault="00374EC7" w:rsidP="00374EC7">
            <w:pPr>
              <w:pStyle w:val="3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103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A2F0A39" w14:textId="78B9EEC5" w:rsidR="00374EC7" w:rsidRPr="00BF2630" w:rsidRDefault="00374EC7" w:rsidP="00374EC7">
            <w:pPr>
              <w:pStyle w:val="22"/>
              <w:snapToGrid w:val="0"/>
              <w:spacing w:line="280" w:lineRule="exact"/>
              <w:ind w:leftChars="200" w:left="320" w:rightChars="0" w:right="24"/>
              <w:rPr>
                <w:rFonts w:ascii="標楷體" w:hAnsi="標楷體"/>
                <w:noProof/>
                <w:spacing w:val="-14"/>
                <w:sz w:val="20"/>
              </w:rPr>
            </w:pPr>
            <w:r>
              <w:rPr>
                <w:rFonts w:ascii="標楷體" w:hAnsi="標楷體" w:hint="eastAsia"/>
                <w:noProof/>
                <w:spacing w:val="-14"/>
                <w:sz w:val="20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9A7FA1C" w14:textId="100A018B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865,800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C32CFFF" w14:textId="6AE9E7D1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46262F3" w14:textId="2A6F3137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6D7ABAAC" w14:textId="06BFE13A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85853BF" w14:textId="0A30242C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F917239" w14:textId="73E86501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93,600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9D7B226" w14:textId="3577B9F8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772,200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DA338C" w14:textId="4D263A6E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89.19</w:t>
            </w:r>
          </w:p>
        </w:tc>
      </w:tr>
      <w:tr w:rsidR="00374EC7" w:rsidRPr="00CA5E3C" w14:paraId="2BE396AA" w14:textId="77777777" w:rsidTr="00194C12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737" w:type="dxa"/>
            <w:shd w:val="clear" w:color="auto" w:fill="auto"/>
            <w:vAlign w:val="center"/>
          </w:tcPr>
          <w:p w14:paraId="1C2AE77D" w14:textId="4E9C77E9" w:rsidR="00374EC7" w:rsidRPr="00CA5E3C" w:rsidRDefault="00374EC7" w:rsidP="00374EC7">
            <w:pPr>
              <w:pStyle w:val="3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105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4FF6A25" w14:textId="63B0F956" w:rsidR="00374EC7" w:rsidRPr="00BF2630" w:rsidRDefault="00374EC7" w:rsidP="00374EC7">
            <w:pPr>
              <w:pStyle w:val="22"/>
              <w:snapToGrid w:val="0"/>
              <w:spacing w:line="280" w:lineRule="exact"/>
              <w:ind w:leftChars="200" w:left="320" w:rightChars="0" w:right="24"/>
              <w:rPr>
                <w:rFonts w:ascii="標楷體" w:hAnsi="標楷體"/>
                <w:noProof/>
                <w:spacing w:val="-14"/>
                <w:sz w:val="20"/>
              </w:rPr>
            </w:pPr>
            <w:r>
              <w:rPr>
                <w:rFonts w:ascii="標楷體" w:hAnsi="標楷體" w:hint="eastAsia"/>
                <w:noProof/>
                <w:spacing w:val="-14"/>
                <w:sz w:val="20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597EF13" w14:textId="175A5454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304,609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0BB7960" w14:textId="7F61C632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32C5108" w14:textId="64FD6865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362D952C" w14:textId="689ACAD2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DC076BB" w14:textId="1563DC38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B978AD3" w14:textId="33040279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60,000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FB57E8A" w14:textId="3BDFA34A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244,609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C475B0" w14:textId="0D8824BA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80.30</w:t>
            </w:r>
          </w:p>
        </w:tc>
      </w:tr>
      <w:tr w:rsidR="00374EC7" w:rsidRPr="00CA5E3C" w14:paraId="51C78C30" w14:textId="77777777" w:rsidTr="00194C12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737" w:type="dxa"/>
            <w:shd w:val="clear" w:color="auto" w:fill="auto"/>
            <w:vAlign w:val="center"/>
          </w:tcPr>
          <w:p w14:paraId="5517B44D" w14:textId="3AF5BB0D" w:rsidR="00374EC7" w:rsidRPr="00CA5E3C" w:rsidRDefault="00374EC7" w:rsidP="00374EC7">
            <w:pPr>
              <w:pStyle w:val="3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109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96CBED3" w14:textId="0015C681" w:rsidR="00374EC7" w:rsidRPr="00BF2630" w:rsidRDefault="00374EC7" w:rsidP="00374EC7">
            <w:pPr>
              <w:pStyle w:val="22"/>
              <w:snapToGrid w:val="0"/>
              <w:spacing w:line="280" w:lineRule="exact"/>
              <w:ind w:leftChars="200" w:left="320" w:rightChars="0" w:right="24"/>
              <w:rPr>
                <w:rFonts w:ascii="標楷體" w:hAnsi="標楷體"/>
                <w:noProof/>
                <w:spacing w:val="-14"/>
                <w:sz w:val="20"/>
              </w:rPr>
            </w:pPr>
            <w:r>
              <w:rPr>
                <w:rFonts w:ascii="標楷體" w:hAnsi="標楷體" w:hint="eastAsia"/>
                <w:noProof/>
                <w:spacing w:val="-14"/>
                <w:sz w:val="20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BE157C1" w14:textId="5E6D021A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43,938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EF05C4E" w14:textId="16F684FA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6120A54" w14:textId="0A5830A8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5D232B3B" w14:textId="744F5B98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93E53CC" w14:textId="2379C9C3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7217906" w14:textId="123DF4EA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43,938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A2CB2B2" w14:textId="6DE97BE3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FD0367F" w14:textId="3142AD39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</w:tr>
      <w:tr w:rsidR="00374EC7" w:rsidRPr="00CA5E3C" w14:paraId="3D477ADA" w14:textId="77777777" w:rsidTr="00194C12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737" w:type="dxa"/>
            <w:shd w:val="clear" w:color="auto" w:fill="auto"/>
            <w:vAlign w:val="center"/>
          </w:tcPr>
          <w:p w14:paraId="6F59F669" w14:textId="65FC43FD" w:rsidR="00374EC7" w:rsidRPr="00CA5E3C" w:rsidRDefault="00374EC7" w:rsidP="00374EC7">
            <w:pPr>
              <w:pStyle w:val="3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110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94F0657" w14:textId="19C92A69" w:rsidR="00374EC7" w:rsidRPr="00CA5E3C" w:rsidRDefault="00374EC7" w:rsidP="00374EC7">
            <w:pPr>
              <w:pStyle w:val="22"/>
              <w:snapToGrid w:val="0"/>
              <w:spacing w:line="28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  <w:spacing w:val="-14"/>
                <w:sz w:val="20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7B31C89" w14:textId="556CCE64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608,000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D5A80F2" w14:textId="4A36C0C6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411A134" w14:textId="318E3BBB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536200D6" w14:textId="38963992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1C6ED60" w14:textId="762B5833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78D81B2" w14:textId="77E38546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55,000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AB57364" w14:textId="6E7CCC3B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553,000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E188231" w14:textId="44B3F2BD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90.95</w:t>
            </w:r>
          </w:p>
        </w:tc>
      </w:tr>
      <w:tr w:rsidR="00374EC7" w:rsidRPr="00CA5E3C" w14:paraId="073D1717" w14:textId="77777777" w:rsidTr="00194C12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737" w:type="dxa"/>
            <w:shd w:val="clear" w:color="auto" w:fill="auto"/>
            <w:vAlign w:val="center"/>
          </w:tcPr>
          <w:p w14:paraId="7A40CA25" w14:textId="46740783" w:rsidR="00374EC7" w:rsidRPr="00CA5E3C" w:rsidRDefault="00374EC7" w:rsidP="00374EC7">
            <w:pPr>
              <w:pStyle w:val="3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111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297DC30" w14:textId="6C511809" w:rsidR="00374EC7" w:rsidRPr="00CA5E3C" w:rsidRDefault="00374EC7" w:rsidP="00374EC7">
            <w:pPr>
              <w:pStyle w:val="22"/>
              <w:snapToGrid w:val="0"/>
              <w:spacing w:line="28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  <w:spacing w:val="-14"/>
                <w:sz w:val="20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6E6E2E6" w14:textId="7E13FD3D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1,155,000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29B53A4" w14:textId="5FE7039F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BE49C5C" w14:textId="3C82CB58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7C4F50D5" w14:textId="00BFCDFB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9DCEC4D" w14:textId="594DD5F2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B61EF41" w14:textId="1A1594DC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225,000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7249409" w14:textId="48FC8919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930,000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500E30" w14:textId="1B24615F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80.52</w:t>
            </w:r>
          </w:p>
        </w:tc>
      </w:tr>
      <w:tr w:rsidR="00374EC7" w:rsidRPr="00CA5E3C" w14:paraId="48A3AE5B" w14:textId="77777777" w:rsidTr="00194C12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737" w:type="dxa"/>
            <w:shd w:val="clear" w:color="auto" w:fill="auto"/>
            <w:vAlign w:val="center"/>
          </w:tcPr>
          <w:p w14:paraId="4DAB840D" w14:textId="5DB83275" w:rsidR="00374EC7" w:rsidRPr="00CA5E3C" w:rsidRDefault="00374EC7" w:rsidP="00374EC7">
            <w:pPr>
              <w:pStyle w:val="3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112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7F5D77D" w14:textId="7E748E23" w:rsidR="00374EC7" w:rsidRPr="00CA5E3C" w:rsidRDefault="00374EC7" w:rsidP="00374EC7">
            <w:pPr>
              <w:pStyle w:val="22"/>
              <w:snapToGrid w:val="0"/>
              <w:spacing w:line="280" w:lineRule="exact"/>
              <w:ind w:leftChars="200" w:left="32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  <w:spacing w:val="-14"/>
                <w:sz w:val="20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D58BE69" w14:textId="587DDA89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2,534,175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08DA07C" w14:textId="6F35A37E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4525C76" w14:textId="77CDFDEC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06B1E32D" w14:textId="34934F54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164F3AF" w14:textId="12572874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8E58592" w14:textId="34B7A2F0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190,000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8421BC4" w14:textId="03F29EE4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2,344,175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2FECFF" w14:textId="0DC6522B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92.50</w:t>
            </w:r>
          </w:p>
        </w:tc>
      </w:tr>
      <w:tr w:rsidR="00374EC7" w:rsidRPr="00CA5E3C" w14:paraId="5F729D71" w14:textId="77777777" w:rsidTr="00194C12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737" w:type="dxa"/>
            <w:shd w:val="clear" w:color="auto" w:fill="auto"/>
            <w:vAlign w:val="center"/>
          </w:tcPr>
          <w:p w14:paraId="4A64A9FB" w14:textId="0C4AFE16" w:rsidR="00374EC7" w:rsidRPr="00CA5E3C" w:rsidRDefault="00374EC7" w:rsidP="00374EC7">
            <w:pPr>
              <w:pStyle w:val="3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113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2D9E29F" w14:textId="340249E4" w:rsidR="00374EC7" w:rsidRPr="00CA5E3C" w:rsidRDefault="00374EC7" w:rsidP="00374EC7">
            <w:pPr>
              <w:pStyle w:val="22"/>
              <w:snapToGrid w:val="0"/>
              <w:spacing w:line="28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  <w:spacing w:val="-14"/>
                <w:sz w:val="20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BD79878" w14:textId="56D976A2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4,295,268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90121F7" w14:textId="6FA917A4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B80C990" w14:textId="44FCD2E8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06C16212" w14:textId="3233F083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DC0E54" w14:textId="0D9EB074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C1E726C" w14:textId="1BE403F8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2,494,310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7188521" w14:textId="157912EB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1,800,958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2B83268" w14:textId="60D78255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41.93</w:t>
            </w:r>
          </w:p>
        </w:tc>
      </w:tr>
      <w:tr w:rsidR="00374EC7" w:rsidRPr="00CA5E3C" w14:paraId="43B357D2" w14:textId="77777777" w:rsidTr="00194C12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737" w:type="dxa"/>
            <w:shd w:val="clear" w:color="auto" w:fill="auto"/>
            <w:vAlign w:val="center"/>
          </w:tcPr>
          <w:p w14:paraId="4B0ED3D6" w14:textId="77777777" w:rsidR="00374EC7" w:rsidRPr="00CA5E3C" w:rsidRDefault="00374EC7" w:rsidP="00374EC7">
            <w:pPr>
              <w:pStyle w:val="3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2E1A624" w14:textId="46AFE33A" w:rsidR="00374EC7" w:rsidRPr="00CA5E3C" w:rsidRDefault="00374EC7" w:rsidP="00374EC7">
            <w:pPr>
              <w:pStyle w:val="22"/>
              <w:snapToGrid w:val="0"/>
              <w:spacing w:line="280" w:lineRule="exact"/>
              <w:ind w:leftChars="100" w:left="16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>
              <w:rPr>
                <w:rFonts w:ascii="標楷體" w:hAnsi="標楷體" w:hint="eastAsia"/>
                <w:b/>
                <w:noProof/>
                <w:spacing w:val="-14"/>
                <w:sz w:val="20"/>
              </w:rPr>
              <w:t>疾病管制署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5AF6E0B" w14:textId="64ACF492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26,429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61D9A53" w14:textId="5A2F7056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8B64596" w14:textId="68F57146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23984065" w14:textId="2B07890F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2EB1F4F" w14:textId="5B21DD3D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21,258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11CF184" w14:textId="3D31505E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5,171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E6A2A4C" w14:textId="27E4EC82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9E57B2E" w14:textId="14520036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－</w:t>
            </w:r>
          </w:p>
        </w:tc>
      </w:tr>
      <w:tr w:rsidR="00374EC7" w:rsidRPr="00CA5E3C" w14:paraId="4EDBAE68" w14:textId="77777777" w:rsidTr="00194C12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737" w:type="dxa"/>
            <w:shd w:val="clear" w:color="auto" w:fill="auto"/>
            <w:vAlign w:val="center"/>
          </w:tcPr>
          <w:p w14:paraId="523CF166" w14:textId="28DEC7F3" w:rsidR="00374EC7" w:rsidRPr="00CA5E3C" w:rsidRDefault="00374EC7" w:rsidP="00374EC7">
            <w:pPr>
              <w:pStyle w:val="3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113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705B54B" w14:textId="05A96ED3" w:rsidR="00374EC7" w:rsidRPr="00CA5E3C" w:rsidRDefault="00374EC7" w:rsidP="00374EC7">
            <w:pPr>
              <w:pStyle w:val="22"/>
              <w:snapToGrid w:val="0"/>
              <w:spacing w:line="28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  <w:spacing w:val="-14"/>
                <w:sz w:val="20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108AC8E" w14:textId="500D5B4F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26,429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4D080CD" w14:textId="2B74CA8E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DEA21AD" w14:textId="3A8B6FCB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6A1AA9AF" w14:textId="124CA028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BEC957D" w14:textId="20A8D71B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21,258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E2F9A00" w14:textId="0850DF9C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5,171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333D7AD" w14:textId="219F0B03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E5F458" w14:textId="6D76336D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</w:tr>
      <w:tr w:rsidR="00374EC7" w:rsidRPr="00CA5E3C" w14:paraId="331EE9CF" w14:textId="77777777" w:rsidTr="00194C12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737" w:type="dxa"/>
            <w:shd w:val="clear" w:color="auto" w:fill="auto"/>
            <w:vAlign w:val="center"/>
          </w:tcPr>
          <w:p w14:paraId="5CBEAED6" w14:textId="34CA55E9" w:rsidR="00374EC7" w:rsidRPr="00CA5E3C" w:rsidRDefault="00374EC7" w:rsidP="00374EC7">
            <w:pPr>
              <w:pStyle w:val="3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A462687" w14:textId="6A9FC56C" w:rsidR="00374EC7" w:rsidRPr="00CA5E3C" w:rsidRDefault="00374EC7" w:rsidP="00374EC7">
            <w:pPr>
              <w:pStyle w:val="22"/>
              <w:snapToGrid w:val="0"/>
              <w:spacing w:line="280" w:lineRule="exact"/>
              <w:ind w:leftChars="100" w:left="16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>
              <w:rPr>
                <w:rFonts w:ascii="標楷體" w:hAnsi="標楷體" w:hint="eastAsia"/>
                <w:b/>
                <w:noProof/>
                <w:spacing w:val="-14"/>
                <w:sz w:val="20"/>
              </w:rPr>
              <w:t>食品藥物管理署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040DA45" w14:textId="0E659E93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1,125,991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30238A6" w14:textId="6B8114D0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743F8E5" w14:textId="52085E3B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75B032B1" w14:textId="2613E237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395B7C6" w14:textId="63DA1738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3,000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1B7E9FE" w14:textId="40B9A4DF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219,636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7987E8E" w14:textId="2CF6DD93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903,355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3BD9CA" w14:textId="159F0CB9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80.23</w:t>
            </w:r>
          </w:p>
        </w:tc>
      </w:tr>
      <w:tr w:rsidR="00374EC7" w:rsidRPr="00CA5E3C" w14:paraId="5924E37D" w14:textId="77777777" w:rsidTr="00194C12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737" w:type="dxa"/>
            <w:shd w:val="clear" w:color="auto" w:fill="auto"/>
            <w:vAlign w:val="center"/>
          </w:tcPr>
          <w:p w14:paraId="43FC725B" w14:textId="11B7D127" w:rsidR="00374EC7" w:rsidRPr="00CA5E3C" w:rsidRDefault="00374EC7" w:rsidP="00374EC7">
            <w:pPr>
              <w:pStyle w:val="3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106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6BBE3D3" w14:textId="53DF84A2" w:rsidR="00374EC7" w:rsidRPr="00CA5E3C" w:rsidRDefault="00374EC7" w:rsidP="00374EC7">
            <w:pPr>
              <w:pStyle w:val="22"/>
              <w:snapToGrid w:val="0"/>
              <w:spacing w:line="28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  <w:spacing w:val="-14"/>
                <w:sz w:val="20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11FFC88" w14:textId="40F00EEC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15,000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327AFF2" w14:textId="547945EE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49595C8" w14:textId="4B7C9F44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499FDC58" w14:textId="06F6CB73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4D4E8C6" w14:textId="44E7A2CA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6F2AE60" w14:textId="055CF913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718666C" w14:textId="5ACC11A3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15,000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1E3D5D" w14:textId="61CD7BD8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100.00</w:t>
            </w:r>
          </w:p>
        </w:tc>
      </w:tr>
      <w:tr w:rsidR="00374EC7" w:rsidRPr="00CA5E3C" w14:paraId="1574E00F" w14:textId="77777777" w:rsidTr="00194C12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737" w:type="dxa"/>
            <w:shd w:val="clear" w:color="auto" w:fill="auto"/>
            <w:vAlign w:val="center"/>
          </w:tcPr>
          <w:p w14:paraId="77380FEB" w14:textId="2315014F" w:rsidR="00374EC7" w:rsidRPr="00CA5E3C" w:rsidRDefault="00374EC7" w:rsidP="00374EC7">
            <w:pPr>
              <w:pStyle w:val="3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108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CC79E96" w14:textId="77E0067E" w:rsidR="00374EC7" w:rsidRPr="00CA5E3C" w:rsidRDefault="00374EC7" w:rsidP="00374EC7">
            <w:pPr>
              <w:pStyle w:val="22"/>
              <w:snapToGrid w:val="0"/>
              <w:spacing w:line="28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  <w:spacing w:val="-14"/>
                <w:sz w:val="20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11BAFD7" w14:textId="686604F6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3,000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E35B2A8" w14:textId="2CD92E81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D13B1EB" w14:textId="22D9DC3D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579D6ADF" w14:textId="1AE2CDAE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D19D96F" w14:textId="09F94490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3B74ACB" w14:textId="3AC7EC34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9BD34EC" w14:textId="22BD60F5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A42038" w14:textId="563D5737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100.00</w:t>
            </w:r>
          </w:p>
        </w:tc>
      </w:tr>
      <w:tr w:rsidR="00374EC7" w:rsidRPr="00CA5E3C" w14:paraId="0B5A5B14" w14:textId="77777777" w:rsidTr="00194C12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737" w:type="dxa"/>
            <w:shd w:val="clear" w:color="auto" w:fill="auto"/>
            <w:vAlign w:val="center"/>
          </w:tcPr>
          <w:p w14:paraId="3FC45F83" w14:textId="0A47CC60" w:rsidR="00374EC7" w:rsidRPr="00CA5E3C" w:rsidRDefault="00374EC7" w:rsidP="00374EC7">
            <w:pPr>
              <w:pStyle w:val="3"/>
              <w:snapToGrid w:val="0"/>
              <w:spacing w:line="28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111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B910A0A" w14:textId="7F7827DB" w:rsidR="00374EC7" w:rsidRPr="00CA5E3C" w:rsidRDefault="00374EC7" w:rsidP="00374EC7">
            <w:pPr>
              <w:pStyle w:val="22"/>
              <w:snapToGrid w:val="0"/>
              <w:spacing w:line="280" w:lineRule="exact"/>
              <w:ind w:leftChars="200" w:left="32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  <w:spacing w:val="-14"/>
                <w:sz w:val="20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63B1F97" w14:textId="3F9E0A79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37,500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537A45F" w14:textId="2D049EFF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2A9930D" w14:textId="25546AB7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0E7B1897" w14:textId="328EAC4C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36B1B8B" w14:textId="2674B3D5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F0C704C" w14:textId="6623AC26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30,000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B3CF46A" w14:textId="0190095F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7,500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C797A6B" w14:textId="0DC433A4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20.00</w:t>
            </w:r>
          </w:p>
        </w:tc>
      </w:tr>
      <w:tr w:rsidR="00374EC7" w:rsidRPr="00CA5E3C" w14:paraId="115DB953" w14:textId="77777777" w:rsidTr="00194C12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737" w:type="dxa"/>
            <w:shd w:val="clear" w:color="auto" w:fill="auto"/>
            <w:vAlign w:val="center"/>
          </w:tcPr>
          <w:p w14:paraId="2464B9A7" w14:textId="3AFDE1E9" w:rsidR="00374EC7" w:rsidRPr="00CA5E3C" w:rsidRDefault="00374EC7" w:rsidP="00374EC7">
            <w:pPr>
              <w:pStyle w:val="3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112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732F5AA" w14:textId="38D089FD" w:rsidR="00374EC7" w:rsidRPr="00CA5E3C" w:rsidRDefault="00374EC7" w:rsidP="00374EC7">
            <w:pPr>
              <w:pStyle w:val="22"/>
              <w:snapToGrid w:val="0"/>
              <w:spacing w:line="28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  <w:spacing w:val="-14"/>
                <w:sz w:val="20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90744DE" w14:textId="334A8514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6,000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6E99E69" w14:textId="4CE025C2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B6F10F6" w14:textId="4E1566FB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6EEAA014" w14:textId="261C8D6B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A0C2311" w14:textId="3069FA5E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EAA0A21" w14:textId="6CB6C056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C5394B7" w14:textId="39FD9B6E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7D0CB8" w14:textId="51408BEC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50.00</w:t>
            </w:r>
          </w:p>
        </w:tc>
      </w:tr>
      <w:tr w:rsidR="00374EC7" w:rsidRPr="00CA5E3C" w14:paraId="5E333741" w14:textId="77777777" w:rsidTr="00194C12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737" w:type="dxa"/>
            <w:shd w:val="clear" w:color="auto" w:fill="auto"/>
            <w:vAlign w:val="center"/>
          </w:tcPr>
          <w:p w14:paraId="539B6DC2" w14:textId="3444C915" w:rsidR="00374EC7" w:rsidRPr="00CA5E3C" w:rsidRDefault="00374EC7" w:rsidP="00374EC7">
            <w:pPr>
              <w:pStyle w:val="3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113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CCE85B2" w14:textId="1D52F9B1" w:rsidR="00374EC7" w:rsidRPr="00CA5E3C" w:rsidRDefault="00374EC7" w:rsidP="00374EC7">
            <w:pPr>
              <w:pStyle w:val="22"/>
              <w:snapToGrid w:val="0"/>
              <w:spacing w:line="280" w:lineRule="exact"/>
              <w:ind w:leftChars="200" w:left="320" w:rightChars="0" w:right="191" w:firstLineChars="65" w:firstLine="112"/>
              <w:rPr>
                <w:rFonts w:ascii="標楷體" w:hAnsi="標楷體"/>
                <w:spacing w:val="-14"/>
                <w:sz w:val="22"/>
                <w:szCs w:val="22"/>
              </w:rPr>
            </w:pPr>
            <w:r>
              <w:rPr>
                <w:rFonts w:hAnsi="標楷體" w:hint="eastAsia"/>
                <w:b/>
                <w:noProof/>
                <w:spacing w:val="-14"/>
                <w:sz w:val="20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9EBA573" w14:textId="172F984A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1,064,491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03717EE" w14:textId="17F2068F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C9DAF33" w14:textId="3AF24DDA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3856F1AC" w14:textId="7CA17CFB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A822B86" w14:textId="5A44B2C0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ECC9DED" w14:textId="188A5C79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189,636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AD37CD1" w14:textId="0F0A56F1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874,855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E68312B" w14:textId="1AB60BE2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82.19</w:t>
            </w:r>
          </w:p>
        </w:tc>
      </w:tr>
      <w:tr w:rsidR="00374EC7" w:rsidRPr="00CA5E3C" w14:paraId="3077DF96" w14:textId="77777777" w:rsidTr="00194C12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737" w:type="dxa"/>
            <w:shd w:val="clear" w:color="auto" w:fill="auto"/>
            <w:vAlign w:val="center"/>
          </w:tcPr>
          <w:p w14:paraId="6DDBA362" w14:textId="2A5B3085" w:rsidR="00374EC7" w:rsidRPr="00CA5E3C" w:rsidRDefault="00374EC7" w:rsidP="00374EC7">
            <w:pPr>
              <w:pStyle w:val="3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E17E096" w14:textId="54F296A5" w:rsidR="00374EC7" w:rsidRPr="00CA5E3C" w:rsidRDefault="00374EC7" w:rsidP="00374EC7">
            <w:pPr>
              <w:pStyle w:val="22"/>
              <w:snapToGrid w:val="0"/>
              <w:spacing w:line="28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  <w:spacing w:val="-14"/>
                <w:sz w:val="20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50FA93F" w14:textId="798A24F5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109,000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4DC85B2" w14:textId="43B8D639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B01ACCB" w14:textId="24FF0F11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3A4ECB40" w14:textId="67F1C827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BD8387A" w14:textId="41987D39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0FBA58B" w14:textId="1208D39E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12,000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10A9DD6" w14:textId="77AB1B0E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97,000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55FA80" w14:textId="7A39CCF0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88.99</w:t>
            </w:r>
          </w:p>
        </w:tc>
      </w:tr>
      <w:tr w:rsidR="00374EC7" w:rsidRPr="00CA5E3C" w14:paraId="4E88D2BB" w14:textId="77777777" w:rsidTr="00194C12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737" w:type="dxa"/>
            <w:shd w:val="clear" w:color="auto" w:fill="auto"/>
            <w:vAlign w:val="center"/>
          </w:tcPr>
          <w:p w14:paraId="01C9443B" w14:textId="76FBAE32" w:rsidR="00374EC7" w:rsidRPr="00CA5E3C" w:rsidRDefault="00374EC7" w:rsidP="00374EC7">
            <w:pPr>
              <w:pStyle w:val="3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14B2A88" w14:textId="1677FFE9" w:rsidR="00374EC7" w:rsidRPr="00CA5E3C" w:rsidRDefault="00374EC7" w:rsidP="00374EC7">
            <w:pPr>
              <w:pStyle w:val="22"/>
              <w:snapToGrid w:val="0"/>
              <w:spacing w:line="28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  <w:spacing w:val="-14"/>
                <w:sz w:val="20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BAB657E" w14:textId="14A156B4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955,491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9618B8E" w14:textId="0C87EEB1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E33BF4C" w14:textId="55DCB1B9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723E91FC" w14:textId="0E9AF39B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5736668" w14:textId="69803C46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72C9959" w14:textId="779547C1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177,636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5039E96" w14:textId="34EEC0C2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777,855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E79D43" w14:textId="46659FE1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81.41</w:t>
            </w:r>
          </w:p>
        </w:tc>
      </w:tr>
      <w:tr w:rsidR="00374EC7" w:rsidRPr="00CA5E3C" w14:paraId="1AACC451" w14:textId="77777777" w:rsidTr="00194C12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737" w:type="dxa"/>
            <w:shd w:val="clear" w:color="auto" w:fill="auto"/>
            <w:vAlign w:val="center"/>
          </w:tcPr>
          <w:p w14:paraId="72091D08" w14:textId="3A690E00" w:rsidR="00374EC7" w:rsidRPr="00CA5E3C" w:rsidRDefault="00374EC7" w:rsidP="00374EC7">
            <w:pPr>
              <w:pStyle w:val="3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2ABB896" w14:textId="43B34691" w:rsidR="00374EC7" w:rsidRPr="00CA5E3C" w:rsidRDefault="00374EC7" w:rsidP="00374EC7">
            <w:pPr>
              <w:pStyle w:val="22"/>
              <w:snapToGrid w:val="0"/>
              <w:spacing w:line="280" w:lineRule="exact"/>
              <w:ind w:leftChars="100" w:left="16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>
              <w:rPr>
                <w:rFonts w:ascii="標楷體" w:hAnsi="標楷體" w:hint="eastAsia"/>
                <w:b/>
                <w:noProof/>
                <w:spacing w:val="-14"/>
                <w:sz w:val="20"/>
              </w:rPr>
              <w:t>中央健康保險署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0D535EB" w14:textId="4FA6FB9F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13,825,193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E8279FF" w14:textId="540FDF86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E8F0EC5" w14:textId="7FFEEC92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41365AF5" w14:textId="71C69585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D4C361B" w14:textId="6A631283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695,597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FC48020" w14:textId="75CA2DE3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3,004,525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0742F0E" w14:textId="684F58CB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10,125,071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43E0759" w14:textId="470E6359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73.24</w:t>
            </w:r>
          </w:p>
        </w:tc>
      </w:tr>
      <w:tr w:rsidR="00374EC7" w:rsidRPr="00CA5E3C" w14:paraId="672F8B36" w14:textId="77777777" w:rsidTr="00194C12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737" w:type="dxa"/>
            <w:shd w:val="clear" w:color="auto" w:fill="auto"/>
            <w:vAlign w:val="center"/>
          </w:tcPr>
          <w:p w14:paraId="70F408E0" w14:textId="0E0633FD" w:rsidR="00374EC7" w:rsidRPr="00CA5E3C" w:rsidRDefault="00374EC7" w:rsidP="00374EC7">
            <w:pPr>
              <w:pStyle w:val="3"/>
              <w:snapToGrid w:val="0"/>
              <w:spacing w:line="28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105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D057515" w14:textId="1F051E8B" w:rsidR="00374EC7" w:rsidRPr="00CA5E3C" w:rsidRDefault="00374EC7" w:rsidP="00374EC7">
            <w:pPr>
              <w:pStyle w:val="22"/>
              <w:snapToGrid w:val="0"/>
              <w:spacing w:line="280" w:lineRule="exact"/>
              <w:ind w:leftChars="200" w:left="32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  <w:spacing w:val="-14"/>
                <w:sz w:val="20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5697C46" w14:textId="227185BA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245,194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AD15482" w14:textId="7823F221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BA3D937" w14:textId="160CD9B9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17D0F297" w14:textId="060939E5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5F75C01" w14:textId="2AFEB5B3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D916157" w14:textId="088D4DA7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D500B51" w14:textId="2FE8A6EF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245,194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CEEB8E" w14:textId="0B58D932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100.00</w:t>
            </w:r>
          </w:p>
        </w:tc>
      </w:tr>
      <w:tr w:rsidR="00374EC7" w:rsidRPr="00CA5E3C" w14:paraId="74E91F1A" w14:textId="77777777" w:rsidTr="00194C12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737" w:type="dxa"/>
            <w:shd w:val="clear" w:color="auto" w:fill="auto"/>
            <w:vAlign w:val="center"/>
          </w:tcPr>
          <w:p w14:paraId="25FC94A6" w14:textId="6A9119BF" w:rsidR="00374EC7" w:rsidRPr="00CA5E3C" w:rsidRDefault="00374EC7" w:rsidP="00374EC7">
            <w:pPr>
              <w:pStyle w:val="3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109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5DF6BB6" w14:textId="5B959245" w:rsidR="00374EC7" w:rsidRPr="00CA5E3C" w:rsidRDefault="00374EC7" w:rsidP="00374EC7">
            <w:pPr>
              <w:pStyle w:val="22"/>
              <w:snapToGrid w:val="0"/>
              <w:spacing w:line="28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  <w:spacing w:val="-14"/>
                <w:sz w:val="20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73402ED" w14:textId="141951C3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79,800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16127D3" w14:textId="2A626083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7418870" w14:textId="1B1D3DAF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281C3922" w14:textId="4BD42FFA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DC89E59" w14:textId="264155A6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46FA3BB" w14:textId="337F9440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79,800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9E9303F" w14:textId="40673803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1ECCFB6" w14:textId="52DC9FFC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</w:tr>
      <w:tr w:rsidR="00374EC7" w:rsidRPr="00CA5E3C" w14:paraId="0B0BE2A5" w14:textId="77777777" w:rsidTr="00194C12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737" w:type="dxa"/>
            <w:shd w:val="clear" w:color="auto" w:fill="auto"/>
            <w:vAlign w:val="center"/>
          </w:tcPr>
          <w:p w14:paraId="2E5B2C2C" w14:textId="74F258AA" w:rsidR="00374EC7" w:rsidRPr="00CA5E3C" w:rsidRDefault="00374EC7" w:rsidP="00374EC7">
            <w:pPr>
              <w:pStyle w:val="3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110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ABA6AF9" w14:textId="104074F6" w:rsidR="00374EC7" w:rsidRPr="00CA5E3C" w:rsidRDefault="00374EC7" w:rsidP="00374EC7">
            <w:pPr>
              <w:pStyle w:val="22"/>
              <w:snapToGrid w:val="0"/>
              <w:spacing w:line="28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  <w:spacing w:val="-14"/>
                <w:sz w:val="20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CA6CE3D" w14:textId="13D3B6F2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1,451,404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642D6B3" w14:textId="3C1E1085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D335104" w14:textId="686C9767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44B7E4F0" w14:textId="28F94980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DD6A6E6" w14:textId="7E85695F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206,214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ECDABFC" w14:textId="5F28525A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247,777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34BA1A4" w14:textId="28EC35D1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997,413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84C1CF" w14:textId="08D954B7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68.72</w:t>
            </w:r>
          </w:p>
        </w:tc>
      </w:tr>
      <w:tr w:rsidR="00374EC7" w:rsidRPr="00CA5E3C" w14:paraId="01DB0DC7" w14:textId="77777777" w:rsidTr="00194C12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737" w:type="dxa"/>
            <w:shd w:val="clear" w:color="auto" w:fill="auto"/>
            <w:vAlign w:val="center"/>
          </w:tcPr>
          <w:p w14:paraId="62028023" w14:textId="1493B664" w:rsidR="00374EC7" w:rsidRPr="00CA5E3C" w:rsidRDefault="00374EC7" w:rsidP="00374EC7">
            <w:pPr>
              <w:pStyle w:val="3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111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4FAB61B" w14:textId="01C8DFDE" w:rsidR="00374EC7" w:rsidRPr="00CA5E3C" w:rsidRDefault="00374EC7" w:rsidP="00374EC7">
            <w:pPr>
              <w:pStyle w:val="22"/>
              <w:snapToGrid w:val="0"/>
              <w:spacing w:line="28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  <w:spacing w:val="-14"/>
                <w:sz w:val="20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128F243" w14:textId="1240EA58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433,139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AE2E6FB" w14:textId="5F6AE944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DC401B9" w14:textId="2383C87F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63830E8A" w14:textId="11AF6E1B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5D1B98C" w14:textId="121FBD9B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284,476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9C7FB89" w14:textId="66B994D6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19,693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809A225" w14:textId="788FB20D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128,970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49E2415" w14:textId="3BAE9489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29.78</w:t>
            </w:r>
          </w:p>
        </w:tc>
      </w:tr>
      <w:tr w:rsidR="00374EC7" w:rsidRPr="00CA5E3C" w14:paraId="12E077F4" w14:textId="77777777" w:rsidTr="00194C12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737" w:type="dxa"/>
            <w:shd w:val="clear" w:color="auto" w:fill="auto"/>
            <w:vAlign w:val="center"/>
          </w:tcPr>
          <w:p w14:paraId="4BAC3E18" w14:textId="33851054" w:rsidR="00374EC7" w:rsidRPr="00CA5E3C" w:rsidRDefault="00374EC7" w:rsidP="00374EC7">
            <w:pPr>
              <w:pStyle w:val="3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112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9D6FE68" w14:textId="12D04813" w:rsidR="00374EC7" w:rsidRPr="00CA5E3C" w:rsidRDefault="00374EC7" w:rsidP="00374EC7">
            <w:pPr>
              <w:pStyle w:val="22"/>
              <w:snapToGrid w:val="0"/>
              <w:spacing w:line="28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  <w:spacing w:val="-14"/>
                <w:sz w:val="20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7EAA48A" w14:textId="5B69C769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3,476,044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FB703EC" w14:textId="0413DE11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B1E3AA4" w14:textId="093ADA44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01BC917B" w14:textId="31D41D00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A25BE60" w14:textId="3169489E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78,738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5054689" w14:textId="2F13910B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1,372,298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66FE88F" w14:textId="1CB01CF4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2,025,008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399A47" w14:textId="2B537AD5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58.26</w:t>
            </w:r>
          </w:p>
        </w:tc>
      </w:tr>
      <w:tr w:rsidR="00374EC7" w:rsidRPr="00CA5E3C" w14:paraId="267CB1C4" w14:textId="77777777" w:rsidTr="00194C12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737" w:type="dxa"/>
            <w:shd w:val="clear" w:color="auto" w:fill="auto"/>
            <w:vAlign w:val="center"/>
          </w:tcPr>
          <w:p w14:paraId="48667D2B" w14:textId="3C9C0E14" w:rsidR="00374EC7" w:rsidRPr="00CA5E3C" w:rsidRDefault="00374EC7" w:rsidP="00374EC7">
            <w:pPr>
              <w:pStyle w:val="3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113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EDCB6EF" w14:textId="49D4E0CB" w:rsidR="00374EC7" w:rsidRPr="00CA5E3C" w:rsidRDefault="00374EC7" w:rsidP="00374EC7">
            <w:pPr>
              <w:pStyle w:val="22"/>
              <w:snapToGrid w:val="0"/>
              <w:spacing w:line="28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  <w:spacing w:val="-14"/>
                <w:sz w:val="20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462C046" w14:textId="06C0A92F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8,139,612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B7701EA" w14:textId="282736F5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F914899" w14:textId="03742867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539AE036" w14:textId="1A3EB144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7984E28" w14:textId="722339DE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126,169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8FB4CDE" w14:textId="4C6FF461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1,284,957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BC0AFB3" w14:textId="7DFF1B74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6,728,486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2131B5" w14:textId="3ECD38C3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82.66</w:t>
            </w:r>
          </w:p>
        </w:tc>
      </w:tr>
      <w:tr w:rsidR="00374EC7" w:rsidRPr="00CA5E3C" w14:paraId="59842199" w14:textId="77777777" w:rsidTr="00194C12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737" w:type="dxa"/>
            <w:shd w:val="clear" w:color="auto" w:fill="auto"/>
            <w:vAlign w:val="center"/>
          </w:tcPr>
          <w:p w14:paraId="18BC6AD9" w14:textId="0F5F80A4" w:rsidR="00374EC7" w:rsidRPr="00CA5E3C" w:rsidRDefault="00374EC7" w:rsidP="00374EC7">
            <w:pPr>
              <w:pStyle w:val="3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F5BB49E" w14:textId="620761FC" w:rsidR="00374EC7" w:rsidRPr="00CA5E3C" w:rsidRDefault="00374EC7" w:rsidP="00374EC7">
            <w:pPr>
              <w:pStyle w:val="22"/>
              <w:snapToGrid w:val="0"/>
              <w:spacing w:line="280" w:lineRule="exact"/>
              <w:ind w:leftChars="100" w:left="16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>
              <w:rPr>
                <w:rFonts w:ascii="標楷體" w:hAnsi="標楷體" w:hint="eastAsia"/>
                <w:b/>
                <w:noProof/>
                <w:spacing w:val="-14"/>
                <w:sz w:val="20"/>
              </w:rPr>
              <w:t>國民健康署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C2CC433" w14:textId="5046F5E2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1,756,449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C6FB835" w14:textId="4D53CA2C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4FAC7BC" w14:textId="227FE97B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73CD4226" w14:textId="202CD1F4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46F9741" w14:textId="727F2EF1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292,419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80A5E5F" w14:textId="1438C153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582,882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0D34078" w14:textId="605D44AC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881,148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35D3340" w14:textId="75206B2C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50.17</w:t>
            </w:r>
          </w:p>
        </w:tc>
      </w:tr>
      <w:tr w:rsidR="00374EC7" w:rsidRPr="00CA5E3C" w14:paraId="477016A6" w14:textId="77777777" w:rsidTr="00194C12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737" w:type="dxa"/>
            <w:shd w:val="clear" w:color="auto" w:fill="auto"/>
            <w:vAlign w:val="center"/>
          </w:tcPr>
          <w:p w14:paraId="3D09D475" w14:textId="77BC7E60" w:rsidR="00374EC7" w:rsidRPr="00CA5E3C" w:rsidRDefault="00374EC7" w:rsidP="00374EC7">
            <w:pPr>
              <w:pStyle w:val="3"/>
              <w:snapToGrid w:val="0"/>
              <w:spacing w:line="28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107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D28593B" w14:textId="154931C6" w:rsidR="00374EC7" w:rsidRPr="00CA5E3C" w:rsidRDefault="00374EC7" w:rsidP="00374EC7">
            <w:pPr>
              <w:pStyle w:val="22"/>
              <w:snapToGrid w:val="0"/>
              <w:spacing w:line="280" w:lineRule="exact"/>
              <w:ind w:leftChars="200" w:left="32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  <w:spacing w:val="-14"/>
                <w:sz w:val="20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F40646" w14:textId="34072703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98,303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FA17D1A" w14:textId="11706CC5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14927D6" w14:textId="21096A68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7E8A0AF7" w14:textId="0143CB09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0D397D9" w14:textId="20D0D50A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0752BE3" w14:textId="0689A007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A2164F4" w14:textId="68CCDEC8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98,303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2AB509" w14:textId="168B83A0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100.00</w:t>
            </w:r>
          </w:p>
        </w:tc>
      </w:tr>
      <w:tr w:rsidR="00374EC7" w:rsidRPr="00CA5E3C" w14:paraId="40FEFE87" w14:textId="77777777" w:rsidTr="00194C12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737" w:type="dxa"/>
            <w:shd w:val="clear" w:color="auto" w:fill="auto"/>
            <w:vAlign w:val="center"/>
          </w:tcPr>
          <w:p w14:paraId="3221CC3A" w14:textId="01454E92" w:rsidR="00374EC7" w:rsidRPr="00CA5E3C" w:rsidRDefault="00374EC7" w:rsidP="00374EC7">
            <w:pPr>
              <w:pStyle w:val="3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108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5A49274" w14:textId="5AE3E86A" w:rsidR="00374EC7" w:rsidRPr="00CA5E3C" w:rsidRDefault="00374EC7" w:rsidP="00374EC7">
            <w:pPr>
              <w:pStyle w:val="22"/>
              <w:snapToGrid w:val="0"/>
              <w:spacing w:line="28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  <w:spacing w:val="-14"/>
                <w:sz w:val="20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5934DA0" w14:textId="74581F3F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78,119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F15B2AB" w14:textId="73B39909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E73FECC" w14:textId="4C02F6DD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6302A62F" w14:textId="28C55B39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7AE3D40" w14:textId="36495281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270BAD4" w14:textId="35EEEC91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9BC5D82" w14:textId="29F63804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78,119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A5C4639" w14:textId="65CFB3EA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100.00</w:t>
            </w:r>
          </w:p>
        </w:tc>
      </w:tr>
      <w:tr w:rsidR="00374EC7" w:rsidRPr="00CA5E3C" w14:paraId="4C91CCD5" w14:textId="77777777" w:rsidTr="00194C12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737" w:type="dxa"/>
            <w:shd w:val="clear" w:color="auto" w:fill="auto"/>
            <w:vAlign w:val="center"/>
          </w:tcPr>
          <w:p w14:paraId="11776AC5" w14:textId="6C35F644" w:rsidR="00374EC7" w:rsidRPr="00CA5E3C" w:rsidRDefault="00374EC7" w:rsidP="00374EC7">
            <w:pPr>
              <w:pStyle w:val="3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110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D47C65C" w14:textId="6D357BDF" w:rsidR="00374EC7" w:rsidRPr="00CA5E3C" w:rsidRDefault="00374EC7" w:rsidP="00374EC7">
            <w:pPr>
              <w:pStyle w:val="22"/>
              <w:snapToGrid w:val="0"/>
              <w:spacing w:line="280" w:lineRule="exact"/>
              <w:ind w:leftChars="200" w:left="320" w:rightChars="0" w:right="191" w:firstLineChars="65" w:firstLine="112"/>
              <w:rPr>
                <w:rFonts w:ascii="標楷體" w:hAnsi="標楷體"/>
                <w:spacing w:val="-14"/>
                <w:sz w:val="22"/>
                <w:szCs w:val="22"/>
              </w:rPr>
            </w:pPr>
            <w:r>
              <w:rPr>
                <w:rFonts w:ascii="標楷體" w:hAnsi="標楷體" w:hint="eastAsia"/>
                <w:b/>
                <w:noProof/>
                <w:spacing w:val="-14"/>
                <w:sz w:val="20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5917324" w14:textId="37DE0CE1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17,996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7FAFD01" w14:textId="5CA0D8BF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2C8C96E" w14:textId="21A7FC64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4BE47865" w14:textId="448A5C79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6EBA910" w14:textId="0B0A6720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9C193A4" w14:textId="2922EFF2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16,956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249E9B2" w14:textId="3C5BEF08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1,040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89739D1" w14:textId="2DEDD0C3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5.78</w:t>
            </w:r>
          </w:p>
        </w:tc>
      </w:tr>
      <w:tr w:rsidR="00374EC7" w:rsidRPr="00CA5E3C" w14:paraId="1688072E" w14:textId="77777777" w:rsidTr="00194C12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737" w:type="dxa"/>
            <w:shd w:val="clear" w:color="auto" w:fill="auto"/>
            <w:vAlign w:val="center"/>
          </w:tcPr>
          <w:p w14:paraId="106BF347" w14:textId="3C5FA34E" w:rsidR="00374EC7" w:rsidRPr="00CA5E3C" w:rsidRDefault="00374EC7" w:rsidP="00374EC7">
            <w:pPr>
              <w:pStyle w:val="3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860B3DA" w14:textId="176E8DED" w:rsidR="00374EC7" w:rsidRPr="00CA5E3C" w:rsidRDefault="00374EC7" w:rsidP="00374EC7">
            <w:pPr>
              <w:pStyle w:val="22"/>
              <w:snapToGrid w:val="0"/>
              <w:spacing w:line="280" w:lineRule="exact"/>
              <w:ind w:leftChars="200" w:left="32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  <w:spacing w:val="-14"/>
                <w:sz w:val="20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0E0697E" w14:textId="074782B6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16,956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C3BE28F" w14:textId="5D6E29C7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06F7559" w14:textId="664590D5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3EF5924D" w14:textId="15D2178B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DFA6BF0" w14:textId="37DDF302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B0BB978" w14:textId="58C06074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16,956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BD6FDFF" w14:textId="67411BFA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1DAEB78" w14:textId="47DB3DDB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</w:tr>
      <w:tr w:rsidR="00374EC7" w:rsidRPr="00CA5E3C" w14:paraId="06929E70" w14:textId="77777777" w:rsidTr="00194C12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737" w:type="dxa"/>
            <w:shd w:val="clear" w:color="auto" w:fill="auto"/>
            <w:vAlign w:val="center"/>
          </w:tcPr>
          <w:p w14:paraId="7B88261B" w14:textId="77777777" w:rsidR="00374EC7" w:rsidRPr="00CA5E3C" w:rsidRDefault="00374EC7" w:rsidP="00374EC7">
            <w:pPr>
              <w:pStyle w:val="3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12AD511" w14:textId="40E0D3F3" w:rsidR="00374EC7" w:rsidRPr="00CA5E3C" w:rsidRDefault="00374EC7" w:rsidP="00374EC7">
            <w:pPr>
              <w:pStyle w:val="22"/>
              <w:snapToGrid w:val="0"/>
              <w:spacing w:line="28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  <w:spacing w:val="-14"/>
                <w:sz w:val="20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33CBF5F" w14:textId="0C2FDF82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1,040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C868351" w14:textId="239E239E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F68922B" w14:textId="04C93061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59BC49FF" w14:textId="3551B3C2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76F9554" w14:textId="1A69EE00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EC07B3F" w14:textId="6CDC2547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94527E2" w14:textId="548F063C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1,040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D17D6A7" w14:textId="0DEF05F0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100.00</w:t>
            </w:r>
          </w:p>
        </w:tc>
      </w:tr>
      <w:tr w:rsidR="00374EC7" w:rsidRPr="00CA5E3C" w14:paraId="2C9A84C1" w14:textId="77777777" w:rsidTr="00194C12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737" w:type="dxa"/>
            <w:shd w:val="clear" w:color="auto" w:fill="auto"/>
            <w:vAlign w:val="center"/>
          </w:tcPr>
          <w:p w14:paraId="41D4D307" w14:textId="25C38F5F" w:rsidR="00374EC7" w:rsidRPr="00CA5E3C" w:rsidRDefault="00374EC7" w:rsidP="00374EC7">
            <w:pPr>
              <w:pStyle w:val="3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111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CB0910E" w14:textId="5A5FF86A" w:rsidR="00374EC7" w:rsidRPr="00CA5E3C" w:rsidRDefault="00374EC7" w:rsidP="00374EC7">
            <w:pPr>
              <w:pStyle w:val="22"/>
              <w:snapToGrid w:val="0"/>
              <w:spacing w:line="280" w:lineRule="exact"/>
              <w:ind w:leftChars="200" w:left="320" w:rightChars="0" w:right="191" w:firstLineChars="65" w:firstLine="112"/>
              <w:rPr>
                <w:rFonts w:ascii="標楷體" w:hAnsi="標楷體"/>
                <w:spacing w:val="-14"/>
                <w:sz w:val="22"/>
                <w:szCs w:val="22"/>
              </w:rPr>
            </w:pPr>
            <w:r>
              <w:rPr>
                <w:rFonts w:ascii="標楷體" w:hAnsi="標楷體" w:hint="eastAsia"/>
                <w:b/>
                <w:noProof/>
                <w:spacing w:val="-14"/>
                <w:sz w:val="20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CB993F0" w14:textId="2EC9F099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619,800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66D2D76" w14:textId="141FDB40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575E874" w14:textId="252AEC89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676362C9" w14:textId="7AC105C7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AD19F25" w14:textId="5A07A478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5,800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6D33E63" w14:textId="723D6F20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60,534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10D1DD3" w14:textId="39DD0F2B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553,466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F3E1AE5" w14:textId="709BB7DD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89.30</w:t>
            </w:r>
          </w:p>
        </w:tc>
      </w:tr>
      <w:tr w:rsidR="00374EC7" w:rsidRPr="00CA5E3C" w14:paraId="18CEB2B7" w14:textId="77777777" w:rsidTr="00194C12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737" w:type="dxa"/>
            <w:shd w:val="clear" w:color="auto" w:fill="auto"/>
            <w:vAlign w:val="center"/>
          </w:tcPr>
          <w:p w14:paraId="3EE3B77B" w14:textId="237FCBD7" w:rsidR="00374EC7" w:rsidRPr="00CA5E3C" w:rsidRDefault="00374EC7" w:rsidP="00374EC7">
            <w:pPr>
              <w:pStyle w:val="3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102BB95" w14:textId="20E991EC" w:rsidR="00374EC7" w:rsidRPr="00CA5E3C" w:rsidRDefault="00374EC7" w:rsidP="00374EC7">
            <w:pPr>
              <w:pStyle w:val="22"/>
              <w:snapToGrid w:val="0"/>
              <w:spacing w:line="280" w:lineRule="exact"/>
              <w:ind w:leftChars="200" w:left="32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  <w:spacing w:val="-14"/>
                <w:sz w:val="20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0E30B10" w14:textId="3B8FCF4B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614,000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12C26AD" w14:textId="171051CE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5D487B9" w14:textId="681F1257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5567ABFB" w14:textId="0B0F90E4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53DABFB" w14:textId="6F3622EA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9FB6FF6" w14:textId="0AE64BAB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60,534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E02F78D" w14:textId="3FF19EE3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553,466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DFA521" w14:textId="3369340C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90.14</w:t>
            </w:r>
          </w:p>
        </w:tc>
      </w:tr>
      <w:tr w:rsidR="00374EC7" w:rsidRPr="00CA5E3C" w14:paraId="02CFA4F6" w14:textId="77777777" w:rsidTr="00194C12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737" w:type="dxa"/>
            <w:shd w:val="clear" w:color="auto" w:fill="auto"/>
            <w:vAlign w:val="center"/>
          </w:tcPr>
          <w:p w14:paraId="4CAAD425" w14:textId="77777777" w:rsidR="00374EC7" w:rsidRPr="00CA5E3C" w:rsidRDefault="00374EC7" w:rsidP="00374EC7">
            <w:pPr>
              <w:pStyle w:val="3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0997C16" w14:textId="65FE7212" w:rsidR="00374EC7" w:rsidRPr="00CA5E3C" w:rsidRDefault="00374EC7" w:rsidP="00374EC7">
            <w:pPr>
              <w:pStyle w:val="22"/>
              <w:snapToGrid w:val="0"/>
              <w:spacing w:line="28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  <w:spacing w:val="-14"/>
                <w:sz w:val="20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B3A405E" w14:textId="6D6B01D7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5,800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4C430F5" w14:textId="3D328520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5972CE7" w14:textId="5629E561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33A2642C" w14:textId="2051A264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7E9C60C" w14:textId="76CF9C3C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5,800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E5FA0EF" w14:textId="15A995B2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5ADE44B" w14:textId="25E096B9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B1BC133" w14:textId="3402EE81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</w:tr>
      <w:tr w:rsidR="00374EC7" w:rsidRPr="00CA5E3C" w14:paraId="77DA9E7A" w14:textId="77777777" w:rsidTr="00194C12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737" w:type="dxa"/>
            <w:shd w:val="clear" w:color="auto" w:fill="auto"/>
            <w:vAlign w:val="center"/>
          </w:tcPr>
          <w:p w14:paraId="72F82644" w14:textId="6F84A6A6" w:rsidR="00374EC7" w:rsidRPr="00CA5E3C" w:rsidRDefault="00374EC7" w:rsidP="00374EC7">
            <w:pPr>
              <w:pStyle w:val="3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112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4E0E1B0" w14:textId="4EFA1BB3" w:rsidR="00374EC7" w:rsidRPr="00CA5E3C" w:rsidRDefault="00374EC7" w:rsidP="00374EC7">
            <w:pPr>
              <w:pStyle w:val="22"/>
              <w:snapToGrid w:val="0"/>
              <w:spacing w:line="28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  <w:spacing w:val="-14"/>
                <w:sz w:val="20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23EE565" w14:textId="6C05835B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310,631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1F31FF8" w14:textId="2A8D3864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71E437C" w14:textId="06B91166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3F0FD672" w14:textId="04DD2AF5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DA2AA8E" w14:textId="33C5B59F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86,619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475ECF1" w14:textId="42D56C94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124,012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B0FADD8" w14:textId="10B33F1D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100,000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8D1E92" w14:textId="4788EABD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32.19</w:t>
            </w:r>
          </w:p>
        </w:tc>
      </w:tr>
      <w:tr w:rsidR="00374EC7" w:rsidRPr="00CA5E3C" w14:paraId="26933F42" w14:textId="77777777" w:rsidTr="00194C12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737" w:type="dxa"/>
            <w:shd w:val="clear" w:color="auto" w:fill="auto"/>
            <w:vAlign w:val="center"/>
          </w:tcPr>
          <w:p w14:paraId="18FEAD8D" w14:textId="6AA23F22" w:rsidR="00374EC7" w:rsidRPr="00CA5E3C" w:rsidRDefault="00374EC7" w:rsidP="00374EC7">
            <w:pPr>
              <w:pStyle w:val="3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113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D54BE2E" w14:textId="6D5CD976" w:rsidR="00374EC7" w:rsidRPr="00CA5E3C" w:rsidRDefault="00374EC7" w:rsidP="00374EC7">
            <w:pPr>
              <w:pStyle w:val="22"/>
              <w:snapToGrid w:val="0"/>
              <w:spacing w:line="280" w:lineRule="exact"/>
              <w:ind w:leftChars="200" w:left="320" w:rightChars="0" w:right="191" w:firstLineChars="65" w:firstLine="112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>
              <w:rPr>
                <w:rFonts w:ascii="標楷體" w:hAnsi="標楷體" w:hint="eastAsia"/>
                <w:b/>
                <w:noProof/>
                <w:spacing w:val="-14"/>
                <w:sz w:val="20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710E140" w14:textId="1E0F631A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631,600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D9E1584" w14:textId="4F59B130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4AC2472" w14:textId="3EEF68FC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6AFF0BCB" w14:textId="019B70A1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574578A" w14:textId="433C853D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200,000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B4F3F71" w14:textId="03D04A35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381,380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A41CAFC" w14:textId="68BB9869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50,220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91505FB" w14:textId="7FD2E715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7.95</w:t>
            </w:r>
          </w:p>
        </w:tc>
      </w:tr>
      <w:tr w:rsidR="00374EC7" w:rsidRPr="00CA5E3C" w14:paraId="1BEB2702" w14:textId="77777777" w:rsidTr="00194C12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737" w:type="dxa"/>
            <w:shd w:val="clear" w:color="auto" w:fill="auto"/>
            <w:vAlign w:val="center"/>
          </w:tcPr>
          <w:p w14:paraId="79EE8EFB" w14:textId="77777777" w:rsidR="00374EC7" w:rsidRPr="00CA5E3C" w:rsidRDefault="00374EC7" w:rsidP="00374EC7">
            <w:pPr>
              <w:pStyle w:val="3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FF02260" w14:textId="58F802E5" w:rsidR="00374EC7" w:rsidRPr="00CA5E3C" w:rsidRDefault="00374EC7" w:rsidP="00374EC7">
            <w:pPr>
              <w:pStyle w:val="22"/>
              <w:snapToGrid w:val="0"/>
              <w:spacing w:line="28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  <w:spacing w:val="-14"/>
                <w:sz w:val="20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A63ABFE" w14:textId="3D93E52E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599,000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CCA176C" w14:textId="6DCBF551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FF17682" w14:textId="448F1BF0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0D5C1ED7" w14:textId="412F953D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217C7C5" w14:textId="597D10D6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200,000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55783BF" w14:textId="2DFBCD1E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349,000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965EC30" w14:textId="2FF8B68A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50,000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622B0F3" w14:textId="737FA046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8.35</w:t>
            </w:r>
          </w:p>
        </w:tc>
      </w:tr>
      <w:tr w:rsidR="00374EC7" w:rsidRPr="00CA5E3C" w14:paraId="512BE375" w14:textId="77777777" w:rsidTr="00194C12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737" w:type="dxa"/>
            <w:shd w:val="clear" w:color="auto" w:fill="auto"/>
            <w:vAlign w:val="center"/>
          </w:tcPr>
          <w:p w14:paraId="27442B34" w14:textId="77777777" w:rsidR="00374EC7" w:rsidRPr="00CA5E3C" w:rsidRDefault="00374EC7" w:rsidP="00374EC7">
            <w:pPr>
              <w:pStyle w:val="3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D3A3B8F" w14:textId="02349CF6" w:rsidR="00374EC7" w:rsidRPr="00CA5E3C" w:rsidRDefault="00374EC7" w:rsidP="00374EC7">
            <w:pPr>
              <w:pStyle w:val="22"/>
              <w:snapToGrid w:val="0"/>
              <w:spacing w:line="28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  <w:spacing w:val="-14"/>
                <w:sz w:val="20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0BDCB4" w14:textId="377642D7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32,600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81EB3B0" w14:textId="4EEEF1CC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CE06005" w14:textId="3FBEF8B9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46D08E09" w14:textId="1C58B457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9E5D09A" w14:textId="120B2CFF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0807BEA" w14:textId="51C9FFBD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32,380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C1E7CED" w14:textId="4D64CBFA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8AB5D6D" w14:textId="2EF21940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0.67</w:t>
            </w:r>
          </w:p>
        </w:tc>
      </w:tr>
      <w:tr w:rsidR="00374EC7" w:rsidRPr="00CA5E3C" w14:paraId="0A481AB5" w14:textId="77777777" w:rsidTr="00194C12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737" w:type="dxa"/>
            <w:shd w:val="clear" w:color="auto" w:fill="auto"/>
            <w:vAlign w:val="center"/>
          </w:tcPr>
          <w:p w14:paraId="1BC1D693" w14:textId="77777777" w:rsidR="00374EC7" w:rsidRPr="00CA5E3C" w:rsidRDefault="00374EC7" w:rsidP="00374EC7">
            <w:pPr>
              <w:pStyle w:val="3"/>
              <w:snapToGrid w:val="0"/>
              <w:spacing w:line="28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6517B6C" w14:textId="18BF8784" w:rsidR="00374EC7" w:rsidRPr="00CA5E3C" w:rsidRDefault="00374EC7" w:rsidP="00374EC7">
            <w:pPr>
              <w:pStyle w:val="22"/>
              <w:snapToGrid w:val="0"/>
              <w:spacing w:line="280" w:lineRule="exact"/>
              <w:ind w:leftChars="100" w:left="16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>
              <w:rPr>
                <w:rFonts w:ascii="標楷體" w:hAnsi="標楷體" w:hint="eastAsia"/>
                <w:b/>
                <w:noProof/>
                <w:spacing w:val="-14"/>
                <w:sz w:val="20"/>
              </w:rPr>
              <w:t>社會及家庭署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EF8DD04" w14:textId="06BE8F93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2,552,835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C43A2D2" w14:textId="5796ABDB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9CA06E3" w14:textId="4A4BC5E7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06771FF0" w14:textId="57F4047C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310FC20" w14:textId="475CF385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DA52B78" w14:textId="53F7136D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76,265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4817E40" w14:textId="48B11BD5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2,476,570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D5270F" w14:textId="4D858F0C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97.01</w:t>
            </w:r>
          </w:p>
        </w:tc>
      </w:tr>
      <w:tr w:rsidR="00374EC7" w:rsidRPr="00CA5E3C" w14:paraId="5FE8CE4F" w14:textId="77777777" w:rsidTr="00194C12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737" w:type="dxa"/>
            <w:shd w:val="clear" w:color="auto" w:fill="auto"/>
            <w:vAlign w:val="center"/>
          </w:tcPr>
          <w:p w14:paraId="0B354456" w14:textId="17CDA2F1" w:rsidR="00374EC7" w:rsidRPr="00CA5E3C" w:rsidRDefault="00374EC7" w:rsidP="00374EC7">
            <w:pPr>
              <w:pStyle w:val="3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111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58B3BA9" w14:textId="46F0BA63" w:rsidR="00374EC7" w:rsidRPr="00CA5E3C" w:rsidRDefault="00374EC7" w:rsidP="00374EC7">
            <w:pPr>
              <w:pStyle w:val="22"/>
              <w:snapToGrid w:val="0"/>
              <w:spacing w:line="280" w:lineRule="exact"/>
              <w:ind w:leftChars="200" w:left="32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  <w:spacing w:val="-14"/>
                <w:sz w:val="20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97C8083" w14:textId="1C2B42B5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2,548,570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85AEB51" w14:textId="42AACBF5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3027870" w14:textId="2D5F444E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00D33DC1" w14:textId="3ACC370F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2F4B927" w14:textId="4769024E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16FF52B" w14:textId="228A4B98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72,000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F1D5C6B" w14:textId="2E82D738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2,476,570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46F60FF" w14:textId="6C874061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97.17</w:t>
            </w:r>
          </w:p>
        </w:tc>
      </w:tr>
      <w:tr w:rsidR="00374EC7" w:rsidRPr="00CA5E3C" w14:paraId="248E3078" w14:textId="77777777" w:rsidTr="00194C12">
        <w:tblPrEx>
          <w:tblBorders>
            <w:insideH w:val="none" w:sz="0" w:space="0" w:color="auto"/>
          </w:tblBorders>
        </w:tblPrEx>
        <w:trPr>
          <w:trHeight w:val="227"/>
        </w:trPr>
        <w:tc>
          <w:tcPr>
            <w:tcW w:w="737" w:type="dxa"/>
            <w:shd w:val="clear" w:color="auto" w:fill="auto"/>
            <w:vAlign w:val="center"/>
          </w:tcPr>
          <w:p w14:paraId="013F84F8" w14:textId="1BBDBC8E" w:rsidR="00374EC7" w:rsidRPr="00CA5E3C" w:rsidRDefault="00374EC7" w:rsidP="00374EC7">
            <w:pPr>
              <w:pStyle w:val="3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113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CDCD084" w14:textId="58F75C0A" w:rsidR="00374EC7" w:rsidRPr="00CA5E3C" w:rsidRDefault="00374EC7" w:rsidP="00374EC7">
            <w:pPr>
              <w:pStyle w:val="22"/>
              <w:snapToGrid w:val="0"/>
              <w:spacing w:line="28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  <w:spacing w:val="-14"/>
                <w:sz w:val="20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386186" w14:textId="2492DE46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4,265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4022394" w14:textId="3165F9D3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11BACB3" w14:textId="302DD7B0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0DBD10E5" w14:textId="69B85214" w:rsidR="00374EC7" w:rsidRPr="00CA5E3C" w:rsidRDefault="00374EC7" w:rsidP="00374EC7">
            <w:pPr>
              <w:snapToGrid w:val="0"/>
              <w:spacing w:line="28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93DC7B5" w14:textId="5F31AC9E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2232C2B" w14:textId="0FB8240F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4,265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A62370D" w14:textId="264C1430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E6C7DE" w14:textId="4FAF4CE1" w:rsidR="00374EC7" w:rsidRPr="00CA5E3C" w:rsidRDefault="00374EC7" w:rsidP="00374EC7">
            <w:pPr>
              <w:pStyle w:val="3"/>
              <w:snapToGrid w:val="0"/>
              <w:spacing w:line="28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</w:tr>
    </w:tbl>
    <w:p w14:paraId="6D23605F" w14:textId="77777777" w:rsidR="008812DD" w:rsidRPr="00CA5E3C" w:rsidRDefault="008812DD" w:rsidP="00CE054C">
      <w:pPr>
        <w:spacing w:beforeLines="50" w:before="180"/>
        <w:jc w:val="left"/>
        <w:rPr>
          <w:rFonts w:hAnsi="標楷體" w:cs="新細明體"/>
          <w:b/>
          <w:bCs/>
          <w:sz w:val="56"/>
          <w:szCs w:val="28"/>
        </w:rPr>
      </w:pPr>
      <w:r w:rsidRPr="00CA5E3C">
        <w:rPr>
          <w:rFonts w:hAnsi="標楷體" w:hint="eastAsia"/>
          <w:b/>
          <w:sz w:val="32"/>
        </w:rPr>
        <w:lastRenderedPageBreak/>
        <w:t>（二）　歲出部分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2055"/>
        <w:gridCol w:w="2056"/>
        <w:gridCol w:w="2197"/>
        <w:gridCol w:w="2197"/>
        <w:gridCol w:w="2031"/>
        <w:gridCol w:w="2032"/>
        <w:gridCol w:w="2032"/>
        <w:gridCol w:w="2268"/>
        <w:gridCol w:w="993"/>
      </w:tblGrid>
      <w:tr w:rsidR="00CA5E3C" w:rsidRPr="00CA5E3C" w14:paraId="3782B7F8" w14:textId="77777777" w:rsidTr="003B39FD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C1230" w14:textId="584F3D18" w:rsidR="008812DD" w:rsidRPr="00CA5E3C" w:rsidRDefault="008812DD" w:rsidP="00A234AF">
            <w:pPr>
              <w:jc w:val="left"/>
              <w:rPr>
                <w:spacing w:val="-16"/>
                <w:sz w:val="20"/>
              </w:rPr>
            </w:pPr>
            <w:r w:rsidRPr="00CA5E3C">
              <w:rPr>
                <w:rFonts w:hAnsi="標楷體" w:hint="eastAsia"/>
                <w:sz w:val="28"/>
              </w:rPr>
              <w:t>1.　11</w:t>
            </w:r>
            <w:r w:rsidR="00A4516D">
              <w:rPr>
                <w:rFonts w:hAnsi="標楷體" w:hint="eastAsia"/>
                <w:sz w:val="28"/>
              </w:rPr>
              <w:t>4</w:t>
            </w:r>
            <w:r w:rsidRPr="00CA5E3C">
              <w:rPr>
                <w:rFonts w:hAnsi="標楷體" w:hint="eastAsia"/>
                <w:sz w:val="28"/>
              </w:rPr>
              <w:t>年度部分</w:t>
            </w:r>
          </w:p>
        </w:tc>
      </w:tr>
      <w:tr w:rsidR="00CA5E3C" w:rsidRPr="00CA5E3C" w14:paraId="099E5C16" w14:textId="77777777" w:rsidTr="003B39FD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14:paraId="2CD88621" w14:textId="77777777" w:rsidR="008812DD" w:rsidRPr="00CA5E3C" w:rsidRDefault="008812DD" w:rsidP="003B39FD">
            <w:pPr>
              <w:rPr>
                <w:spacing w:val="-16"/>
                <w:sz w:val="24"/>
                <w:szCs w:val="24"/>
              </w:rPr>
            </w:pPr>
            <w:r w:rsidRPr="00CA5E3C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CA5E3C" w:rsidRPr="00CA5E3C" w14:paraId="023C4D34" w14:textId="77777777" w:rsidTr="00EF643B">
        <w:trPr>
          <w:cantSplit/>
          <w:trHeight w:val="283"/>
          <w:tblHeader/>
        </w:trPr>
        <w:tc>
          <w:tcPr>
            <w:tcW w:w="2438" w:type="dxa"/>
            <w:vMerge w:val="restart"/>
            <w:tcBorders>
              <w:left w:val="nil"/>
            </w:tcBorders>
            <w:vAlign w:val="center"/>
          </w:tcPr>
          <w:p w14:paraId="1B3F5F08" w14:textId="77777777" w:rsidR="008812DD" w:rsidRPr="00CA5E3C" w:rsidRDefault="008812DD" w:rsidP="003B39FD">
            <w:pPr>
              <w:jc w:val="distribute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055" w:type="dxa"/>
            <w:vMerge w:val="restart"/>
            <w:vAlign w:val="center"/>
          </w:tcPr>
          <w:p w14:paraId="692D81BB" w14:textId="77777777" w:rsidR="008812DD" w:rsidRPr="00CA5E3C" w:rsidRDefault="008812DD" w:rsidP="003B39FD">
            <w:pPr>
              <w:jc w:val="distribute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056" w:type="dxa"/>
            <w:vMerge w:val="restart"/>
            <w:vAlign w:val="center"/>
          </w:tcPr>
          <w:p w14:paraId="11D6DC3F" w14:textId="77777777" w:rsidR="008812DD" w:rsidRPr="00CA5E3C" w:rsidRDefault="008812DD" w:rsidP="003B39FD">
            <w:pPr>
              <w:jc w:val="distribute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4394" w:type="dxa"/>
            <w:gridSpan w:val="2"/>
            <w:vAlign w:val="center"/>
          </w:tcPr>
          <w:p w14:paraId="7ACC1348" w14:textId="77777777" w:rsidR="008812DD" w:rsidRPr="00CA5E3C" w:rsidRDefault="008812DD" w:rsidP="003B39FD">
            <w:pPr>
              <w:jc w:val="distribute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6095" w:type="dxa"/>
            <w:gridSpan w:val="3"/>
            <w:vAlign w:val="center"/>
          </w:tcPr>
          <w:p w14:paraId="020CAC6B" w14:textId="77777777" w:rsidR="008812DD" w:rsidRPr="00CA5E3C" w:rsidRDefault="008812DD" w:rsidP="003B39FD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3261" w:type="dxa"/>
            <w:gridSpan w:val="2"/>
            <w:tcBorders>
              <w:right w:val="nil"/>
            </w:tcBorders>
            <w:vAlign w:val="center"/>
          </w:tcPr>
          <w:p w14:paraId="3B3F30B4" w14:textId="77777777" w:rsidR="008812DD" w:rsidRPr="00CA5E3C" w:rsidRDefault="008812DD" w:rsidP="003B39FD">
            <w:pPr>
              <w:jc w:val="distribute"/>
              <w:rPr>
                <w:spacing w:val="-16"/>
                <w:sz w:val="22"/>
                <w:szCs w:val="22"/>
              </w:rPr>
            </w:pPr>
            <w:r w:rsidRPr="00CA5E3C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CA5E3C" w:rsidRPr="00CA5E3C" w14:paraId="41180BE5" w14:textId="77777777" w:rsidTr="00EF643B">
        <w:trPr>
          <w:cantSplit/>
          <w:trHeight w:val="283"/>
          <w:tblHeader/>
        </w:trPr>
        <w:tc>
          <w:tcPr>
            <w:tcW w:w="2438" w:type="dxa"/>
            <w:vMerge/>
            <w:tcBorders>
              <w:left w:val="nil"/>
            </w:tcBorders>
            <w:vAlign w:val="center"/>
          </w:tcPr>
          <w:p w14:paraId="5E6A65E8" w14:textId="77777777" w:rsidR="008812DD" w:rsidRPr="00CA5E3C" w:rsidRDefault="008812DD" w:rsidP="003B39FD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055" w:type="dxa"/>
            <w:vMerge/>
            <w:vAlign w:val="center"/>
          </w:tcPr>
          <w:p w14:paraId="32D460F5" w14:textId="77777777" w:rsidR="008812DD" w:rsidRPr="00CA5E3C" w:rsidRDefault="008812DD" w:rsidP="003B39FD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056" w:type="dxa"/>
            <w:vMerge/>
          </w:tcPr>
          <w:p w14:paraId="18986229" w14:textId="77777777" w:rsidR="008812DD" w:rsidRPr="00CA5E3C" w:rsidRDefault="008812DD" w:rsidP="003B39FD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Align w:val="center"/>
          </w:tcPr>
          <w:p w14:paraId="28FA797D" w14:textId="77777777" w:rsidR="008812DD" w:rsidRPr="00CA5E3C" w:rsidRDefault="008812DD" w:rsidP="003B39FD">
            <w:pPr>
              <w:jc w:val="distribute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97" w:type="dxa"/>
            <w:vAlign w:val="center"/>
          </w:tcPr>
          <w:p w14:paraId="2C138BE6" w14:textId="77777777" w:rsidR="008812DD" w:rsidRPr="00CA5E3C" w:rsidRDefault="008812DD" w:rsidP="003B39FD">
            <w:pPr>
              <w:jc w:val="distribute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1" w:type="dxa"/>
            <w:vAlign w:val="center"/>
          </w:tcPr>
          <w:p w14:paraId="04EAC815" w14:textId="77777777" w:rsidR="008812DD" w:rsidRPr="00CA5E3C" w:rsidRDefault="008812DD" w:rsidP="003B39FD">
            <w:pPr>
              <w:jc w:val="distribute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032" w:type="dxa"/>
            <w:vAlign w:val="center"/>
          </w:tcPr>
          <w:p w14:paraId="3E0A72B8" w14:textId="77777777" w:rsidR="008812DD" w:rsidRPr="00CA5E3C" w:rsidRDefault="008812DD" w:rsidP="003B39FD">
            <w:pPr>
              <w:jc w:val="distribute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2" w:type="dxa"/>
            <w:vAlign w:val="center"/>
          </w:tcPr>
          <w:p w14:paraId="31DFD350" w14:textId="77777777" w:rsidR="008812DD" w:rsidRPr="00CA5E3C" w:rsidRDefault="008812DD" w:rsidP="003B39FD">
            <w:pPr>
              <w:jc w:val="distribute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2268" w:type="dxa"/>
            <w:vAlign w:val="center"/>
          </w:tcPr>
          <w:p w14:paraId="72BA6F10" w14:textId="77777777" w:rsidR="008812DD" w:rsidRPr="00CA5E3C" w:rsidRDefault="008812DD" w:rsidP="003B39FD">
            <w:pPr>
              <w:jc w:val="distribute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14:paraId="7543B232" w14:textId="77777777" w:rsidR="008812DD" w:rsidRPr="00CA5E3C" w:rsidRDefault="008812DD" w:rsidP="003B39FD">
            <w:pPr>
              <w:jc w:val="distribute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A4516D" w:rsidRPr="00CA5E3C" w14:paraId="041D6763" w14:textId="77777777" w:rsidTr="00B760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528D210A" w14:textId="1D342F4F" w:rsidR="00A4516D" w:rsidRPr="00CA5E3C" w:rsidRDefault="00A4516D" w:rsidP="00A4516D">
            <w:pPr>
              <w:snapToGrid w:val="0"/>
              <w:jc w:val="distribute"/>
              <w:rPr>
                <w:rFonts w:hAnsi="標楷體"/>
                <w:b/>
                <w:sz w:val="22"/>
                <w:szCs w:val="22"/>
              </w:rPr>
            </w:pPr>
            <w:r>
              <w:rPr>
                <w:rFonts w:hAnsi="標楷體" w:hint="eastAsia"/>
                <w:b/>
                <w:noProof/>
                <w:spacing w:val="-4"/>
                <w:sz w:val="20"/>
              </w:rPr>
              <w:t>衛生福利部主管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0B39561A" w14:textId="7607BCA4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369,369,092,000</w:t>
            </w:r>
          </w:p>
        </w:tc>
        <w:tc>
          <w:tcPr>
            <w:tcW w:w="2056" w:type="dxa"/>
            <w:shd w:val="clear" w:color="auto" w:fill="auto"/>
          </w:tcPr>
          <w:p w14:paraId="31A8D247" w14:textId="21DCE2B4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358,871,721,974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497B56D" w14:textId="31F1E86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- 230,651,479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B17E2F3" w14:textId="286ECA6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E6A61A4" w14:textId="3D56E63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348,594,685,486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230907D" w14:textId="49C9E8C6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10,046,385,009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C24094A" w14:textId="61F3E14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358,641,070,495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853BB8" w14:textId="64152E9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- 10,728,021,505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B50C189" w14:textId="1BAA192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- 2.90</w:t>
            </w:r>
          </w:p>
        </w:tc>
      </w:tr>
      <w:tr w:rsidR="00A4516D" w:rsidRPr="00CA5E3C" w14:paraId="44C0E158" w14:textId="77777777" w:rsidTr="00B760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7713E06F" w14:textId="67929D2A" w:rsidR="00A4516D" w:rsidRPr="00CA5E3C" w:rsidRDefault="00A4516D" w:rsidP="00A4516D">
            <w:pPr>
              <w:snapToGrid w:val="0"/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>
              <w:rPr>
                <w:rFonts w:hAnsi="標楷體" w:hint="eastAsia"/>
                <w:b/>
                <w:noProof/>
                <w:spacing w:val="-4"/>
                <w:sz w:val="20"/>
              </w:rPr>
              <w:t>衛生福利部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5095E740" w14:textId="7EA44B7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278,207,843,000</w:t>
            </w:r>
          </w:p>
        </w:tc>
        <w:tc>
          <w:tcPr>
            <w:tcW w:w="2056" w:type="dxa"/>
            <w:shd w:val="clear" w:color="auto" w:fill="auto"/>
          </w:tcPr>
          <w:p w14:paraId="21D575DE" w14:textId="7FF0140E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274,108,305,749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517838B" w14:textId="383E58CB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21E2052" w14:textId="4AE13964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8CAC5CE" w14:textId="3D637C68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267,426,860,545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6132569" w14:textId="2CA87BC6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6,681,445,204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78F021E" w14:textId="56A1142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274,108,305,749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50EB9F" w14:textId="7C8FD37E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- 4,099,537,251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F6C31D8" w14:textId="34B17E1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- 1.47</w:t>
            </w:r>
          </w:p>
        </w:tc>
      </w:tr>
      <w:tr w:rsidR="00A4516D" w:rsidRPr="00CA5E3C" w14:paraId="3DEE0C8E" w14:textId="77777777" w:rsidTr="00B760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3691B773" w14:textId="183FE366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公費生培育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0F377F63" w14:textId="660370C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288,250,000</w:t>
            </w:r>
          </w:p>
        </w:tc>
        <w:tc>
          <w:tcPr>
            <w:tcW w:w="2056" w:type="dxa"/>
            <w:shd w:val="clear" w:color="auto" w:fill="auto"/>
          </w:tcPr>
          <w:p w14:paraId="5F1EACD0" w14:textId="2D099ED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271,741,344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6D89C14" w14:textId="65205CB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EE8700D" w14:textId="259125C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61F72D3" w14:textId="4C62381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271,741,344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F84C2CD" w14:textId="6F0E1E5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331E426" w14:textId="0BB00AD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271,741,344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C0A700D" w14:textId="7B9BA16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- 16,508,656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79924A" w14:textId="1C8BF67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- 5.73</w:t>
            </w:r>
          </w:p>
        </w:tc>
      </w:tr>
      <w:tr w:rsidR="00A4516D" w:rsidRPr="00CA5E3C" w14:paraId="35CC3A66" w14:textId="77777777" w:rsidTr="00B760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70647E19" w14:textId="4079F0A4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科技業務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5A466F1B" w14:textId="2111A82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5,475,559,000</w:t>
            </w:r>
          </w:p>
        </w:tc>
        <w:tc>
          <w:tcPr>
            <w:tcW w:w="2056" w:type="dxa"/>
            <w:shd w:val="clear" w:color="auto" w:fill="auto"/>
          </w:tcPr>
          <w:p w14:paraId="5B21398C" w14:textId="3D6BF10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5,384,327,354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4A9886D" w14:textId="710B4B3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6E38BE7" w14:textId="5952B3A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27AC947" w14:textId="54C42DE5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4,683,933,538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B8870A7" w14:textId="0521848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700,393,816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C567190" w14:textId="71E717AC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5,384,327,354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B4F7250" w14:textId="49840464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- 91,231,646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1E1281B" w14:textId="68A9412C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- 1.67</w:t>
            </w:r>
          </w:p>
        </w:tc>
      </w:tr>
      <w:tr w:rsidR="00A4516D" w:rsidRPr="00CA5E3C" w14:paraId="328509D0" w14:textId="77777777" w:rsidTr="00B760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76E9236F" w14:textId="403634D0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社會保險業務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69015BFF" w14:textId="7A94E4C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238,023,576,000</w:t>
            </w:r>
          </w:p>
        </w:tc>
        <w:tc>
          <w:tcPr>
            <w:tcW w:w="2056" w:type="dxa"/>
            <w:shd w:val="clear" w:color="auto" w:fill="auto"/>
          </w:tcPr>
          <w:p w14:paraId="74333D72" w14:textId="3D18AE1C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237,077,283,878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CC92942" w14:textId="76DC3485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C40CA13" w14:textId="78D7D60A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C9539E8" w14:textId="0B3B241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236,963,168,948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3DB4E9F" w14:textId="76E338F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114,114,930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F6425B1" w14:textId="060DAD6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237,077,283,878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06E1C5" w14:textId="55C1451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- 946,292,122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310471D" w14:textId="72838D6A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- 0.40</w:t>
            </w:r>
          </w:p>
        </w:tc>
      </w:tr>
      <w:tr w:rsidR="00A4516D" w:rsidRPr="00CA5E3C" w14:paraId="0017CCE5" w14:textId="77777777" w:rsidTr="00B760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34D64814" w14:textId="3BD51F75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社會救助業務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1B98071A" w14:textId="7A24A065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1,223,937,000</w:t>
            </w:r>
          </w:p>
        </w:tc>
        <w:tc>
          <w:tcPr>
            <w:tcW w:w="2056" w:type="dxa"/>
            <w:shd w:val="clear" w:color="auto" w:fill="auto"/>
          </w:tcPr>
          <w:p w14:paraId="32553023" w14:textId="6A2A3B2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1,037,972,967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9247154" w14:textId="712D0A2E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61C6959" w14:textId="67EC88E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B026043" w14:textId="784E2D56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1,030,090,227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533B784" w14:textId="6A2E276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7,882,740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C14203D" w14:textId="07A9F795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1,037,972,967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25A378" w14:textId="1E8BB0D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- 185,964,033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DFD0E3B" w14:textId="700C44A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- 15.19</w:t>
            </w:r>
          </w:p>
        </w:tc>
      </w:tr>
      <w:tr w:rsidR="00A4516D" w:rsidRPr="00CA5E3C" w14:paraId="43E1649E" w14:textId="77777777" w:rsidTr="00B760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2C1C3067" w14:textId="21B1BF7D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pacing w:val="-10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社工及社區發展業務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5079B6A3" w14:textId="3B0BE09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42,813,000</w:t>
            </w:r>
          </w:p>
        </w:tc>
        <w:tc>
          <w:tcPr>
            <w:tcW w:w="2056" w:type="dxa"/>
            <w:shd w:val="clear" w:color="auto" w:fill="auto"/>
          </w:tcPr>
          <w:p w14:paraId="68605CCF" w14:textId="51B329CA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40,361,156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3D569FC" w14:textId="615701AC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D4FBAE5" w14:textId="61E814C6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6C1AE92" w14:textId="1F71E25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33,063,995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F52E68A" w14:textId="6F0531D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7,297,161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A630B41" w14:textId="355515B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40,361,156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B3B59F" w14:textId="1C2DD708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- 2,451,844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D4B7C04" w14:textId="259F1C6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- 5.73</w:t>
            </w:r>
          </w:p>
        </w:tc>
      </w:tr>
      <w:tr w:rsidR="00A4516D" w:rsidRPr="00CA5E3C" w14:paraId="33980552" w14:textId="77777777" w:rsidTr="00B760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38DDDFF5" w14:textId="64128F96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保護服務業務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32E59CB0" w14:textId="371B4F5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1,915,948,000</w:t>
            </w:r>
          </w:p>
        </w:tc>
        <w:tc>
          <w:tcPr>
            <w:tcW w:w="2056" w:type="dxa"/>
            <w:shd w:val="clear" w:color="auto" w:fill="auto"/>
          </w:tcPr>
          <w:p w14:paraId="2DB8C7E2" w14:textId="2DBFEBB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1,768,450,323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4D8E891" w14:textId="36C291EA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05ED6BF" w14:textId="61648DF4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1612F95" w14:textId="69A6C29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1,762,658,563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86B4AEF" w14:textId="3D8361B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5,791,760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7268A90" w14:textId="7447601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1,768,450,323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9EAB0C" w14:textId="713D8926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- 147,497,677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E14EB69" w14:textId="60C3655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- 7.70</w:t>
            </w:r>
          </w:p>
        </w:tc>
      </w:tr>
      <w:tr w:rsidR="00A4516D" w:rsidRPr="00CA5E3C" w14:paraId="376947F2" w14:textId="77777777" w:rsidTr="00B760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6A10DD19" w14:textId="4312F7FF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一般行政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23FEFEC5" w14:textId="49C0B91E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1,084,039,000</w:t>
            </w:r>
          </w:p>
        </w:tc>
        <w:tc>
          <w:tcPr>
            <w:tcW w:w="2056" w:type="dxa"/>
            <w:shd w:val="clear" w:color="auto" w:fill="auto"/>
          </w:tcPr>
          <w:p w14:paraId="08809A9F" w14:textId="018A98AE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997,676,772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8B86B13" w14:textId="3D100A7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5F0A346" w14:textId="2B6DC34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BB4996F" w14:textId="2CEA715C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988,193,806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A6F0B78" w14:textId="390BB116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9,482,966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117D3C2" w14:textId="10956A98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997,676,772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23992A" w14:textId="4F26F54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- 86,362,228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B79202" w14:textId="249C7724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- 7.97</w:t>
            </w:r>
          </w:p>
        </w:tc>
      </w:tr>
      <w:tr w:rsidR="00A4516D" w:rsidRPr="00CA5E3C" w14:paraId="7E72152F" w14:textId="77777777" w:rsidTr="00B760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5CF9D3FF" w14:textId="21936B75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醫政業務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7746C99B" w14:textId="2F8E370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9,413,610,000</w:t>
            </w:r>
          </w:p>
        </w:tc>
        <w:tc>
          <w:tcPr>
            <w:tcW w:w="2056" w:type="dxa"/>
            <w:shd w:val="clear" w:color="auto" w:fill="auto"/>
          </w:tcPr>
          <w:p w14:paraId="71B135B1" w14:textId="7DE0F07C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8,384,777,243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665C734" w14:textId="3976BE0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997F220" w14:textId="1B66066A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530A677" w14:textId="3410D67E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6,408,600,712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66F1259" w14:textId="05016C4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1,976,176,531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E1FC87C" w14:textId="22A3A4BB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8,384,777,243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5B02F5" w14:textId="7AF3519A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- 1,028,832,757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28D368B" w14:textId="638E7F9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- 10.93</w:t>
            </w:r>
          </w:p>
        </w:tc>
      </w:tr>
      <w:tr w:rsidR="00A4516D" w:rsidRPr="00CA5E3C" w14:paraId="347DFC7F" w14:textId="77777777" w:rsidTr="00B760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79A3B019" w14:textId="6CC10357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心理及口腔健康業務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17A7A1F3" w14:textId="43AA11B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7,523,597,000</w:t>
            </w:r>
          </w:p>
        </w:tc>
        <w:tc>
          <w:tcPr>
            <w:tcW w:w="2056" w:type="dxa"/>
            <w:shd w:val="clear" w:color="auto" w:fill="auto"/>
          </w:tcPr>
          <w:p w14:paraId="14FCAC4A" w14:textId="6E77B10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6,560,469,293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C6A5186" w14:textId="00CEBE2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5C655D3" w14:textId="166072D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4D758D1" w14:textId="0D21A7A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4,778,436,982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477299C" w14:textId="5F2A5E7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1,782,032,311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A841DCA" w14:textId="7776EFC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6,560,469,293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77993D" w14:textId="28D9A71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- 963,127,707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C3E7E3E" w14:textId="40EB2818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- 12.80</w:t>
            </w:r>
          </w:p>
        </w:tc>
      </w:tr>
      <w:tr w:rsidR="00A4516D" w:rsidRPr="00CA5E3C" w14:paraId="4DCD2E80" w14:textId="77777777" w:rsidTr="00B760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604C643C" w14:textId="186DF04C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護理及健康照護業務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6DAE324D" w14:textId="4CA8435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7,980,684,000</w:t>
            </w:r>
          </w:p>
        </w:tc>
        <w:tc>
          <w:tcPr>
            <w:tcW w:w="2056" w:type="dxa"/>
            <w:shd w:val="clear" w:color="auto" w:fill="auto"/>
          </w:tcPr>
          <w:p w14:paraId="4ECCB260" w14:textId="6E2C2F2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7,457,670,420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DE3F733" w14:textId="3018EC9E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D8F2FB3" w14:textId="473A24F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925CD82" w14:textId="1CA90115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5,450,877,234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A49A1C9" w14:textId="1A9B44F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2,006,793,186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5D06047" w14:textId="51B0A1E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7,457,670,420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0A6FD6" w14:textId="003EDD6E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- 523,013,580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9716219" w14:textId="06C16A4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- 6.55</w:t>
            </w:r>
          </w:p>
        </w:tc>
      </w:tr>
      <w:tr w:rsidR="00A4516D" w:rsidRPr="00CA5E3C" w14:paraId="3C05247B" w14:textId="77777777" w:rsidTr="00B760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537DC109" w14:textId="4516EACE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中醫藥業務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1A635CA0" w14:textId="1B3AADDB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379,312,000</w:t>
            </w:r>
          </w:p>
        </w:tc>
        <w:tc>
          <w:tcPr>
            <w:tcW w:w="2056" w:type="dxa"/>
            <w:shd w:val="clear" w:color="auto" w:fill="auto"/>
          </w:tcPr>
          <w:p w14:paraId="70E51E3E" w14:textId="352C6AA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370,347,191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0C6329A" w14:textId="04033B38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E8FFE02" w14:textId="0B03849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510782E" w14:textId="2101BBD8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359,340,723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3DF5475" w14:textId="5A90090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11,006,468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9B7B484" w14:textId="62B7879E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370,347,191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9505A5" w14:textId="35DAA11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- 8,964,809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B064EAC" w14:textId="1F62263A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- 2.36</w:t>
            </w:r>
          </w:p>
        </w:tc>
      </w:tr>
      <w:tr w:rsidR="00A4516D" w:rsidRPr="00CA5E3C" w14:paraId="2F274AAA" w14:textId="77777777" w:rsidTr="00B760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2C55503C" w14:textId="13614E1F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綜合規劃業務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5FF3E78F" w14:textId="16FEC6F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159,242,000</w:t>
            </w:r>
          </w:p>
        </w:tc>
        <w:tc>
          <w:tcPr>
            <w:tcW w:w="2056" w:type="dxa"/>
            <w:shd w:val="clear" w:color="auto" w:fill="auto"/>
          </w:tcPr>
          <w:p w14:paraId="2B074A05" w14:textId="4722D08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130,739,539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1AF58F6" w14:textId="1DA7E2F4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EF4C995" w14:textId="4CBA7EC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FE62868" w14:textId="299EBE3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111,588,139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BA8D800" w14:textId="49F2F0C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19,151,400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7735702" w14:textId="080B1A9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130,739,539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EDDCDDB" w14:textId="2D08041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- 28,502,461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E2F1437" w14:textId="279111F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- 17.90</w:t>
            </w:r>
          </w:p>
        </w:tc>
      </w:tr>
      <w:tr w:rsidR="00A4516D" w:rsidRPr="00CA5E3C" w14:paraId="380F910C" w14:textId="77777777" w:rsidTr="00B760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11681694" w14:textId="036BDC86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國際衛生業務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6136F5CB" w14:textId="5BF7AA5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151,957,000</w:t>
            </w:r>
          </w:p>
        </w:tc>
        <w:tc>
          <w:tcPr>
            <w:tcW w:w="2056" w:type="dxa"/>
            <w:shd w:val="clear" w:color="auto" w:fill="auto"/>
          </w:tcPr>
          <w:p w14:paraId="14805845" w14:textId="474EA525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123,415,191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AC71BA5" w14:textId="2F22589B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37C54D8" w14:textId="53ADF5D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3CFBC62" w14:textId="53BC4604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122,020,191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37AD43E" w14:textId="78D6E14A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1,395,000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A2D23CA" w14:textId="668DCBEA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123,415,191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C2F159" w14:textId="68D4CFE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- 28,541,809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1B1AB91" w14:textId="4738F9CE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- 18.78</w:t>
            </w:r>
          </w:p>
        </w:tc>
      </w:tr>
      <w:tr w:rsidR="00A4516D" w:rsidRPr="00CA5E3C" w14:paraId="4F95F3A4" w14:textId="77777777" w:rsidTr="00B760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483C5C1D" w14:textId="6FD43DB5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衛生福利資訊業務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4EA6ADCF" w14:textId="3C503BD8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162,027,000</w:t>
            </w:r>
          </w:p>
        </w:tc>
        <w:tc>
          <w:tcPr>
            <w:tcW w:w="2056" w:type="dxa"/>
            <w:shd w:val="clear" w:color="auto" w:fill="auto"/>
          </w:tcPr>
          <w:p w14:paraId="6B66BFE7" w14:textId="6D14A74E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154,383,385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FDCFBB9" w14:textId="4C63535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BB1DD52" w14:textId="19823D0E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18468F5" w14:textId="346CF7E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130,994,385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FBB547F" w14:textId="536E82F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23,389,000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0A56FA5" w14:textId="51A37D8C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154,383,385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B8C8CF" w14:textId="08143DB4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- 7,643,615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CFC8C10" w14:textId="0B8FCDB4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- 4.72</w:t>
            </w:r>
          </w:p>
        </w:tc>
      </w:tr>
      <w:tr w:rsidR="00A4516D" w:rsidRPr="00CA5E3C" w14:paraId="54219A01" w14:textId="77777777" w:rsidTr="00B760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46B0AC66" w14:textId="26D3256B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醫院營運業務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02D2AC63" w14:textId="0D4F481A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4,256,103,000</w:t>
            </w:r>
          </w:p>
        </w:tc>
        <w:tc>
          <w:tcPr>
            <w:tcW w:w="2056" w:type="dxa"/>
            <w:shd w:val="clear" w:color="auto" w:fill="auto"/>
          </w:tcPr>
          <w:p w14:paraId="672BF195" w14:textId="358DB2D6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4,235,500,693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BDFD400" w14:textId="181287B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4D4B992" w14:textId="19ED7EBB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FE01160" w14:textId="47237A1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4,218,962,758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20742C0" w14:textId="370F9A0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16,537,935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B98A668" w14:textId="6C93BD1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4,235,500,693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349190" w14:textId="7AC9824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- 20,602,307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C11A7A" w14:textId="1F96D74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- 0.48</w:t>
            </w:r>
          </w:p>
        </w:tc>
      </w:tr>
      <w:tr w:rsidR="00A4516D" w:rsidRPr="00CA5E3C" w14:paraId="3315FF06" w14:textId="77777777" w:rsidTr="00B760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281DF07B" w14:textId="78CE56CC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非營業特種基金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1F9F698A" w14:textId="1EE4C84C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113,189,000</w:t>
            </w:r>
          </w:p>
        </w:tc>
        <w:tc>
          <w:tcPr>
            <w:tcW w:w="2056" w:type="dxa"/>
            <w:shd w:val="clear" w:color="auto" w:fill="auto"/>
          </w:tcPr>
          <w:p w14:paraId="41A09838" w14:textId="49E4CC9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113,189,000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8FC61F4" w14:textId="6988E96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5469DAB" w14:textId="446E477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11B5C4C" w14:textId="55B88B8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113,189,000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1B0ABC6" w14:textId="23CD9814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1BA8E71" w14:textId="21500F8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113,189,000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F751C7" w14:textId="1770AD3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091921" w14:textId="58B13A5E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</w:tr>
      <w:tr w:rsidR="00A4516D" w:rsidRPr="00CA5E3C" w14:paraId="6701515D" w14:textId="77777777" w:rsidTr="00B760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6DE562B7" w14:textId="221914DF" w:rsidR="00A4516D" w:rsidRPr="00CA5E3C" w:rsidRDefault="00A4516D" w:rsidP="00374EC7">
            <w:pPr>
              <w:snapToGrid w:val="0"/>
              <w:ind w:leftChars="200" w:left="320"/>
              <w:jc w:val="distribute"/>
              <w:rPr>
                <w:rFonts w:hAnsi="標楷體"/>
                <w:b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第一預備金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14090902" w14:textId="374277FE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14,000,000</w:t>
            </w:r>
          </w:p>
        </w:tc>
        <w:tc>
          <w:tcPr>
            <w:tcW w:w="2056" w:type="dxa"/>
            <w:shd w:val="clear" w:color="auto" w:fill="auto"/>
          </w:tcPr>
          <w:p w14:paraId="39AB5563" w14:textId="0C0221F8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CF791A0" w14:textId="48DDE0A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09A9F16" w14:textId="02FFBA3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6D5E17E" w14:textId="279874A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63851B9" w14:textId="1EBFF0E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9A413D4" w14:textId="4488B9C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997BE4" w14:textId="4C4C29E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- 14,000,000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932A56E" w14:textId="20EFC97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- 100.00</w:t>
            </w:r>
          </w:p>
        </w:tc>
      </w:tr>
      <w:tr w:rsidR="00A4516D" w:rsidRPr="00CA5E3C" w14:paraId="75117FB6" w14:textId="77777777" w:rsidTr="00B760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389B45E9" w14:textId="2A100E68" w:rsidR="00A4516D" w:rsidRPr="00CA5E3C" w:rsidRDefault="00A4516D" w:rsidP="00374EC7">
            <w:pPr>
              <w:snapToGrid w:val="0"/>
              <w:ind w:leftChars="100" w:left="16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b/>
                <w:noProof/>
                <w:spacing w:val="-4"/>
                <w:sz w:val="20"/>
              </w:rPr>
              <w:t>疾病管制署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37D5CF6A" w14:textId="4505662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12,108,790,000</w:t>
            </w:r>
          </w:p>
        </w:tc>
        <w:tc>
          <w:tcPr>
            <w:tcW w:w="2056" w:type="dxa"/>
            <w:shd w:val="clear" w:color="auto" w:fill="auto"/>
          </w:tcPr>
          <w:p w14:paraId="2082F232" w14:textId="7B2CACB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12,058,961,644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A923617" w14:textId="7BEC1FA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631E699" w14:textId="2C867A9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368580B" w14:textId="3E1AE77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10,604,532,428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5067D61" w14:textId="292EF24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1,454,429,216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504D4D9" w14:textId="0910BDF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12,058,961,644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5663DCE" w14:textId="6255A85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- 49,828,356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5DF1C8" w14:textId="0B270C9C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- 0.41</w:t>
            </w:r>
          </w:p>
        </w:tc>
      </w:tr>
      <w:tr w:rsidR="00A4516D" w:rsidRPr="00CA5E3C" w14:paraId="66A9195A" w14:textId="77777777" w:rsidTr="00B760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3B5D6546" w14:textId="741B86B3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科技業務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09030786" w14:textId="5F0B6C8C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239,046,000</w:t>
            </w:r>
          </w:p>
        </w:tc>
        <w:tc>
          <w:tcPr>
            <w:tcW w:w="2056" w:type="dxa"/>
            <w:shd w:val="clear" w:color="auto" w:fill="auto"/>
          </w:tcPr>
          <w:p w14:paraId="54445208" w14:textId="545029E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228,800,377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C0BD924" w14:textId="2263493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D962AEB" w14:textId="55FDCBAE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4F96858" w14:textId="047BAB3B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227,155,377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F24ABD2" w14:textId="1764A1D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1,645,000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CE06570" w14:textId="0AA0AF4A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228,800,377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7A064D6" w14:textId="51714D9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- 10,245,623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F4935FD" w14:textId="02BBBF4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- 4.29</w:t>
            </w:r>
          </w:p>
        </w:tc>
      </w:tr>
      <w:tr w:rsidR="00A4516D" w:rsidRPr="00CA5E3C" w14:paraId="45B1ED98" w14:textId="77777777" w:rsidTr="00B760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003E8803" w14:textId="77A4E911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一般行政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79F4874B" w14:textId="0C8E23D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1,119,994,000</w:t>
            </w:r>
          </w:p>
        </w:tc>
        <w:tc>
          <w:tcPr>
            <w:tcW w:w="2056" w:type="dxa"/>
            <w:shd w:val="clear" w:color="auto" w:fill="auto"/>
          </w:tcPr>
          <w:p w14:paraId="34F74EE5" w14:textId="4400F665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1,115,454,597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E9A78CB" w14:textId="73F968F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718AFCE" w14:textId="423DAC1E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91D442E" w14:textId="5300DEA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1,115,454,597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2CD8A74" w14:textId="6369974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24553A4" w14:textId="64DCB7D5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1,115,454,597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A689B3" w14:textId="0285661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- 4,539,403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7FD910A" w14:textId="52A914B5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- 0.41</w:t>
            </w:r>
          </w:p>
        </w:tc>
      </w:tr>
      <w:tr w:rsidR="00A4516D" w:rsidRPr="00CA5E3C" w14:paraId="0A20F782" w14:textId="77777777" w:rsidTr="00B760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55F4CC90" w14:textId="3B8C33A1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防疫業務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2B58A32E" w14:textId="0CA58A1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9,445,500,000</w:t>
            </w:r>
          </w:p>
        </w:tc>
        <w:tc>
          <w:tcPr>
            <w:tcW w:w="2056" w:type="dxa"/>
            <w:shd w:val="clear" w:color="auto" w:fill="auto"/>
          </w:tcPr>
          <w:p w14:paraId="0278E0A6" w14:textId="45AF960E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9,410,686,513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24EF7F9" w14:textId="7C1C8108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A8C0A16" w14:textId="6C8F09F6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96BDDDC" w14:textId="467E1E86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9,235,139,318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A2B2207" w14:textId="6F65D3C4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175,547,195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3C54FF7" w14:textId="307A0548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9,410,686,513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99A65F" w14:textId="54297764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- 34,813,487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8907D3A" w14:textId="55D6282B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- 0.37</w:t>
            </w:r>
          </w:p>
        </w:tc>
      </w:tr>
      <w:tr w:rsidR="00A4516D" w:rsidRPr="00CA5E3C" w14:paraId="3747E5A0" w14:textId="77777777" w:rsidTr="00B760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2DC3FD1C" w14:textId="13CFE898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一般建築及設備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52D1EE91" w14:textId="2A1AC31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1,304,200,000</w:t>
            </w:r>
          </w:p>
        </w:tc>
        <w:tc>
          <w:tcPr>
            <w:tcW w:w="2056" w:type="dxa"/>
            <w:shd w:val="clear" w:color="auto" w:fill="auto"/>
          </w:tcPr>
          <w:p w14:paraId="5ABA10E2" w14:textId="5FBA57B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1,304,020,157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F2690A2" w14:textId="0AC2E61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5876B38" w14:textId="7201AA16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7293169" w14:textId="44E714D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26,783,136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25982E7" w14:textId="70183A5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1,277,237,021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EFFB821" w14:textId="6C826C66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1,304,020,157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478628" w14:textId="628574C5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- 179,843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9F280E7" w14:textId="34DDA32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- 0.01</w:t>
            </w:r>
          </w:p>
        </w:tc>
      </w:tr>
      <w:tr w:rsidR="00A4516D" w:rsidRPr="00CA5E3C" w14:paraId="3B7207D4" w14:textId="77777777" w:rsidTr="00B760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5C40FE72" w14:textId="35C9C79F" w:rsidR="00A4516D" w:rsidRPr="00CA5E3C" w:rsidRDefault="00A4516D" w:rsidP="00374EC7">
            <w:pPr>
              <w:snapToGrid w:val="0"/>
              <w:ind w:leftChars="200" w:left="320"/>
              <w:jc w:val="distribute"/>
              <w:rPr>
                <w:rFonts w:hAnsi="標楷體"/>
                <w:b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第一預備金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446E34A7" w14:textId="18FBE32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50,000</w:t>
            </w:r>
          </w:p>
        </w:tc>
        <w:tc>
          <w:tcPr>
            <w:tcW w:w="2056" w:type="dxa"/>
            <w:shd w:val="clear" w:color="auto" w:fill="auto"/>
          </w:tcPr>
          <w:p w14:paraId="52E6D152" w14:textId="1246E29C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BF90AC8" w14:textId="4470230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C1F8C40" w14:textId="1CFDCC9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15434D1" w14:textId="4F9F9EE4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67AE6EF" w14:textId="399F7455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3FA0A5D" w14:textId="353EC31C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6C3EDB" w14:textId="43CFE808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- 50,000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B42812" w14:textId="1A05531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- 100.00</w:t>
            </w:r>
          </w:p>
        </w:tc>
      </w:tr>
      <w:tr w:rsidR="00A4516D" w:rsidRPr="00CA5E3C" w14:paraId="0D9C39F8" w14:textId="77777777" w:rsidTr="00B760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20A32493" w14:textId="5951B7E7" w:rsidR="00A4516D" w:rsidRPr="00CA5E3C" w:rsidRDefault="00A4516D" w:rsidP="00374EC7">
            <w:pPr>
              <w:snapToGrid w:val="0"/>
              <w:ind w:leftChars="100" w:left="16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b/>
                <w:noProof/>
                <w:spacing w:val="-4"/>
                <w:sz w:val="20"/>
              </w:rPr>
              <w:t>食品藥物管理署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2DBEE163" w14:textId="2F09003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3,393,103,000</w:t>
            </w:r>
          </w:p>
        </w:tc>
        <w:tc>
          <w:tcPr>
            <w:tcW w:w="2056" w:type="dxa"/>
            <w:shd w:val="clear" w:color="auto" w:fill="auto"/>
          </w:tcPr>
          <w:p w14:paraId="0ED95F78" w14:textId="075B36E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3,323,160,377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4304387" w14:textId="5154D58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A9B7015" w14:textId="3E8FEDE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8278789" w14:textId="32A5FB8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3,313,187,677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F874532" w14:textId="24AE35C4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9,972,700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376725F" w14:textId="4A5178FE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3,323,160,377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0E6CDE" w14:textId="329B8B7B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- 69,942,623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E736FFE" w14:textId="1442B40B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- 2.06</w:t>
            </w:r>
          </w:p>
        </w:tc>
      </w:tr>
      <w:tr w:rsidR="00A4516D" w:rsidRPr="00CA5E3C" w14:paraId="49216806" w14:textId="77777777" w:rsidTr="00B760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3D6898A4" w14:textId="5E01D2FA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科技業務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70B4923C" w14:textId="07079784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518,401,000</w:t>
            </w:r>
          </w:p>
        </w:tc>
        <w:tc>
          <w:tcPr>
            <w:tcW w:w="2056" w:type="dxa"/>
            <w:shd w:val="clear" w:color="auto" w:fill="auto"/>
          </w:tcPr>
          <w:p w14:paraId="5A5AECA6" w14:textId="494C5C7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513,157,269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D358906" w14:textId="1185612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9D69A86" w14:textId="44ED206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8F2DD85" w14:textId="58003C2C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508,040,619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829252A" w14:textId="1C114565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5,116,650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D837AD2" w14:textId="5D9FEC4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513,157,269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0BBDD4" w14:textId="5B37A57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- 5,243,731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57E4B74" w14:textId="00D4ED34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- 1.01</w:t>
            </w:r>
          </w:p>
        </w:tc>
      </w:tr>
      <w:tr w:rsidR="00A4516D" w:rsidRPr="00CA5E3C" w14:paraId="334FED5C" w14:textId="77777777" w:rsidTr="00B760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21A08194" w14:textId="039CA53B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一般行政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2597C49D" w14:textId="2B7B8AE6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874,751,000</w:t>
            </w:r>
          </w:p>
        </w:tc>
        <w:tc>
          <w:tcPr>
            <w:tcW w:w="2056" w:type="dxa"/>
            <w:shd w:val="clear" w:color="auto" w:fill="auto"/>
          </w:tcPr>
          <w:p w14:paraId="4A5E7734" w14:textId="3D8C5CF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833,465,252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50FDA43" w14:textId="4CD6A41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C35040B" w14:textId="6161E55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8E913AE" w14:textId="03A906EB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833,465,252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0A4D374" w14:textId="067B089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E50C96E" w14:textId="39054A9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833,465,252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4C54F5" w14:textId="1B0A81FB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- 41,285,748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64063B" w14:textId="7D2943D6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- 4.72</w:t>
            </w:r>
          </w:p>
        </w:tc>
      </w:tr>
      <w:tr w:rsidR="00A4516D" w:rsidRPr="00CA5E3C" w14:paraId="2A1B6245" w14:textId="77777777" w:rsidTr="00B760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1C51B9CA" w14:textId="331C57C9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食品藥物管理業務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06514C49" w14:textId="61609B5A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1,999,923,000</w:t>
            </w:r>
          </w:p>
        </w:tc>
        <w:tc>
          <w:tcPr>
            <w:tcW w:w="2056" w:type="dxa"/>
            <w:shd w:val="clear" w:color="auto" w:fill="auto"/>
          </w:tcPr>
          <w:p w14:paraId="77E82E16" w14:textId="5234A3A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1,976,537,856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13CEA38" w14:textId="48776DA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8F2334C" w14:textId="28B7532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EA6B2FE" w14:textId="1BFEAA36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1,971,681,806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C2D7F96" w14:textId="13D48A5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4,856,050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88451A5" w14:textId="5BCB482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1,976,537,856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73CEA9A" w14:textId="209CBEC4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- 23,385,144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00F09B" w14:textId="384F259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- 1.17</w:t>
            </w:r>
          </w:p>
        </w:tc>
      </w:tr>
      <w:tr w:rsidR="00A4516D" w:rsidRPr="00CA5E3C" w14:paraId="59EF362E" w14:textId="77777777" w:rsidTr="00B760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7795C37C" w14:textId="4F6106A3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第一預備金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477964C2" w14:textId="584888A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28,000</w:t>
            </w:r>
          </w:p>
        </w:tc>
        <w:tc>
          <w:tcPr>
            <w:tcW w:w="2056" w:type="dxa"/>
            <w:shd w:val="clear" w:color="auto" w:fill="auto"/>
          </w:tcPr>
          <w:p w14:paraId="171B31EF" w14:textId="71B089D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9574DEF" w14:textId="1CA62A3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5556E76" w14:textId="2DAE8A1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97B9E40" w14:textId="1BF3CBA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672E0FB" w14:textId="72D97E5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02DCDF5" w14:textId="1CD0CF4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430280" w14:textId="11ACEAC8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- 28,000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C3C1D0" w14:textId="31B7A42B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- 100.00</w:t>
            </w:r>
          </w:p>
        </w:tc>
      </w:tr>
      <w:tr w:rsidR="00A4516D" w:rsidRPr="00CA5E3C" w14:paraId="3B02E4BE" w14:textId="77777777" w:rsidTr="00B760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48FE7906" w14:textId="6D21D139" w:rsidR="00A4516D" w:rsidRPr="00CA5E3C" w:rsidRDefault="00A4516D" w:rsidP="00A4516D">
            <w:pPr>
              <w:snapToGrid w:val="0"/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>
              <w:rPr>
                <w:rFonts w:hAnsi="標楷體" w:hint="eastAsia"/>
                <w:b/>
                <w:noProof/>
                <w:spacing w:val="-4"/>
                <w:sz w:val="20"/>
              </w:rPr>
              <w:t>中央健康保險署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6575ADC0" w14:textId="45645C1C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17,740,359,000</w:t>
            </w:r>
          </w:p>
        </w:tc>
        <w:tc>
          <w:tcPr>
            <w:tcW w:w="2056" w:type="dxa"/>
            <w:shd w:val="clear" w:color="auto" w:fill="auto"/>
          </w:tcPr>
          <w:p w14:paraId="6E977F08" w14:textId="362E874C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16,569,635,247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4F13F68" w14:textId="3209426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61A4907" w14:textId="28445FE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9707FFC" w14:textId="6220D505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16,239,313,350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BEADCDC" w14:textId="20991D6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330,321,897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C27B67F" w14:textId="2D0A94B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16,569,635,247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90E00F" w14:textId="09F7500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- 1,170,723,753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F06295" w14:textId="6FC6BEF6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- 6.60</w:t>
            </w:r>
          </w:p>
        </w:tc>
      </w:tr>
      <w:tr w:rsidR="00A4516D" w:rsidRPr="00CA5E3C" w14:paraId="5BA2308F" w14:textId="77777777" w:rsidTr="00B760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790E151A" w14:textId="3698E512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科技業務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2C4C7C9C" w14:textId="2298A734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217,577,000</w:t>
            </w:r>
          </w:p>
        </w:tc>
        <w:tc>
          <w:tcPr>
            <w:tcW w:w="2056" w:type="dxa"/>
            <w:shd w:val="clear" w:color="auto" w:fill="auto"/>
          </w:tcPr>
          <w:p w14:paraId="0D553162" w14:textId="55532A3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185,624,610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85445BC" w14:textId="72866B65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403FB8F" w14:textId="29D2FA7A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7D69AFA" w14:textId="1DDFECAB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163,730,504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F0456BD" w14:textId="3287278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21,894,106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4807C68" w14:textId="0603290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185,624,610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318344" w14:textId="4248B42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- 31,952,390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85873E" w14:textId="7A330245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- 14.69</w:t>
            </w:r>
          </w:p>
        </w:tc>
      </w:tr>
      <w:tr w:rsidR="00A4516D" w:rsidRPr="00CA5E3C" w14:paraId="4FC00092" w14:textId="77777777" w:rsidTr="00B760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782DD262" w14:textId="11EAF852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一般行政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10ED0426" w14:textId="7E4520F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3,269,784,000</w:t>
            </w:r>
          </w:p>
        </w:tc>
        <w:tc>
          <w:tcPr>
            <w:tcW w:w="2056" w:type="dxa"/>
            <w:shd w:val="clear" w:color="auto" w:fill="auto"/>
          </w:tcPr>
          <w:p w14:paraId="6FC4D3BC" w14:textId="3D0E0F3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3,162,519,712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CFBBA65" w14:textId="5F69FA5B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02AB280" w14:textId="7FB6654C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10E8B13" w14:textId="1359189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3,115,236,052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5FA490C" w14:textId="5C0FFAD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47,283,660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DD10F79" w14:textId="6C170296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3,162,519,712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4B850D" w14:textId="49CB37B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- 107,264,288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43C135F" w14:textId="14245D3E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- 3.28</w:t>
            </w:r>
          </w:p>
        </w:tc>
      </w:tr>
      <w:tr w:rsidR="00A4516D" w:rsidRPr="00CA5E3C" w14:paraId="2A225515" w14:textId="77777777" w:rsidTr="00B760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13E2D1CF" w14:textId="5219C221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健保業務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7F97B3D5" w14:textId="41394514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14,251,338,000</w:t>
            </w:r>
          </w:p>
        </w:tc>
        <w:tc>
          <w:tcPr>
            <w:tcW w:w="2056" w:type="dxa"/>
            <w:shd w:val="clear" w:color="auto" w:fill="auto"/>
          </w:tcPr>
          <w:p w14:paraId="79DAF713" w14:textId="4D1BE8FB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13,219,902,387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045881D" w14:textId="42C5C16C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683B63F" w14:textId="379A16B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5F37670" w14:textId="2D663316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12,958,758,256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8138193" w14:textId="44C2AD35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261,144,131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F5ECAE8" w14:textId="7B7B986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13,219,902,387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9AEC56" w14:textId="4F92929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- 1,031,435,613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C699913" w14:textId="450D94E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- 7.24</w:t>
            </w:r>
          </w:p>
        </w:tc>
      </w:tr>
      <w:tr w:rsidR="00A4516D" w:rsidRPr="00CA5E3C" w14:paraId="5A6415FF" w14:textId="77777777" w:rsidTr="00B760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0226BEC1" w14:textId="3517102E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一般建築及設備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2370A777" w14:textId="50D4848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1,650,000</w:t>
            </w:r>
          </w:p>
        </w:tc>
        <w:tc>
          <w:tcPr>
            <w:tcW w:w="2056" w:type="dxa"/>
            <w:shd w:val="clear" w:color="auto" w:fill="auto"/>
          </w:tcPr>
          <w:p w14:paraId="33D5404C" w14:textId="03EC5A3A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1,588,538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71079B4" w14:textId="1D4E253C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E19BCEA" w14:textId="59F7312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C7144A2" w14:textId="7B26AF5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1,588,538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062DCC8" w14:textId="16227414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BBCCE14" w14:textId="42CBEF5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1,588,538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53AC4E9" w14:textId="24A8DE4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- 61,462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AA0EB00" w14:textId="7D641A3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- 3.72</w:t>
            </w:r>
          </w:p>
        </w:tc>
      </w:tr>
      <w:tr w:rsidR="00A4516D" w:rsidRPr="00CA5E3C" w14:paraId="3DAA9AE5" w14:textId="77777777" w:rsidTr="00B760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4CACBDEA" w14:textId="044D9FD3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第一預備金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19FE9187" w14:textId="30F902D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10,000</w:t>
            </w:r>
          </w:p>
        </w:tc>
        <w:tc>
          <w:tcPr>
            <w:tcW w:w="2056" w:type="dxa"/>
            <w:shd w:val="clear" w:color="auto" w:fill="auto"/>
          </w:tcPr>
          <w:p w14:paraId="5621A183" w14:textId="5BEF043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33E04A4" w14:textId="7B819375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D44F08D" w14:textId="3502FBC5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8CD3D6B" w14:textId="4E818F9B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4BA16CD" w14:textId="5B6EFB6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20983A6" w14:textId="4BAEC2C8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0C5498" w14:textId="0A7346E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- 10,000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16042A" w14:textId="0372DF8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- 100.00</w:t>
            </w:r>
          </w:p>
        </w:tc>
      </w:tr>
      <w:tr w:rsidR="00A4516D" w:rsidRPr="00CA5E3C" w14:paraId="0F6C4D79" w14:textId="77777777" w:rsidTr="00B760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550522A6" w14:textId="68F559C9" w:rsidR="00A4516D" w:rsidRPr="00CA5E3C" w:rsidRDefault="00A4516D" w:rsidP="00A4516D">
            <w:pPr>
              <w:snapToGrid w:val="0"/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>
              <w:rPr>
                <w:rFonts w:hAnsi="標楷體" w:hint="eastAsia"/>
                <w:b/>
                <w:noProof/>
                <w:spacing w:val="-4"/>
                <w:sz w:val="20"/>
              </w:rPr>
              <w:t>國民健康署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410F23E1" w14:textId="278272E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11,170,904,000</w:t>
            </w:r>
          </w:p>
        </w:tc>
        <w:tc>
          <w:tcPr>
            <w:tcW w:w="2056" w:type="dxa"/>
            <w:shd w:val="clear" w:color="auto" w:fill="auto"/>
          </w:tcPr>
          <w:p w14:paraId="7CE045F4" w14:textId="527DC2B5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8,623,522,386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2E88BF7" w14:textId="3DA3709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E4E52FA" w14:textId="4223651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DD22F44" w14:textId="62E8FB9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7,873,709,730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36C13A8" w14:textId="1F08B576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749,812,656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43AC03D" w14:textId="2C262F0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8,623,522,386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EDC471" w14:textId="4FE7247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- 2,547,381,614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8960C8C" w14:textId="716ECBE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- 22.80</w:t>
            </w:r>
          </w:p>
        </w:tc>
      </w:tr>
      <w:tr w:rsidR="00A4516D" w:rsidRPr="00CA5E3C" w14:paraId="797FF00D" w14:textId="77777777" w:rsidTr="00B760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48E4E30A" w14:textId="42918BF3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科技業務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0FE6C66F" w14:textId="64B2CF1A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131,567,000</w:t>
            </w:r>
          </w:p>
        </w:tc>
        <w:tc>
          <w:tcPr>
            <w:tcW w:w="2056" w:type="dxa"/>
            <w:shd w:val="clear" w:color="auto" w:fill="auto"/>
          </w:tcPr>
          <w:p w14:paraId="235754F6" w14:textId="3AC012E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123,140,249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8632387" w14:textId="75A113E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E56DACB" w14:textId="3F869BA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514750A" w14:textId="2A0D473B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102,371,844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CDACB90" w14:textId="5A7270C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20,768,405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0C01F5E" w14:textId="735E8EE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123,140,249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801AA3" w14:textId="0D9C849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- 8,426,751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8AAF9E" w14:textId="489669F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- 6.40</w:t>
            </w:r>
          </w:p>
        </w:tc>
      </w:tr>
      <w:tr w:rsidR="00A4516D" w:rsidRPr="00CA5E3C" w14:paraId="7292F5E9" w14:textId="77777777" w:rsidTr="00B760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3C2910A5" w14:textId="4D6B3664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一般行政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0E704F67" w14:textId="25126D2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294,177,000</w:t>
            </w:r>
          </w:p>
        </w:tc>
        <w:tc>
          <w:tcPr>
            <w:tcW w:w="2056" w:type="dxa"/>
            <w:shd w:val="clear" w:color="auto" w:fill="auto"/>
          </w:tcPr>
          <w:p w14:paraId="05A2E482" w14:textId="4EF1337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283,090,064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5250AA5" w14:textId="164F9FEB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916375C" w14:textId="07B6A56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456689D" w14:textId="04F35E1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283,075,588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1F81E9B" w14:textId="076E839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14,476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6BB1CC3" w14:textId="35BBC1E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283,090,064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34B59CD" w14:textId="7F0B7B28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- 11,086,936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CC0FC11" w14:textId="7680BA78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- 3.77</w:t>
            </w:r>
          </w:p>
        </w:tc>
      </w:tr>
      <w:tr w:rsidR="00A4516D" w:rsidRPr="00CA5E3C" w14:paraId="4B0F02E1" w14:textId="77777777" w:rsidTr="00B760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0AF0CE67" w14:textId="437E810F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國民健康業務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532B087A" w14:textId="6729F2D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10,745,150,000</w:t>
            </w:r>
          </w:p>
        </w:tc>
        <w:tc>
          <w:tcPr>
            <w:tcW w:w="2056" w:type="dxa"/>
            <w:shd w:val="clear" w:color="auto" w:fill="auto"/>
          </w:tcPr>
          <w:p w14:paraId="34F11FF7" w14:textId="4F560C8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8,217,292,073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16412EF" w14:textId="332A880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7372A40" w14:textId="01B071B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A5CA168" w14:textId="6907742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7,488,262,298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EA8E98D" w14:textId="5DFF49D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729,029,775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11486BD" w14:textId="25BFC55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8,217,292,073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B81C333" w14:textId="49039D4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- 2,527,857,927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C2A3A66" w14:textId="2AB6CAB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- 23.53</w:t>
            </w:r>
          </w:p>
        </w:tc>
      </w:tr>
      <w:tr w:rsidR="00A4516D" w:rsidRPr="00CA5E3C" w14:paraId="30685335" w14:textId="77777777" w:rsidTr="00B760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19EE4D31" w14:textId="418AF730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第一預備金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66140BB1" w14:textId="0B39D53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10,000</w:t>
            </w:r>
          </w:p>
        </w:tc>
        <w:tc>
          <w:tcPr>
            <w:tcW w:w="2056" w:type="dxa"/>
            <w:shd w:val="clear" w:color="auto" w:fill="auto"/>
          </w:tcPr>
          <w:p w14:paraId="2A117CAA" w14:textId="44B469BB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BE846CB" w14:textId="5848F5DC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8F0CD10" w14:textId="020CEB5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8F7A744" w14:textId="44AD2A18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FD8CE57" w14:textId="4234AB1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B70DC5D" w14:textId="79958AEA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C29FE4" w14:textId="78FF3E3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- 10,000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C7CF24E" w14:textId="7302FD6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- 100.00</w:t>
            </w:r>
          </w:p>
        </w:tc>
      </w:tr>
      <w:tr w:rsidR="00A4516D" w:rsidRPr="00CA5E3C" w14:paraId="506E20FF" w14:textId="77777777" w:rsidTr="00444E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2D4CECED" w14:textId="79DAA564" w:rsidR="00A4516D" w:rsidRPr="00CA5E3C" w:rsidRDefault="00A4516D" w:rsidP="00A4516D">
            <w:pPr>
              <w:snapToGrid w:val="0"/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>
              <w:rPr>
                <w:rFonts w:hAnsi="標楷體" w:hint="eastAsia"/>
                <w:b/>
                <w:noProof/>
                <w:spacing w:val="-4"/>
                <w:sz w:val="20"/>
              </w:rPr>
              <w:lastRenderedPageBreak/>
              <w:t>社會及家庭署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7B29FD50" w14:textId="5407ED88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46,484,446,000</w:t>
            </w:r>
          </w:p>
        </w:tc>
        <w:tc>
          <w:tcPr>
            <w:tcW w:w="2056" w:type="dxa"/>
            <w:shd w:val="clear" w:color="auto" w:fill="auto"/>
          </w:tcPr>
          <w:p w14:paraId="14E7CF44" w14:textId="4F304C2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43,936,150,666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C071815" w14:textId="0AE65488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- 230,651,479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7338FD4" w14:textId="41458926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021ACAD" w14:textId="23AB42E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42,885,555,851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6EA61EE" w14:textId="7C33934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819,943,336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8BBD5AD" w14:textId="61A5FD6E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43,705,499,187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9015577" w14:textId="37F861DE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- 2,778,946,813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38ADBE" w14:textId="4ECF539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- 5.98</w:t>
            </w:r>
          </w:p>
        </w:tc>
      </w:tr>
      <w:tr w:rsidR="00A4516D" w:rsidRPr="00CA5E3C" w14:paraId="267BB532" w14:textId="77777777" w:rsidTr="00444E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2BF4C1B6" w14:textId="02C7C9AA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科技業務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67B82C3F" w14:textId="45903C8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33,110,000</w:t>
            </w:r>
          </w:p>
        </w:tc>
        <w:tc>
          <w:tcPr>
            <w:tcW w:w="2056" w:type="dxa"/>
            <w:shd w:val="clear" w:color="auto" w:fill="auto"/>
          </w:tcPr>
          <w:p w14:paraId="1F865185" w14:textId="496DC7C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31,286,000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EF20C9E" w14:textId="13950C0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6DAF72C" w14:textId="57FA7AD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9490A82" w14:textId="3F47B3AB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12,856,000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224E78E" w14:textId="3CC482FC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18,430,000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CD4139F" w14:textId="59E1CB8C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31,286,000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0176DC" w14:textId="464A971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- 1,824,000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397CF6" w14:textId="369265E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- 5.51</w:t>
            </w:r>
          </w:p>
        </w:tc>
      </w:tr>
      <w:tr w:rsidR="00A4516D" w:rsidRPr="00CA5E3C" w14:paraId="0569688F" w14:textId="77777777" w:rsidTr="00444E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72E3121B" w14:textId="295B4880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社會保險業務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0C3A98F0" w14:textId="2DF90F3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6,664,844,000</w:t>
            </w:r>
          </w:p>
        </w:tc>
        <w:tc>
          <w:tcPr>
            <w:tcW w:w="2056" w:type="dxa"/>
            <w:shd w:val="clear" w:color="auto" w:fill="auto"/>
          </w:tcPr>
          <w:p w14:paraId="3F09DDDE" w14:textId="46C9C47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6,664,843,510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8916DB4" w14:textId="4581E88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E2A8D58" w14:textId="23C1ABAE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17D6C05" w14:textId="57E3EDA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6,664,843,510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3A5C9D2" w14:textId="5E2014E6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A3C3424" w14:textId="0FCEAC7A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6,664,843,510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2A8FB0E" w14:textId="06BB6D8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- 490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B427D8" w14:textId="5F65D07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- 0.00</w:t>
            </w:r>
          </w:p>
        </w:tc>
      </w:tr>
      <w:tr w:rsidR="00A4516D" w:rsidRPr="00CA5E3C" w14:paraId="6F63EDF8" w14:textId="77777777" w:rsidTr="00444E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37DCD652" w14:textId="5FFC8D06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一般行政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2E16CD40" w14:textId="76BB06C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226,383,000</w:t>
            </w:r>
          </w:p>
        </w:tc>
        <w:tc>
          <w:tcPr>
            <w:tcW w:w="2056" w:type="dxa"/>
            <w:shd w:val="clear" w:color="auto" w:fill="auto"/>
          </w:tcPr>
          <w:p w14:paraId="3BCCD256" w14:textId="0000EEB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191,623,287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BAE0F06" w14:textId="3ED1DED5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F833498" w14:textId="145E65C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78575C7" w14:textId="04724C3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188,753,837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603FC81" w14:textId="2FE3CA08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2,869,450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1FAB6F6" w14:textId="50CA50C6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191,623,287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49A388" w14:textId="7C899AC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- 34,759,713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1359AC" w14:textId="46040F9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- 15.35</w:t>
            </w:r>
          </w:p>
        </w:tc>
      </w:tr>
      <w:tr w:rsidR="00A4516D" w:rsidRPr="00CA5E3C" w14:paraId="6496C6DC" w14:textId="77777777" w:rsidTr="00444E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67AD337C" w14:textId="24D64C4D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社會福利服務業務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7A9D0791" w14:textId="4C39EDE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39,485,783,000</w:t>
            </w:r>
          </w:p>
        </w:tc>
        <w:tc>
          <w:tcPr>
            <w:tcW w:w="2056" w:type="dxa"/>
            <w:shd w:val="clear" w:color="auto" w:fill="auto"/>
          </w:tcPr>
          <w:p w14:paraId="7538389D" w14:textId="65689F24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36,974,616,869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8E0D174" w14:textId="79AE1B5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- 230,651,479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3D010B4" w14:textId="275ADA34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01DA0C2" w14:textId="6371C665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35,945,321,504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BAD0460" w14:textId="1ED4F1C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798,643,886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78D9ECE" w14:textId="6A4D0888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36,743,965,390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F122D0F" w14:textId="284D390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- 2,741,817,610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7578BB1" w14:textId="359273E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- 6.94</w:t>
            </w:r>
          </w:p>
        </w:tc>
      </w:tr>
      <w:tr w:rsidR="00A4516D" w:rsidRPr="00CA5E3C" w14:paraId="3CB62639" w14:textId="77777777" w:rsidTr="00444E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0757E3A8" w14:textId="2FD7C898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非營業特種基金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51C54F90" w14:textId="58B28DD8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73,781,000</w:t>
            </w:r>
          </w:p>
        </w:tc>
        <w:tc>
          <w:tcPr>
            <w:tcW w:w="2056" w:type="dxa"/>
            <w:shd w:val="clear" w:color="auto" w:fill="auto"/>
          </w:tcPr>
          <w:p w14:paraId="198A359C" w14:textId="5AC66DDE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73,781,000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6376388" w14:textId="6EF455E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5F24BA5" w14:textId="747007C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B4CE0B7" w14:textId="3B9C715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73,781,000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F55BC58" w14:textId="45C6BB3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7278384" w14:textId="78EFAD3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73,781,000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ED290E" w14:textId="7074449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4CF093" w14:textId="1CE5A37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</w:tr>
      <w:tr w:rsidR="00A4516D" w:rsidRPr="00CA5E3C" w14:paraId="33C86B0B" w14:textId="77777777" w:rsidTr="00444E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32E524FC" w14:textId="633EC5B4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第一預備金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1BC8ADF1" w14:textId="258CA41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545,000</w:t>
            </w:r>
          </w:p>
        </w:tc>
        <w:tc>
          <w:tcPr>
            <w:tcW w:w="2056" w:type="dxa"/>
            <w:shd w:val="clear" w:color="auto" w:fill="auto"/>
          </w:tcPr>
          <w:p w14:paraId="7CC5BA95" w14:textId="6E96520A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893E3A2" w14:textId="131AA5A6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C90A147" w14:textId="51432B2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388226C" w14:textId="11D61DD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89D4601" w14:textId="438A4D6E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49353C0" w14:textId="662B7145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00E038" w14:textId="00EAF4E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- 545,000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3A6744C" w14:textId="5EDE8308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- 100.00</w:t>
            </w:r>
          </w:p>
        </w:tc>
      </w:tr>
      <w:tr w:rsidR="00A4516D" w:rsidRPr="00CA5E3C" w14:paraId="18776AB0" w14:textId="77777777" w:rsidTr="008E4BA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2ABF50E6" w14:textId="1955A77F" w:rsidR="00A4516D" w:rsidRPr="00CA5E3C" w:rsidRDefault="00A4516D" w:rsidP="00A4516D">
            <w:pPr>
              <w:snapToGrid w:val="0"/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>
              <w:rPr>
                <w:rFonts w:hAnsi="標楷體" w:hint="eastAsia"/>
                <w:b/>
                <w:noProof/>
                <w:spacing w:val="-4"/>
                <w:sz w:val="20"/>
              </w:rPr>
              <w:t>國家中醫藥研究所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088F6179" w14:textId="0607619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263,647,000</w:t>
            </w:r>
          </w:p>
        </w:tc>
        <w:tc>
          <w:tcPr>
            <w:tcW w:w="2056" w:type="dxa"/>
            <w:shd w:val="clear" w:color="auto" w:fill="auto"/>
          </w:tcPr>
          <w:p w14:paraId="7F9B113B" w14:textId="6437CF5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251,985,905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AF10010" w14:textId="4C1B5078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A9C5AEE" w14:textId="4EEAE715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B590C57" w14:textId="24AFE22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251,525,905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23B4212" w14:textId="0A83BDA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z w:val="20"/>
              </w:rPr>
              <w:t>460,000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6626590" w14:textId="7B0E533A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251,985,905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DF018F" w14:textId="6F9BC96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- 11,661,095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14B7FED" w14:textId="468BA0C8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b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- 4.42</w:t>
            </w:r>
          </w:p>
        </w:tc>
      </w:tr>
      <w:tr w:rsidR="00A4516D" w:rsidRPr="00CA5E3C" w14:paraId="7915AECE" w14:textId="77777777" w:rsidTr="008E4BA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38448F45" w14:textId="75A4036D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科技業務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39391FC9" w14:textId="30246695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34,297,000</w:t>
            </w:r>
          </w:p>
        </w:tc>
        <w:tc>
          <w:tcPr>
            <w:tcW w:w="2056" w:type="dxa"/>
            <w:shd w:val="clear" w:color="auto" w:fill="auto"/>
          </w:tcPr>
          <w:p w14:paraId="5F853410" w14:textId="7F8030E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34,295,926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42B460C" w14:textId="73DFFDE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B2AF3FA" w14:textId="731C82EC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9DEB1D0" w14:textId="27D7894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34,295,926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F5832EF" w14:textId="12B93D4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5A6C168" w14:textId="6770D59C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34,295,926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5690AB" w14:textId="6EBFB56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- 1,074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F8BA72" w14:textId="4BA05584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- 0.00</w:t>
            </w:r>
          </w:p>
        </w:tc>
      </w:tr>
      <w:tr w:rsidR="00A4516D" w:rsidRPr="00CA5E3C" w14:paraId="4CDAF504" w14:textId="77777777" w:rsidTr="008E4BA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4FE01DBB" w14:textId="60FD7BE6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一般行政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63E16360" w14:textId="7787035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101,619,000</w:t>
            </w:r>
          </w:p>
        </w:tc>
        <w:tc>
          <w:tcPr>
            <w:tcW w:w="2056" w:type="dxa"/>
            <w:shd w:val="clear" w:color="auto" w:fill="auto"/>
          </w:tcPr>
          <w:p w14:paraId="58AE4EE9" w14:textId="11970F53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90,038,493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2163635" w14:textId="6B338EFC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92A68DF" w14:textId="34013D5A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B05EFC8" w14:textId="2E9B7D7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90,038,493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DCC8B0B" w14:textId="1E28001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AFF1876" w14:textId="7F973F80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90,038,493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5A3D43" w14:textId="686BFB9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- 11,580,507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BECF75F" w14:textId="119FFE37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- 11.40</w:t>
            </w:r>
          </w:p>
        </w:tc>
      </w:tr>
      <w:tr w:rsidR="00A4516D" w:rsidRPr="00CA5E3C" w14:paraId="78925E1F" w14:textId="77777777" w:rsidTr="008E4BA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06F67DE3" w14:textId="41E85175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研究及實驗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3948225D" w14:textId="0889C84E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127,725,000</w:t>
            </w:r>
          </w:p>
        </w:tc>
        <w:tc>
          <w:tcPr>
            <w:tcW w:w="2056" w:type="dxa"/>
            <w:shd w:val="clear" w:color="auto" w:fill="auto"/>
          </w:tcPr>
          <w:p w14:paraId="1F5B2CC5" w14:textId="28D600C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127,651,486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7D13306" w14:textId="34E96F3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F9F1C28" w14:textId="7A5D954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6082677" w14:textId="7333E8DA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127,191,486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1B8677D" w14:textId="2978F858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460,000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A671275" w14:textId="20DC1945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127,651,486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F3BE97F" w14:textId="36C2229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- 73,514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79828E" w14:textId="50B6C3DD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- 0.06</w:t>
            </w:r>
          </w:p>
        </w:tc>
      </w:tr>
      <w:tr w:rsidR="00A4516D" w:rsidRPr="00CA5E3C" w14:paraId="757319A1" w14:textId="77777777" w:rsidTr="008E4BA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438" w:type="dxa"/>
            <w:shd w:val="clear" w:color="auto" w:fill="auto"/>
            <w:vAlign w:val="center"/>
          </w:tcPr>
          <w:p w14:paraId="2231B19E" w14:textId="0E84E588" w:rsidR="00A4516D" w:rsidRPr="00CA5E3C" w:rsidRDefault="00A4516D" w:rsidP="00A4516D">
            <w:pPr>
              <w:snapToGrid w:val="0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4"/>
                <w:sz w:val="20"/>
              </w:rPr>
              <w:t>第一預備金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6777B2AB" w14:textId="1B6649A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6,000</w:t>
            </w:r>
          </w:p>
        </w:tc>
        <w:tc>
          <w:tcPr>
            <w:tcW w:w="2056" w:type="dxa"/>
            <w:shd w:val="clear" w:color="auto" w:fill="auto"/>
          </w:tcPr>
          <w:p w14:paraId="760E33C4" w14:textId="3E237A4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9E4EAC1" w14:textId="7217F3D9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E0EAE06" w14:textId="1BF2D328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4371A10" w14:textId="4D9B5ACE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0EF9149" w14:textId="5BF7704B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1A55D36" w14:textId="3E9BD6D2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F5A33A" w14:textId="7B8D0D81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- 6,000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D83D444" w14:textId="6D4BF82F" w:rsidR="00A4516D" w:rsidRPr="00CA5E3C" w:rsidRDefault="00A4516D" w:rsidP="00A4516D">
            <w:pPr>
              <w:snapToGrid w:val="0"/>
              <w:rPr>
                <w:rFonts w:ascii="細明體" w:eastAsia="細明體" w:hAnsi="細明體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4"/>
                <w:sz w:val="20"/>
              </w:rPr>
              <w:t>- 100.00</w:t>
            </w:r>
          </w:p>
        </w:tc>
      </w:tr>
    </w:tbl>
    <w:p w14:paraId="5BAB291A" w14:textId="77777777" w:rsidR="008812DD" w:rsidRPr="00CA5E3C" w:rsidRDefault="008812DD" w:rsidP="008812DD">
      <w:pPr>
        <w:jc w:val="left"/>
      </w:pPr>
    </w:p>
    <w:p w14:paraId="70EFAFF9" w14:textId="77777777" w:rsidR="008812DD" w:rsidRPr="00CA5E3C" w:rsidRDefault="008812DD" w:rsidP="008812DD">
      <w:pPr>
        <w:pStyle w:val="a9"/>
        <w:ind w:rightChars="-14" w:right="-22"/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701"/>
        <w:gridCol w:w="851"/>
        <w:gridCol w:w="2126"/>
        <w:gridCol w:w="2173"/>
        <w:gridCol w:w="2174"/>
        <w:gridCol w:w="2174"/>
        <w:gridCol w:w="2480"/>
        <w:gridCol w:w="2481"/>
        <w:gridCol w:w="2551"/>
        <w:gridCol w:w="993"/>
      </w:tblGrid>
      <w:tr w:rsidR="00CA5E3C" w:rsidRPr="00CA5E3C" w14:paraId="13B4F7C8" w14:textId="77777777" w:rsidTr="003B39FD">
        <w:trPr>
          <w:cantSplit/>
          <w:trHeight w:val="284"/>
          <w:tblHeader/>
        </w:trPr>
        <w:tc>
          <w:tcPr>
            <w:tcW w:w="2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3ECD68" w14:textId="77777777" w:rsidR="008812DD" w:rsidRPr="00CA5E3C" w:rsidRDefault="008812DD" w:rsidP="003B39FD">
            <w:pPr>
              <w:rPr>
                <w:rFonts w:hAnsi="標楷體"/>
                <w:sz w:val="18"/>
                <w:szCs w:val="18"/>
              </w:rPr>
            </w:pPr>
            <w:r w:rsidRPr="00CA5E3C">
              <w:rPr>
                <w:rFonts w:hAnsi="標楷體" w:hint="eastAsia"/>
                <w:sz w:val="28"/>
              </w:rPr>
              <w:t>2.　以前年度部分</w:t>
            </w:r>
          </w:p>
        </w:tc>
        <w:tc>
          <w:tcPr>
            <w:tcW w:w="1800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AE2A1" w14:textId="77777777" w:rsidR="008812DD" w:rsidRPr="00CA5E3C" w:rsidRDefault="008812DD" w:rsidP="003B39FD">
            <w:pPr>
              <w:rPr>
                <w:rFonts w:hAnsi="標楷體"/>
                <w:sz w:val="18"/>
                <w:szCs w:val="18"/>
              </w:rPr>
            </w:pPr>
          </w:p>
        </w:tc>
      </w:tr>
      <w:tr w:rsidR="00CA5E3C" w:rsidRPr="00CA5E3C" w14:paraId="2EE3EE7C" w14:textId="77777777" w:rsidTr="001B08E5">
        <w:trPr>
          <w:cantSplit/>
          <w:trHeight w:val="312"/>
          <w:tblHeader/>
        </w:trPr>
        <w:tc>
          <w:tcPr>
            <w:tcW w:w="20299" w:type="dxa"/>
            <w:gridSpan w:val="11"/>
            <w:tcBorders>
              <w:top w:val="nil"/>
            </w:tcBorders>
            <w:vAlign w:val="center"/>
          </w:tcPr>
          <w:p w14:paraId="20927D76" w14:textId="77777777" w:rsidR="008812DD" w:rsidRPr="00CA5E3C" w:rsidRDefault="008812DD" w:rsidP="003B39FD">
            <w:pPr>
              <w:pStyle w:val="a8"/>
              <w:ind w:left="48" w:right="48"/>
              <w:jc w:val="right"/>
              <w:rPr>
                <w:rFonts w:ascii="標楷體" w:hAnsi="標楷體"/>
              </w:rPr>
            </w:pPr>
            <w:r w:rsidRPr="00CA5E3C">
              <w:rPr>
                <w:rFonts w:ascii="標楷體" w:hAnsi="標楷體" w:hint="eastAsia"/>
                <w:sz w:val="24"/>
              </w:rPr>
              <w:t>單位：新臺幣元</w:t>
            </w:r>
          </w:p>
        </w:tc>
      </w:tr>
      <w:tr w:rsidR="00CA5E3C" w:rsidRPr="00CA5E3C" w14:paraId="1DA3CC6E" w14:textId="77777777" w:rsidTr="001B08E5">
        <w:trPr>
          <w:cantSplit/>
          <w:trHeight w:val="312"/>
          <w:tblHeader/>
        </w:trPr>
        <w:tc>
          <w:tcPr>
            <w:tcW w:w="595" w:type="dxa"/>
            <w:vMerge w:val="restart"/>
            <w:vAlign w:val="center"/>
          </w:tcPr>
          <w:p w14:paraId="7940E3FC" w14:textId="77777777" w:rsidR="008812DD" w:rsidRPr="00CA5E3C" w:rsidRDefault="008812DD" w:rsidP="003B39FD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14:paraId="49772BB0" w14:textId="77777777" w:rsidR="008812DD" w:rsidRPr="00CA5E3C" w:rsidRDefault="008812DD" w:rsidP="003B39FD">
            <w:pPr>
              <w:pStyle w:val="a8"/>
              <w:ind w:left="48" w:right="48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6" w:type="dxa"/>
            <w:vMerge w:val="restart"/>
            <w:vAlign w:val="center"/>
          </w:tcPr>
          <w:p w14:paraId="7BD3E390" w14:textId="77777777" w:rsidR="008812DD" w:rsidRPr="00CA5E3C" w:rsidRDefault="008812DD" w:rsidP="003B39FD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CA5E3C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6521" w:type="dxa"/>
            <w:gridSpan w:val="3"/>
          </w:tcPr>
          <w:p w14:paraId="0ACE0958" w14:textId="77777777" w:rsidR="008812DD" w:rsidRPr="00CA5E3C" w:rsidRDefault="008812DD" w:rsidP="003B39FD">
            <w:pPr>
              <w:pStyle w:val="a8"/>
              <w:ind w:left="48" w:right="48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505" w:type="dxa"/>
            <w:gridSpan w:val="4"/>
            <w:vAlign w:val="center"/>
          </w:tcPr>
          <w:p w14:paraId="1D493C87" w14:textId="77777777" w:rsidR="008812DD" w:rsidRPr="00CA5E3C" w:rsidRDefault="008812DD" w:rsidP="003B39FD">
            <w:pPr>
              <w:pStyle w:val="a8"/>
              <w:ind w:left="48" w:right="48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CA5E3C" w:rsidRPr="00CA5E3C" w14:paraId="6062DA18" w14:textId="77777777" w:rsidTr="001B08E5">
        <w:trPr>
          <w:cantSplit/>
          <w:trHeight w:val="312"/>
          <w:tblHeader/>
        </w:trPr>
        <w:tc>
          <w:tcPr>
            <w:tcW w:w="595" w:type="dxa"/>
            <w:vMerge/>
            <w:vAlign w:val="center"/>
          </w:tcPr>
          <w:p w14:paraId="2FE65315" w14:textId="77777777" w:rsidR="008812DD" w:rsidRPr="00CA5E3C" w:rsidRDefault="008812DD" w:rsidP="003B39FD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vMerge/>
            <w:vAlign w:val="center"/>
          </w:tcPr>
          <w:p w14:paraId="320E0C2B" w14:textId="77777777" w:rsidR="008812DD" w:rsidRPr="00CA5E3C" w:rsidRDefault="008812DD" w:rsidP="003B39FD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14:paraId="5FF5A8A8" w14:textId="77777777" w:rsidR="008812DD" w:rsidRPr="00CA5E3C" w:rsidRDefault="008812DD" w:rsidP="003B39FD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 w:val="restart"/>
            <w:vAlign w:val="center"/>
          </w:tcPr>
          <w:p w14:paraId="6E542978" w14:textId="77777777" w:rsidR="008812DD" w:rsidRPr="00CA5E3C" w:rsidRDefault="008812DD" w:rsidP="003B39FD">
            <w:pPr>
              <w:pStyle w:val="a8"/>
              <w:ind w:left="48" w:right="48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174" w:type="dxa"/>
            <w:vMerge w:val="restart"/>
            <w:vAlign w:val="center"/>
          </w:tcPr>
          <w:p w14:paraId="2DC7C4C6" w14:textId="77777777" w:rsidR="008812DD" w:rsidRPr="00CA5E3C" w:rsidRDefault="008812DD" w:rsidP="003B39FD">
            <w:pPr>
              <w:pStyle w:val="a8"/>
              <w:ind w:left="48" w:right="48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74" w:type="dxa"/>
            <w:vMerge w:val="restart"/>
            <w:vAlign w:val="center"/>
          </w:tcPr>
          <w:p w14:paraId="63D4B439" w14:textId="77777777" w:rsidR="008812DD" w:rsidRPr="00CA5E3C" w:rsidRDefault="008812DD" w:rsidP="003B39FD">
            <w:pPr>
              <w:pStyle w:val="a8"/>
              <w:ind w:left="48" w:right="48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480" w:type="dxa"/>
            <w:vMerge w:val="restart"/>
            <w:vAlign w:val="center"/>
          </w:tcPr>
          <w:p w14:paraId="7212D5CE" w14:textId="77777777" w:rsidR="008812DD" w:rsidRPr="00CA5E3C" w:rsidRDefault="008812DD" w:rsidP="003B39FD">
            <w:pPr>
              <w:pStyle w:val="a8"/>
              <w:ind w:left="48" w:right="48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81" w:type="dxa"/>
            <w:vMerge w:val="restart"/>
            <w:vAlign w:val="center"/>
          </w:tcPr>
          <w:p w14:paraId="57A13DA4" w14:textId="77777777" w:rsidR="008812DD" w:rsidRPr="00CA5E3C" w:rsidRDefault="008812DD" w:rsidP="003B39FD">
            <w:pPr>
              <w:pStyle w:val="a8"/>
              <w:ind w:left="48" w:right="48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544" w:type="dxa"/>
            <w:gridSpan w:val="2"/>
            <w:vAlign w:val="center"/>
          </w:tcPr>
          <w:p w14:paraId="5FC69584" w14:textId="77777777" w:rsidR="008812DD" w:rsidRPr="00CA5E3C" w:rsidRDefault="008812DD" w:rsidP="003B39FD">
            <w:pPr>
              <w:pStyle w:val="a8"/>
              <w:ind w:left="48" w:right="48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應付保留數</w:t>
            </w:r>
          </w:p>
        </w:tc>
      </w:tr>
      <w:tr w:rsidR="00CA5E3C" w:rsidRPr="00CA5E3C" w14:paraId="308465AC" w14:textId="77777777" w:rsidTr="001B08E5">
        <w:trPr>
          <w:cantSplit/>
          <w:trHeight w:val="312"/>
          <w:tblHeader/>
        </w:trPr>
        <w:tc>
          <w:tcPr>
            <w:tcW w:w="595" w:type="dxa"/>
            <w:vMerge/>
            <w:tcBorders>
              <w:bottom w:val="single" w:sz="4" w:space="0" w:color="auto"/>
            </w:tcBorders>
            <w:vAlign w:val="center"/>
          </w:tcPr>
          <w:p w14:paraId="4B55AF32" w14:textId="77777777" w:rsidR="008812DD" w:rsidRPr="00CA5E3C" w:rsidRDefault="008812DD" w:rsidP="003B39FD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12F0142" w14:textId="77777777" w:rsidR="008812DD" w:rsidRPr="00CA5E3C" w:rsidRDefault="008812DD" w:rsidP="003B39FD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7350109F" w14:textId="77777777" w:rsidR="008812DD" w:rsidRPr="00CA5E3C" w:rsidRDefault="008812DD" w:rsidP="003B39FD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/>
            <w:tcBorders>
              <w:bottom w:val="single" w:sz="4" w:space="0" w:color="auto"/>
            </w:tcBorders>
          </w:tcPr>
          <w:p w14:paraId="619AA72F" w14:textId="77777777" w:rsidR="008812DD" w:rsidRPr="00CA5E3C" w:rsidRDefault="008812DD" w:rsidP="003B39FD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14:paraId="050CA6FF" w14:textId="77777777" w:rsidR="008812DD" w:rsidRPr="00CA5E3C" w:rsidRDefault="008812DD" w:rsidP="003B39FD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14:paraId="516F2DD9" w14:textId="77777777" w:rsidR="008812DD" w:rsidRPr="00CA5E3C" w:rsidRDefault="008812DD" w:rsidP="003B39FD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bottom w:val="single" w:sz="4" w:space="0" w:color="auto"/>
            </w:tcBorders>
            <w:vAlign w:val="center"/>
          </w:tcPr>
          <w:p w14:paraId="313EB3ED" w14:textId="77777777" w:rsidR="008812DD" w:rsidRPr="00CA5E3C" w:rsidRDefault="008812DD" w:rsidP="003B39FD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1" w:type="dxa"/>
            <w:vMerge/>
            <w:tcBorders>
              <w:bottom w:val="single" w:sz="4" w:space="0" w:color="auto"/>
            </w:tcBorders>
            <w:vAlign w:val="center"/>
          </w:tcPr>
          <w:p w14:paraId="4D89599F" w14:textId="77777777" w:rsidR="008812DD" w:rsidRPr="00CA5E3C" w:rsidRDefault="008812DD" w:rsidP="003B39FD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29401064" w14:textId="77777777" w:rsidR="008812DD" w:rsidRPr="00CA5E3C" w:rsidRDefault="008812DD" w:rsidP="003B39FD">
            <w:pPr>
              <w:pStyle w:val="a8"/>
              <w:ind w:left="48" w:right="48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9C187D3" w14:textId="77777777" w:rsidR="008812DD" w:rsidRPr="00CA5E3C" w:rsidRDefault="008812DD" w:rsidP="003B39FD">
            <w:pPr>
              <w:pStyle w:val="a8"/>
              <w:ind w:left="48" w:right="48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A4516D" w:rsidRPr="00CA5E3C" w14:paraId="4FB172A5" w14:textId="77777777" w:rsidTr="003B39F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623D3DEA" w14:textId="77777777" w:rsidR="00A4516D" w:rsidRPr="00CA5E3C" w:rsidRDefault="00A4516D" w:rsidP="00A4516D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627D3051" w14:textId="50DB2C77" w:rsidR="00A4516D" w:rsidRPr="00CA5E3C" w:rsidRDefault="00A4516D" w:rsidP="00A4516D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</w:rPr>
              <w:t>衛生福利部主管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7B38C5B" w14:textId="0345BC9B" w:rsidR="00A4516D" w:rsidRPr="00CA5E3C" w:rsidRDefault="00A4516D" w:rsidP="00A451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10,747,108,724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E1C85B5" w14:textId="256144F3" w:rsidR="00A4516D" w:rsidRPr="00CA5E3C" w:rsidRDefault="00A4516D" w:rsidP="00A4516D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74233F6" w14:textId="1F9EF26D" w:rsidR="00A4516D" w:rsidRPr="00CA5E3C" w:rsidRDefault="00A4516D" w:rsidP="00A4516D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1D061F2" w14:textId="2FC70967" w:rsidR="00A4516D" w:rsidRPr="00CA5E3C" w:rsidRDefault="00A4516D" w:rsidP="00A4516D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24A6B3C" w14:textId="01C08B0A" w:rsidR="00A4516D" w:rsidRPr="00CA5E3C" w:rsidRDefault="00A4516D" w:rsidP="00A451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423,105,973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5C00D368" w14:textId="52A2B135" w:rsidR="00A4516D" w:rsidRPr="00CA5E3C" w:rsidRDefault="00A4516D" w:rsidP="00A451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5,668,943,749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6BB2B3A" w14:textId="46752F66" w:rsidR="00A4516D" w:rsidRPr="00CA5E3C" w:rsidRDefault="00A4516D" w:rsidP="00A451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4,655,059,002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5761FDE" w14:textId="18A8312D" w:rsidR="00A4516D" w:rsidRPr="00CA5E3C" w:rsidRDefault="00A4516D" w:rsidP="00A451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43.31</w:t>
            </w:r>
          </w:p>
        </w:tc>
      </w:tr>
      <w:tr w:rsidR="00A4516D" w:rsidRPr="00CA5E3C" w14:paraId="44ABAF46" w14:textId="77777777" w:rsidTr="003B39F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65880C77" w14:textId="77777777" w:rsidR="00A4516D" w:rsidRPr="00CA5E3C" w:rsidRDefault="00A4516D" w:rsidP="00A4516D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2F5319FB" w14:textId="07734C04" w:rsidR="00A4516D" w:rsidRPr="00CA5E3C" w:rsidRDefault="00A4516D" w:rsidP="00A4516D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</w:rPr>
              <w:t>衛生福利部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18897A" w14:textId="6D37DF8F" w:rsidR="00A4516D" w:rsidRPr="00CA5E3C" w:rsidRDefault="00A4516D" w:rsidP="00A451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3,888,350,330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25ED840" w14:textId="1388744D" w:rsidR="00A4516D" w:rsidRPr="00CA5E3C" w:rsidRDefault="00A4516D" w:rsidP="00A4516D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B9ADB4E" w14:textId="74E2717B" w:rsidR="00A4516D" w:rsidRPr="00CA5E3C" w:rsidRDefault="00A4516D" w:rsidP="00A4516D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EDC00D2" w14:textId="2E286EC6" w:rsidR="00A4516D" w:rsidRPr="00CA5E3C" w:rsidRDefault="00A4516D" w:rsidP="00A4516D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9186F0E" w14:textId="602E7BC4" w:rsidR="00A4516D" w:rsidRPr="00CA5E3C" w:rsidRDefault="00A4516D" w:rsidP="00A451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404,619,567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9691BD2" w14:textId="724F063C" w:rsidR="00A4516D" w:rsidRPr="00CA5E3C" w:rsidRDefault="00A4516D" w:rsidP="00A451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3,169,966,361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05CEF74" w14:textId="5CAF2B8C" w:rsidR="00A4516D" w:rsidRPr="00CA5E3C" w:rsidRDefault="00A4516D" w:rsidP="00A451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313,764,402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85AF668" w14:textId="47268E86" w:rsidR="00A4516D" w:rsidRPr="00CA5E3C" w:rsidRDefault="00A4516D" w:rsidP="00A451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8.07</w:t>
            </w:r>
          </w:p>
        </w:tc>
      </w:tr>
      <w:tr w:rsidR="00A4516D" w:rsidRPr="00CA5E3C" w14:paraId="57BF82D6" w14:textId="77777777" w:rsidTr="003B39F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096FF2D0" w14:textId="2D367D67" w:rsidR="00A4516D" w:rsidRPr="00CA5E3C" w:rsidRDefault="00A4516D" w:rsidP="00A451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110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26C2DBFF" w14:textId="1E75A047" w:rsidR="00A4516D" w:rsidRPr="00CA5E3C" w:rsidRDefault="00A4516D" w:rsidP="00BC225B">
            <w:pPr>
              <w:pStyle w:val="2"/>
              <w:ind w:leftChars="200" w:left="320" w:rightChars="145" w:right="232" w:firstLineChars="50" w:firstLine="94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C7E9596" w14:textId="21927EB0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13,155,554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F3D6E10" w14:textId="0C12F6F0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2B43C19" w14:textId="4E98163A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7724E38" w14:textId="3B997C06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72F8A99" w14:textId="0A37BA90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45E4B14D" w14:textId="16FCEBA0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13,155,554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172A6C5" w14:textId="7FE80D46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74BE90" w14:textId="04522075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－</w:t>
            </w:r>
          </w:p>
        </w:tc>
      </w:tr>
      <w:tr w:rsidR="00A4516D" w:rsidRPr="00CA5E3C" w14:paraId="4B77E5A2" w14:textId="77777777" w:rsidTr="003B39F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690B347D" w14:textId="38140351" w:rsidR="00A4516D" w:rsidRPr="00CA5E3C" w:rsidRDefault="00A4516D" w:rsidP="00A451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6DE99D10" w14:textId="5DB3DCE1" w:rsidR="00A4516D" w:rsidRPr="00CA5E3C" w:rsidRDefault="00A4516D" w:rsidP="00BF2630">
            <w:pPr>
              <w:pStyle w:val="2"/>
              <w:ind w:leftChars="200" w:left="320"/>
              <w:rPr>
                <w:rFonts w:ascii="標楷體" w:hAnsi="標楷體"/>
                <w:sz w:val="22"/>
                <w:szCs w:val="22"/>
              </w:rPr>
            </w:pPr>
            <w:r>
              <w:rPr>
                <w:rFonts w:ascii="標楷體" w:hAnsi="標楷體" w:hint="eastAsia"/>
                <w:b w:val="0"/>
                <w:noProof/>
              </w:rPr>
              <w:t>醫政業務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3B601B" w14:textId="582D7C4D" w:rsidR="00A4516D" w:rsidRPr="00CA5E3C" w:rsidRDefault="00A4516D" w:rsidP="00A451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8,510,000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EE2B7DD" w14:textId="64068AA2" w:rsidR="00A4516D" w:rsidRPr="00CA5E3C" w:rsidRDefault="00A4516D" w:rsidP="00A4516D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AB45AC5" w14:textId="6A0161EF" w:rsidR="00A4516D" w:rsidRPr="00CA5E3C" w:rsidRDefault="00A4516D" w:rsidP="00A4516D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40B2E53" w14:textId="5216FC0B" w:rsidR="00A4516D" w:rsidRPr="00CA5E3C" w:rsidRDefault="00A4516D" w:rsidP="00A4516D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BFD229B" w14:textId="56D01340" w:rsidR="00A4516D" w:rsidRPr="00CA5E3C" w:rsidRDefault="00A4516D" w:rsidP="00A451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69258945" w14:textId="077F759D" w:rsidR="00A4516D" w:rsidRPr="00CA5E3C" w:rsidRDefault="00A4516D" w:rsidP="00A451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8,510,000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0100ABC" w14:textId="3FCFC913" w:rsidR="00A4516D" w:rsidRPr="00CA5E3C" w:rsidRDefault="00A4516D" w:rsidP="00A451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78B300" w14:textId="2161AADB" w:rsidR="00A4516D" w:rsidRPr="00CA5E3C" w:rsidRDefault="00A4516D" w:rsidP="00A451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</w:tr>
      <w:tr w:rsidR="00A4516D" w:rsidRPr="00CA5E3C" w14:paraId="06532BBC" w14:textId="77777777" w:rsidTr="003B39F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51B16180" w14:textId="77777777" w:rsidR="00A4516D" w:rsidRPr="00CA5E3C" w:rsidRDefault="00A4516D" w:rsidP="00A451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1CF649B0" w14:textId="3AE45BF1" w:rsidR="00A4516D" w:rsidRPr="00CA5E3C" w:rsidRDefault="00A4516D" w:rsidP="00A4516D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ascii="標楷體" w:hAnsi="標楷體" w:hint="eastAsia"/>
                <w:b w:val="0"/>
                <w:noProof/>
              </w:rPr>
              <w:t>心理及口腔健康業務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75A4C7" w14:textId="65A7F1DC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38,500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F3F36D7" w14:textId="76F65F6F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727BA0F" w14:textId="64B80F59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A19B720" w14:textId="0431A413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2793331F" w14:textId="7F701F1A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551D06B3" w14:textId="0B661D1D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38,500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596E415" w14:textId="67778DF7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B8D86A" w14:textId="708E31EA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</w:tr>
      <w:tr w:rsidR="00A4516D" w:rsidRPr="00CA5E3C" w14:paraId="5928AC05" w14:textId="77777777" w:rsidTr="003B39F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3FC17AE0" w14:textId="77777777" w:rsidR="00A4516D" w:rsidRPr="00CA5E3C" w:rsidRDefault="00A4516D" w:rsidP="00A451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7C93CA53" w14:textId="1A1DE182" w:rsidR="00A4516D" w:rsidRPr="00CA5E3C" w:rsidRDefault="00A4516D" w:rsidP="00A4516D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ascii="標楷體" w:hAnsi="標楷體" w:hint="eastAsia"/>
                <w:b w:val="0"/>
                <w:noProof/>
              </w:rPr>
              <w:t>護理及健康照護業務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C5C205" w14:textId="076109AD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4,607,054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9B11AFF" w14:textId="30BCF655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A659907" w14:textId="5C42F577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6AC8D11" w14:textId="0FCFC73A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4AC91D4" w14:textId="311AAC40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2B6344E3" w14:textId="674EE538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4,607,054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A568E43" w14:textId="58BC8A9B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59C52FF" w14:textId="541E4069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</w:tr>
      <w:tr w:rsidR="00A4516D" w:rsidRPr="00CA5E3C" w14:paraId="7929E446" w14:textId="77777777" w:rsidTr="003B39F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085C1C2E" w14:textId="2799EFC3" w:rsidR="00A4516D" w:rsidRPr="00CA5E3C" w:rsidRDefault="00A4516D" w:rsidP="00A451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111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50B1B473" w14:textId="578FC9BB" w:rsidR="00A4516D" w:rsidRPr="00CA5E3C" w:rsidRDefault="00A4516D" w:rsidP="00BC225B">
            <w:pPr>
              <w:pStyle w:val="2"/>
              <w:ind w:leftChars="200" w:left="320" w:rightChars="145" w:right="232" w:firstLineChars="50" w:firstLine="94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649244" w14:textId="423AE61F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75,237,660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94C2986" w14:textId="689B0F46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9E1C5F6" w14:textId="1FA5CC5E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5741E66" w14:textId="369E071E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2BEF317" w14:textId="6783E2FC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15,961,629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32809080" w14:textId="49A7DCA0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35,034,371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9343B7F" w14:textId="47C7C25D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24,241,660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DB2512" w14:textId="55783443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32.22</w:t>
            </w:r>
          </w:p>
        </w:tc>
      </w:tr>
      <w:tr w:rsidR="00A4516D" w:rsidRPr="00CA5E3C" w14:paraId="7884EFCC" w14:textId="77777777" w:rsidTr="003B39F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57274F3C" w14:textId="77777777" w:rsidR="00A4516D" w:rsidRPr="00CA5E3C" w:rsidRDefault="00A4516D" w:rsidP="00A451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1A1789BD" w14:textId="7F79DD4E" w:rsidR="00A4516D" w:rsidRPr="00CA5E3C" w:rsidRDefault="00A4516D" w:rsidP="00A4516D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ascii="標楷體" w:hAnsi="標楷體" w:hint="eastAsia"/>
                <w:b w:val="0"/>
                <w:noProof/>
              </w:rPr>
              <w:t>醫政業務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40BE271" w14:textId="012BF9EB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28,415,000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6FAC72B" w14:textId="0F1F5429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DB78659" w14:textId="3FEC6DAE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4A9FA59" w14:textId="6C3887CF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7F5DF1C" w14:textId="4FBEFF64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15,961,629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7E7CE02D" w14:textId="6D588E72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12,453,371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7B12898" w14:textId="795D9390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26F07A5" w14:textId="15F2E7BD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</w:tr>
      <w:tr w:rsidR="00A4516D" w:rsidRPr="00CA5E3C" w14:paraId="1F0FEA48" w14:textId="77777777" w:rsidTr="003B39F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1EF0616C" w14:textId="16A236A5" w:rsidR="00A4516D" w:rsidRPr="00CA5E3C" w:rsidRDefault="00A4516D" w:rsidP="00A451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6D61D77" w14:textId="22B0EAD8" w:rsidR="00A4516D" w:rsidRPr="00CA5E3C" w:rsidRDefault="00A4516D" w:rsidP="00BF2630">
            <w:pPr>
              <w:pStyle w:val="2"/>
              <w:ind w:leftChars="200" w:left="320"/>
              <w:rPr>
                <w:rFonts w:ascii="標楷體" w:hAnsi="標楷體"/>
                <w:sz w:val="22"/>
                <w:szCs w:val="22"/>
              </w:rPr>
            </w:pPr>
            <w:r>
              <w:rPr>
                <w:rFonts w:ascii="標楷體" w:hAnsi="標楷體" w:hint="eastAsia"/>
                <w:b w:val="0"/>
                <w:noProof/>
              </w:rPr>
              <w:t>心理及口腔健康業務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F351EAB" w14:textId="782E283F" w:rsidR="00A4516D" w:rsidRPr="00CA5E3C" w:rsidRDefault="00A4516D" w:rsidP="00A451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4,500,000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3E6680E" w14:textId="1DCAF98A" w:rsidR="00A4516D" w:rsidRPr="00CA5E3C" w:rsidRDefault="00A4516D" w:rsidP="00A4516D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932A413" w14:textId="0ED3F854" w:rsidR="00A4516D" w:rsidRPr="00CA5E3C" w:rsidRDefault="00A4516D" w:rsidP="00A4516D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6CD2F36" w14:textId="74EA7625" w:rsidR="00A4516D" w:rsidRPr="00CA5E3C" w:rsidRDefault="00A4516D" w:rsidP="00A4516D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899214E" w14:textId="61C35C28" w:rsidR="00A4516D" w:rsidRPr="00CA5E3C" w:rsidRDefault="00A4516D" w:rsidP="00A451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659F7C62" w14:textId="1EB347F8" w:rsidR="00A4516D" w:rsidRPr="00CA5E3C" w:rsidRDefault="00A4516D" w:rsidP="00A451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4,500,000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273ADA5" w14:textId="5EDCBBF9" w:rsidR="00A4516D" w:rsidRPr="00CA5E3C" w:rsidRDefault="00A4516D" w:rsidP="00A451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AD957F4" w14:textId="55243937" w:rsidR="00A4516D" w:rsidRPr="00CA5E3C" w:rsidRDefault="00A4516D" w:rsidP="00A451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</w:tr>
      <w:tr w:rsidR="00A4516D" w:rsidRPr="00CA5E3C" w14:paraId="189B43DE" w14:textId="77777777" w:rsidTr="003B39F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409BA04D" w14:textId="77777777" w:rsidR="00A4516D" w:rsidRPr="00CA5E3C" w:rsidRDefault="00A4516D" w:rsidP="00A451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2D618324" w14:textId="69B3D330" w:rsidR="00A4516D" w:rsidRPr="00CA5E3C" w:rsidRDefault="00A4516D" w:rsidP="00A4516D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ascii="標楷體" w:hAnsi="標楷體" w:hint="eastAsia"/>
                <w:b w:val="0"/>
                <w:noProof/>
              </w:rPr>
              <w:t>護理及健康照護業務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0F0B567" w14:textId="32B9BAF8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42,322,660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D6BE22B" w14:textId="1A469077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ED07CD7" w14:textId="2020ECF0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F520945" w14:textId="2A2E8682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593A4247" w14:textId="55EB0277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2B0D900F" w14:textId="33CA75E2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18,081,000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25C695D" w14:textId="79193318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24,241,660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E42ED6C" w14:textId="56CA114F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57.28</w:t>
            </w:r>
          </w:p>
        </w:tc>
      </w:tr>
      <w:tr w:rsidR="00A4516D" w:rsidRPr="00CA5E3C" w14:paraId="0B438D25" w14:textId="77777777" w:rsidTr="003B39F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17876A67" w14:textId="2106EBA1" w:rsidR="00A4516D" w:rsidRPr="00CA5E3C" w:rsidRDefault="00A4516D" w:rsidP="00A451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112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4109A139" w14:textId="218A307E" w:rsidR="00A4516D" w:rsidRPr="00CA5E3C" w:rsidRDefault="00A4516D" w:rsidP="00BC225B">
            <w:pPr>
              <w:pStyle w:val="2"/>
              <w:ind w:leftChars="200" w:left="320" w:rightChars="145" w:right="232" w:firstLineChars="50" w:firstLine="94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97ADD34" w14:textId="4D7323AB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693,345,147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984D108" w14:textId="552C456A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7540224" w14:textId="1E6FDBBC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CE2D793" w14:textId="444D882C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574FA99" w14:textId="6D6DE7C2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1,068,823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73BE6B0A" w14:textId="2C60ED45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585,989,398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B1D45F5" w14:textId="1D7B4A35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106,286,926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11B46C" w14:textId="1DDA9A70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15.33</w:t>
            </w:r>
          </w:p>
        </w:tc>
      </w:tr>
      <w:tr w:rsidR="00A4516D" w:rsidRPr="00CA5E3C" w14:paraId="26F249B4" w14:textId="77777777" w:rsidTr="003B39F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398A8C39" w14:textId="77777777" w:rsidR="00A4516D" w:rsidRPr="00CA5E3C" w:rsidRDefault="00A4516D" w:rsidP="00A451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13324100" w14:textId="66638397" w:rsidR="00A4516D" w:rsidRPr="00CA5E3C" w:rsidRDefault="00A4516D" w:rsidP="00A4516D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ascii="標楷體" w:hAnsi="標楷體" w:hint="eastAsia"/>
                <w:b w:val="0"/>
                <w:noProof/>
              </w:rPr>
              <w:t>公費生培育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9F44BC2" w14:textId="12BC2DF2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4,504,415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C0B1223" w14:textId="583B5A94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FC3BF8D" w14:textId="780ECC69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398615C" w14:textId="6AC4C084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27DBD7CC" w14:textId="191A8935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37F26AA0" w14:textId="2A0E7678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4,504,415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9F15AD5" w14:textId="07E3A6A0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B368DFE" w14:textId="437BF11C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</w:tr>
      <w:tr w:rsidR="00A4516D" w:rsidRPr="00CA5E3C" w14:paraId="0F2F45F3" w14:textId="77777777" w:rsidTr="003B39F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38023EC1" w14:textId="77777777" w:rsidR="00A4516D" w:rsidRPr="00CA5E3C" w:rsidRDefault="00A4516D" w:rsidP="00A451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492E4D13" w14:textId="04DDA6BA" w:rsidR="00A4516D" w:rsidRPr="00CA5E3C" w:rsidRDefault="00A4516D" w:rsidP="00A4516D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ascii="標楷體" w:hAnsi="標楷體" w:hint="eastAsia"/>
                <w:b w:val="0"/>
                <w:noProof/>
              </w:rPr>
              <w:t>科技業務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04FBF60" w14:textId="4651E218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395,067,884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E6D87CF" w14:textId="4E5B9938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B000A69" w14:textId="2B11E5C4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B9C1B70" w14:textId="68A863AC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ED5617D" w14:textId="1F04A4AA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47,217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B09F565" w14:textId="102DC5CF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395,020,667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817D645" w14:textId="470A4494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583DFD8" w14:textId="6FF5CC50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</w:tr>
      <w:tr w:rsidR="00A4516D" w:rsidRPr="00CA5E3C" w14:paraId="73E9ADF9" w14:textId="77777777" w:rsidTr="003B39F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239B4502" w14:textId="77777777" w:rsidR="00A4516D" w:rsidRPr="00CA5E3C" w:rsidRDefault="00A4516D" w:rsidP="00A451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16B32D61" w14:textId="43ABFE24" w:rsidR="00A4516D" w:rsidRPr="00CA5E3C" w:rsidRDefault="00A4516D" w:rsidP="00A4516D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ascii="標楷體" w:hAnsi="標楷體" w:hint="eastAsia"/>
                <w:b w:val="0"/>
                <w:noProof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2E098EF" w14:textId="38418644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1,039,500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D57F998" w14:textId="44C8BAB7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30EFDEF" w14:textId="63AFDA6A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13078C4" w14:textId="6C5B0FD6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B95C0DC" w14:textId="7C7B8431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B14809B" w14:textId="298B4AF5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1,039,500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C967521" w14:textId="5FC755EB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183D05" w14:textId="7D380C0F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</w:tr>
      <w:tr w:rsidR="00A4516D" w:rsidRPr="00CA5E3C" w14:paraId="32ADDE14" w14:textId="77777777" w:rsidTr="003B39F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66C41C65" w14:textId="31A49B8B" w:rsidR="00A4516D" w:rsidRPr="00CA5E3C" w:rsidRDefault="00A4516D" w:rsidP="00A451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C82411C" w14:textId="6A3386AB" w:rsidR="00A4516D" w:rsidRPr="00CA5E3C" w:rsidRDefault="00A4516D" w:rsidP="00BF2630">
            <w:pPr>
              <w:pStyle w:val="2"/>
              <w:ind w:leftChars="200" w:left="320"/>
              <w:rPr>
                <w:rFonts w:ascii="標楷體" w:hAnsi="標楷體"/>
                <w:sz w:val="22"/>
                <w:szCs w:val="22"/>
              </w:rPr>
            </w:pPr>
            <w:r>
              <w:rPr>
                <w:rFonts w:ascii="標楷體" w:hAnsi="標楷體" w:hint="eastAsia"/>
                <w:b w:val="0"/>
                <w:noProof/>
              </w:rPr>
              <w:t>醫政業務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C0890A8" w14:textId="55C24BA0" w:rsidR="00A4516D" w:rsidRPr="00CA5E3C" w:rsidRDefault="00A4516D" w:rsidP="00A451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37,855,343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FA273CA" w14:textId="19DC1C7C" w:rsidR="00A4516D" w:rsidRPr="00CA5E3C" w:rsidRDefault="00A4516D" w:rsidP="00A4516D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64108D7" w14:textId="2C3D6EFB" w:rsidR="00A4516D" w:rsidRPr="00CA5E3C" w:rsidRDefault="00A4516D" w:rsidP="00A4516D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7FCEEB5" w14:textId="4BD753EC" w:rsidR="00A4516D" w:rsidRPr="00CA5E3C" w:rsidRDefault="00A4516D" w:rsidP="00A4516D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D5E5DFC" w14:textId="1EBB5C2E" w:rsidR="00A4516D" w:rsidRPr="00CA5E3C" w:rsidRDefault="00A4516D" w:rsidP="00A451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1,021,606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38486A48" w14:textId="14CC0337" w:rsidR="00A4516D" w:rsidRPr="00CA5E3C" w:rsidRDefault="00A4516D" w:rsidP="00A451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36,833,737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D222EE9" w14:textId="71A418CA" w:rsidR="00A4516D" w:rsidRPr="00CA5E3C" w:rsidRDefault="00A4516D" w:rsidP="00A451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6E89EB" w14:textId="3F57E5FC" w:rsidR="00A4516D" w:rsidRPr="00CA5E3C" w:rsidRDefault="00A4516D" w:rsidP="00A451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</w:tr>
      <w:tr w:rsidR="00A4516D" w:rsidRPr="00CA5E3C" w14:paraId="75CE9413" w14:textId="77777777" w:rsidTr="003B39F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532D79B5" w14:textId="77777777" w:rsidR="00A4516D" w:rsidRPr="00CA5E3C" w:rsidRDefault="00A4516D" w:rsidP="00A451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12A309CC" w14:textId="2A1EBDE7" w:rsidR="00A4516D" w:rsidRPr="00CA5E3C" w:rsidRDefault="00A4516D" w:rsidP="00A4516D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ascii="標楷體" w:hAnsi="標楷體" w:hint="eastAsia"/>
                <w:b w:val="0"/>
                <w:noProof/>
              </w:rPr>
              <w:t>心理及口腔健康業務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3BB7FF3" w14:textId="78681A16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177,895,514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B284088" w14:textId="4CBDAFA8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2405E2C" w14:textId="2408AF01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A69A3BD" w14:textId="7C2E6D36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1BB56EA" w14:textId="1C20A522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7B020CE5" w14:textId="2B6BCE36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112,556,514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8B5AEBF" w14:textId="61D2C4AF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65,339,000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CFD8B1D" w14:textId="6DD049F5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36.73</w:t>
            </w:r>
          </w:p>
        </w:tc>
      </w:tr>
      <w:tr w:rsidR="00A4516D" w:rsidRPr="00CA5E3C" w14:paraId="56B257ED" w14:textId="77777777" w:rsidTr="003B39F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1113941E" w14:textId="77777777" w:rsidR="00A4516D" w:rsidRPr="00CA5E3C" w:rsidRDefault="00A4516D" w:rsidP="00A451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725F613" w14:textId="6AB23AC8" w:rsidR="00A4516D" w:rsidRPr="00CA5E3C" w:rsidRDefault="00A4516D" w:rsidP="00A4516D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ascii="標楷體" w:hAnsi="標楷體" w:hint="eastAsia"/>
                <w:b w:val="0"/>
                <w:noProof/>
              </w:rPr>
              <w:t>護理及健康照護業務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65E1310" w14:textId="5285F162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55,287,491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20E36B0" w14:textId="778A1790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654CAAB" w14:textId="07B6DCC9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DEFB599" w14:textId="0D40CD09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0168042" w14:textId="0A0686B9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7A431700" w14:textId="376B2061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14,339,565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AD64F96" w14:textId="23C5F36B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40,947,926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AB82D66" w14:textId="7C1822F7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74.06</w:t>
            </w:r>
          </w:p>
        </w:tc>
      </w:tr>
      <w:tr w:rsidR="00A4516D" w:rsidRPr="00CA5E3C" w14:paraId="50CA5C33" w14:textId="77777777" w:rsidTr="003B39F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12E40FF1" w14:textId="77777777" w:rsidR="00A4516D" w:rsidRPr="00CA5E3C" w:rsidRDefault="00A4516D" w:rsidP="00A451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52445928" w14:textId="4502486E" w:rsidR="00A4516D" w:rsidRPr="00CA5E3C" w:rsidRDefault="00A4516D" w:rsidP="00A4516D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ascii="標楷體" w:hAnsi="標楷體" w:hint="eastAsia"/>
                <w:b w:val="0"/>
                <w:noProof/>
              </w:rPr>
              <w:t>醫院營運業務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31D2DBF" w14:textId="03A1709E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21,695,000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170C68A" w14:textId="636A09E7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E7D60EB" w14:textId="760ADF12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AFBE778" w14:textId="1A1CB4EB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CEBC719" w14:textId="5A556D1E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2C42087D" w14:textId="1A47F842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21,695,000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C4C675E" w14:textId="560BC614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A2677B0" w14:textId="1CBADFC2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</w:tr>
      <w:tr w:rsidR="00A4516D" w:rsidRPr="00CA5E3C" w14:paraId="6E8BA438" w14:textId="77777777" w:rsidTr="003B39F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7E3FF261" w14:textId="4826DDEF" w:rsidR="00A4516D" w:rsidRPr="00CA5E3C" w:rsidRDefault="00A4516D" w:rsidP="00A451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113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76427BFB" w14:textId="161CE61B" w:rsidR="00A4516D" w:rsidRPr="00CA5E3C" w:rsidRDefault="00A4516D" w:rsidP="00BC225B">
            <w:pPr>
              <w:pStyle w:val="2"/>
              <w:ind w:leftChars="200" w:left="320" w:rightChars="145" w:right="232" w:firstLineChars="50" w:firstLine="94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9B390D" w14:textId="6DB449D6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3,106,611,969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0E8A514" w14:textId="38818124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811C5C2" w14:textId="5B441938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CDC86FC" w14:textId="5E885CB2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3332D6B" w14:textId="30591353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387,589,115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5D621A5E" w14:textId="644717E3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2,535,787,038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79A6058" w14:textId="166C5D46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183,235,816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6ED26F" w14:textId="5642F8EE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5.90</w:t>
            </w:r>
          </w:p>
        </w:tc>
      </w:tr>
      <w:tr w:rsidR="00A4516D" w:rsidRPr="00CA5E3C" w14:paraId="0A5B8320" w14:textId="77777777" w:rsidTr="003B39F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7E27E583" w14:textId="77777777" w:rsidR="00A4516D" w:rsidRPr="00CA5E3C" w:rsidRDefault="00A4516D" w:rsidP="00A451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5B9CC574" w14:textId="6254ACA2" w:rsidR="00A4516D" w:rsidRPr="00CA5E3C" w:rsidRDefault="00A4516D" w:rsidP="00A4516D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ascii="標楷體" w:hAnsi="標楷體" w:hint="eastAsia"/>
                <w:b w:val="0"/>
                <w:noProof/>
              </w:rPr>
              <w:t>公費生培育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84FDE84" w14:textId="656FAB73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73,839,173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B182C99" w14:textId="08114A80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973975E" w14:textId="1A63BD4F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282A3F3" w14:textId="7F624B00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58D880F6" w14:textId="78E42DE4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1,638,424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4D8357D" w14:textId="64C17D6F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72,200,749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588A0E6" w14:textId="6DF60408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918301" w14:textId="120598A7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</w:tr>
      <w:tr w:rsidR="00A4516D" w:rsidRPr="00CA5E3C" w14:paraId="171DBB90" w14:textId="77777777" w:rsidTr="003B39F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73C21A38" w14:textId="77777777" w:rsidR="00A4516D" w:rsidRPr="00CA5E3C" w:rsidRDefault="00A4516D" w:rsidP="00A451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7874CE00" w14:textId="7BBDE7F3" w:rsidR="00A4516D" w:rsidRPr="00CA5E3C" w:rsidRDefault="00A4516D" w:rsidP="00A4516D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ascii="標楷體" w:hAnsi="標楷體" w:hint="eastAsia"/>
                <w:b w:val="0"/>
                <w:noProof/>
              </w:rPr>
              <w:t>科技業務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40FD95A" w14:textId="3F7858B4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1,044,741,014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F121534" w14:textId="06EFBBF3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3C45EFB" w14:textId="360A027D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F7C9D06" w14:textId="390E4B81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5AA0C0DA" w14:textId="74736263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21,129,372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64134495" w14:textId="09925798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959,775,630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23AFCB7" w14:textId="4E371DC9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63,836,012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BFDEA99" w14:textId="337E915F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6.11</w:t>
            </w:r>
          </w:p>
        </w:tc>
      </w:tr>
      <w:tr w:rsidR="00A4516D" w:rsidRPr="00CA5E3C" w14:paraId="291F3045" w14:textId="77777777" w:rsidTr="003B39F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6AB13DD4" w14:textId="77777777" w:rsidR="00A4516D" w:rsidRPr="00CA5E3C" w:rsidRDefault="00A4516D" w:rsidP="00A451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2C9DE8E6" w14:textId="199BABD3" w:rsidR="00A4516D" w:rsidRPr="00CA5E3C" w:rsidRDefault="00A4516D" w:rsidP="00A4516D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ascii="標楷體" w:hAnsi="標楷體" w:hint="eastAsia"/>
                <w:b w:val="0"/>
                <w:noProof/>
              </w:rPr>
              <w:t>社會保險業務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FC9533" w14:textId="041B8DFB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1,630,800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4F4909B" w14:textId="30227EDF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55C644D" w14:textId="3669FCB1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4809737" w14:textId="1B0FD750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436107E" w14:textId="49C3D6B4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192380C0" w14:textId="79108B88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1,630,800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20F0A77" w14:textId="0AC5DFF0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111A00" w14:textId="642CB3A8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</w:tr>
      <w:tr w:rsidR="00A4516D" w:rsidRPr="00CA5E3C" w14:paraId="29997FB8" w14:textId="77777777" w:rsidTr="001B08E5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2C8B8F60" w14:textId="77777777" w:rsidR="00A4516D" w:rsidRPr="00CA5E3C" w:rsidRDefault="00A4516D" w:rsidP="00A451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1081438" w14:textId="1BF73AC3" w:rsidR="00A4516D" w:rsidRPr="00CA5E3C" w:rsidRDefault="00A4516D" w:rsidP="00A4516D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ascii="標楷體" w:hAnsi="標楷體" w:hint="eastAsia"/>
                <w:b w:val="0"/>
                <w:noProof/>
              </w:rPr>
              <w:t>社會救助業務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DFC609E" w14:textId="7695FEC3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2,859,523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61350AF" w14:textId="735B7A52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E0B3342" w14:textId="177082D1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EBA5FDD" w14:textId="52575C79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EFC88EA" w14:textId="7C8371E8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186,655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91D3481" w14:textId="59B5DD52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2,672,868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073F4E2" w14:textId="30F87F5D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B864889" w14:textId="483ACDD4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</w:tr>
      <w:tr w:rsidR="00A4516D" w:rsidRPr="00CA5E3C" w14:paraId="00EBC9DE" w14:textId="77777777" w:rsidTr="001B08E5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00C5886B" w14:textId="77777777" w:rsidR="00A4516D" w:rsidRPr="00CA5E3C" w:rsidRDefault="00A4516D" w:rsidP="00A451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50F2ACB" w14:textId="12F71CF4" w:rsidR="00A4516D" w:rsidRPr="00CA5E3C" w:rsidRDefault="00A4516D" w:rsidP="00A4516D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ascii="標楷體" w:hAnsi="標楷體" w:hint="eastAsia"/>
                <w:b w:val="0"/>
                <w:noProof/>
              </w:rPr>
              <w:t>社工及社區發展業務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1E970E3" w14:textId="2D1E7570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5,524,516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39C69DB" w14:textId="048C1764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295A6EC" w14:textId="0D6A18AB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231A24E" w14:textId="3A411A95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52C8896" w14:textId="6EA5A463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349,652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4880E53E" w14:textId="63A05722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5,099,864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3E75404" w14:textId="193BA638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75,000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8EE4C9" w14:textId="20647748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1.36</w:t>
            </w:r>
          </w:p>
        </w:tc>
      </w:tr>
      <w:tr w:rsidR="00A4516D" w:rsidRPr="00CA5E3C" w14:paraId="3B8E711F" w14:textId="77777777" w:rsidTr="001B08E5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70ABEAC4" w14:textId="77777777" w:rsidR="00A4516D" w:rsidRPr="00CA5E3C" w:rsidRDefault="00A4516D" w:rsidP="00A451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E5A45FC" w14:textId="4940BCD4" w:rsidR="00A4516D" w:rsidRPr="00CA5E3C" w:rsidRDefault="00A4516D" w:rsidP="00A4516D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ascii="標楷體" w:hAnsi="標楷體" w:hint="eastAsia"/>
                <w:b w:val="0"/>
                <w:noProof/>
              </w:rPr>
              <w:t>保護服務業務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83B9F67" w14:textId="5398E948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1,500,000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25EF780" w14:textId="2C3A47F3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049D578" w14:textId="52E6F21E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B8F52FB" w14:textId="00E355A0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246F40BA" w14:textId="2C587DBE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5,105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5B12D55E" w14:textId="59DCB8B7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1,494,895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C906105" w14:textId="03A72FE5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9E6EFE8" w14:textId="3FE51319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</w:tr>
      <w:tr w:rsidR="00A4516D" w:rsidRPr="00CA5E3C" w14:paraId="43074A23" w14:textId="77777777" w:rsidTr="001B08E5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629683EF" w14:textId="77777777" w:rsidR="00A4516D" w:rsidRPr="00CA5E3C" w:rsidRDefault="00A4516D" w:rsidP="00A451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43504137" w14:textId="521A74AE" w:rsidR="00A4516D" w:rsidRPr="00CA5E3C" w:rsidRDefault="00A4516D" w:rsidP="00A4516D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ascii="標楷體" w:hAnsi="標楷體" w:hint="eastAsia"/>
                <w:b w:val="0"/>
                <w:noProof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8E2A934" w14:textId="5BFB25CE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15,172,883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A822202" w14:textId="4CE62D92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D5F72C7" w14:textId="356F1CCC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1C32425" w14:textId="02B08106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264E6FD7" w14:textId="48527E86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31,299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2A256120" w14:textId="1FCCAF21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9,472,837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70BD02E" w14:textId="0A67444E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5,668,747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B3E6076" w14:textId="36B42A78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37.36</w:t>
            </w:r>
          </w:p>
        </w:tc>
      </w:tr>
      <w:tr w:rsidR="00A4516D" w:rsidRPr="00CA5E3C" w14:paraId="2B963B39" w14:textId="77777777" w:rsidTr="001B08E5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09B3EE32" w14:textId="77777777" w:rsidR="00A4516D" w:rsidRPr="00CA5E3C" w:rsidRDefault="00A4516D" w:rsidP="00A451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56C5A098" w14:textId="38CE1808" w:rsidR="00A4516D" w:rsidRPr="00CA5E3C" w:rsidRDefault="00A4516D" w:rsidP="00A4516D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ascii="標楷體" w:hAnsi="標楷體" w:hint="eastAsia"/>
                <w:b w:val="0"/>
                <w:noProof/>
              </w:rPr>
              <w:t>醫政業務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6AEDC67" w14:textId="557CCDF6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913,677,540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D4A5EEB" w14:textId="2FF63527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9282ED2" w14:textId="1361EA65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598F2C6" w14:textId="2E69D446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7A67085" w14:textId="2D014205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358,801,433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573768F2" w14:textId="244E8353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552,141,107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3C1E276" w14:textId="7310C1E5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2,735,000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19747A" w14:textId="64EB579D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0.30</w:t>
            </w:r>
          </w:p>
        </w:tc>
      </w:tr>
      <w:tr w:rsidR="00A4516D" w:rsidRPr="00CA5E3C" w14:paraId="358BA250" w14:textId="77777777" w:rsidTr="001B08E5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3D6AB773" w14:textId="77777777" w:rsidR="00A4516D" w:rsidRPr="00CA5E3C" w:rsidRDefault="00A4516D" w:rsidP="00A451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420C8407" w14:textId="338D11C1" w:rsidR="00A4516D" w:rsidRPr="00CA5E3C" w:rsidRDefault="00A4516D" w:rsidP="00A4516D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ascii="標楷體" w:hAnsi="標楷體" w:hint="eastAsia"/>
                <w:b w:val="0"/>
                <w:noProof/>
              </w:rPr>
              <w:t>心理及口腔健康業務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531E4CB" w14:textId="45EEEC49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957,674,937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623414D" w14:textId="79EB77D2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18CDCB2" w14:textId="5960A22F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3FB7B91" w14:textId="6B3AB851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11C060E4" w14:textId="46BDF40F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3,210,634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1C51BE02" w14:textId="0048CE60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876,545,877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6F30887" w14:textId="0421F413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77,918,426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49AE68E" w14:textId="259D1D0D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8.14</w:t>
            </w:r>
          </w:p>
        </w:tc>
      </w:tr>
      <w:tr w:rsidR="00A4516D" w:rsidRPr="00CA5E3C" w14:paraId="5951AD44" w14:textId="77777777" w:rsidTr="001B08E5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48DEB0E7" w14:textId="77777777" w:rsidR="00A4516D" w:rsidRPr="00CA5E3C" w:rsidRDefault="00A4516D" w:rsidP="00A451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22355F98" w14:textId="17703AA7" w:rsidR="00A4516D" w:rsidRPr="00CA5E3C" w:rsidRDefault="00A4516D" w:rsidP="00A4516D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ascii="標楷體" w:hAnsi="標楷體" w:hint="eastAsia"/>
                <w:b w:val="0"/>
                <w:noProof/>
              </w:rPr>
              <w:t>護理及健康照護業務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4A0FD3E" w14:textId="4786CB6F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38,726,315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F20281C" w14:textId="19372A58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FAFAC49" w14:textId="746038FF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1715EDC" w14:textId="2A779655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550FEF4" w14:textId="48CF12EB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253,252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7F51B918" w14:textId="4B15AB9E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7,990,432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D36C17B" w14:textId="1965BBF8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30,482,631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A97DF3" w14:textId="6EE8DE53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78.71</w:t>
            </w:r>
          </w:p>
        </w:tc>
      </w:tr>
      <w:tr w:rsidR="00A4516D" w:rsidRPr="00CA5E3C" w14:paraId="04EFD495" w14:textId="77777777" w:rsidTr="001B08E5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2D70E950" w14:textId="77777777" w:rsidR="00A4516D" w:rsidRPr="00CA5E3C" w:rsidRDefault="00A4516D" w:rsidP="00A451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5FB37335" w14:textId="76A6100F" w:rsidR="00A4516D" w:rsidRPr="00CA5E3C" w:rsidRDefault="00A4516D" w:rsidP="00A4516D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ascii="標楷體" w:hAnsi="標楷體" w:hint="eastAsia"/>
                <w:b w:val="0"/>
                <w:noProof/>
              </w:rPr>
              <w:t>中醫藥業務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257AD98" w14:textId="5BC2FDAB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6,233,401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8AB64ED" w14:textId="628A6A73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24BC797" w14:textId="7322BC1B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034E791" w14:textId="16973B17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58A454E1" w14:textId="42C2AEC2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33592636" w14:textId="41B7144E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6,233,401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E1BC3B9" w14:textId="2792C749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A3095CF" w14:textId="44F3F1EB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</w:tr>
      <w:tr w:rsidR="00A4516D" w:rsidRPr="00CA5E3C" w14:paraId="3B7E9C94" w14:textId="77777777" w:rsidTr="001B08E5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7FBB1C4F" w14:textId="77777777" w:rsidR="00A4516D" w:rsidRPr="00CA5E3C" w:rsidRDefault="00A4516D" w:rsidP="00A4516D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483A0E24" w14:textId="5D949943" w:rsidR="00A4516D" w:rsidRPr="00CA5E3C" w:rsidRDefault="00A4516D" w:rsidP="00BF2630">
            <w:pPr>
              <w:pStyle w:val="2"/>
              <w:ind w:leftChars="200" w:left="320"/>
              <w:rPr>
                <w:rFonts w:ascii="標楷體" w:hAnsi="標楷體"/>
                <w:sz w:val="22"/>
                <w:szCs w:val="22"/>
              </w:rPr>
            </w:pPr>
            <w:r>
              <w:rPr>
                <w:rFonts w:ascii="標楷體" w:hAnsi="標楷體" w:hint="eastAsia"/>
                <w:b w:val="0"/>
                <w:noProof/>
              </w:rPr>
              <w:t>綜合規劃業務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63D5643" w14:textId="28C897D4" w:rsidR="00A4516D" w:rsidRPr="00CA5E3C" w:rsidRDefault="00A4516D" w:rsidP="00A451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5,084,384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A234AB7" w14:textId="3275567D" w:rsidR="00A4516D" w:rsidRPr="00CA5E3C" w:rsidRDefault="00A4516D" w:rsidP="00A4516D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6F62A6B" w14:textId="5A83D545" w:rsidR="00A4516D" w:rsidRPr="00CA5E3C" w:rsidRDefault="00A4516D" w:rsidP="00A4516D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CC61FD7" w14:textId="0E99AC6F" w:rsidR="00A4516D" w:rsidRPr="00CA5E3C" w:rsidRDefault="00A4516D" w:rsidP="00A4516D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7C05431" w14:textId="3878D52C" w:rsidR="00A4516D" w:rsidRPr="00CA5E3C" w:rsidRDefault="00A4516D" w:rsidP="00A451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586ADAE1" w14:textId="0E96D154" w:rsidR="00A4516D" w:rsidRPr="00CA5E3C" w:rsidRDefault="00A4516D" w:rsidP="00A451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5,084,384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65BC5FA" w14:textId="4AE93CE9" w:rsidR="00A4516D" w:rsidRPr="00CA5E3C" w:rsidRDefault="00A4516D" w:rsidP="00A451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9C6D24C" w14:textId="70D295BA" w:rsidR="00A4516D" w:rsidRPr="00CA5E3C" w:rsidRDefault="00A4516D" w:rsidP="00A451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</w:tr>
      <w:tr w:rsidR="00A4516D" w:rsidRPr="00CA5E3C" w14:paraId="36D16F1D" w14:textId="77777777" w:rsidTr="001B08E5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0349B3FC" w14:textId="281F599D" w:rsidR="00A4516D" w:rsidRPr="00CA5E3C" w:rsidRDefault="00A4516D" w:rsidP="00A451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D8A7256" w14:textId="59C6EDAA" w:rsidR="00A4516D" w:rsidRPr="00CA5E3C" w:rsidRDefault="00A4516D" w:rsidP="00A4516D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ascii="標楷體" w:hAnsi="標楷體" w:hint="eastAsia"/>
                <w:b w:val="0"/>
                <w:noProof/>
              </w:rPr>
              <w:t>國際衛生業務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3511208" w14:textId="3F987E94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18,010,969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82D7DA5" w14:textId="583CDC37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439FA62" w14:textId="31D90BC3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F477179" w14:textId="6EA51340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12D8E9B4" w14:textId="4DE06F2B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1,824,545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268A6174" w14:textId="36159445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16,186,424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5C9686C" w14:textId="74E5F820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B7C370" w14:textId="356CD465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</w:tr>
      <w:tr w:rsidR="00A4516D" w:rsidRPr="00CA5E3C" w14:paraId="08CDBEB0" w14:textId="77777777" w:rsidTr="001B08E5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1BA073B2" w14:textId="45E379D0" w:rsidR="00A4516D" w:rsidRPr="00CA5E3C" w:rsidRDefault="00A4516D" w:rsidP="00A451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75832411" w14:textId="2B1CE868" w:rsidR="00A4516D" w:rsidRPr="00CA5E3C" w:rsidRDefault="00A4516D" w:rsidP="008973F3">
            <w:pPr>
              <w:pStyle w:val="2"/>
              <w:ind w:leftChars="200" w:left="320"/>
              <w:rPr>
                <w:rFonts w:ascii="標楷體" w:hAnsi="標楷體"/>
                <w:sz w:val="22"/>
                <w:szCs w:val="22"/>
              </w:rPr>
            </w:pPr>
            <w:r>
              <w:rPr>
                <w:rFonts w:ascii="標楷體" w:hAnsi="標楷體" w:hint="eastAsia"/>
                <w:b w:val="0"/>
                <w:noProof/>
              </w:rPr>
              <w:t>衛生福利資訊業務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30B870D" w14:textId="0F0C9CB9" w:rsidR="00A4516D" w:rsidRPr="00CA5E3C" w:rsidRDefault="00A4516D" w:rsidP="00A451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13,255,910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C48E6B3" w14:textId="71E52EDC" w:rsidR="00A4516D" w:rsidRPr="00CA5E3C" w:rsidRDefault="00A4516D" w:rsidP="00A4516D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3C726DD" w14:textId="00439CF8" w:rsidR="00A4516D" w:rsidRPr="00CA5E3C" w:rsidRDefault="00A4516D" w:rsidP="00A4516D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A2AAADB" w14:textId="3CE99110" w:rsidR="00A4516D" w:rsidRPr="00CA5E3C" w:rsidRDefault="00A4516D" w:rsidP="00A4516D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21E93A60" w14:textId="676EEAC7" w:rsidR="00A4516D" w:rsidRPr="00CA5E3C" w:rsidRDefault="00A4516D" w:rsidP="00A451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137,244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B712BCD" w14:textId="2531C5F6" w:rsidR="00A4516D" w:rsidRPr="00CA5E3C" w:rsidRDefault="00A4516D" w:rsidP="00A451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10,598,666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FAA106C" w14:textId="018436E7" w:rsidR="00A4516D" w:rsidRPr="00CA5E3C" w:rsidRDefault="00A4516D" w:rsidP="00A451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2,520,000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A44B483" w14:textId="483AE8CD" w:rsidR="00A4516D" w:rsidRPr="00CA5E3C" w:rsidRDefault="00A4516D" w:rsidP="00A451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19.01</w:t>
            </w:r>
          </w:p>
        </w:tc>
      </w:tr>
      <w:tr w:rsidR="00A4516D" w:rsidRPr="00CA5E3C" w14:paraId="5A69A8CE" w14:textId="77777777" w:rsidTr="001B08E5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58192926" w14:textId="77777777" w:rsidR="00A4516D" w:rsidRPr="00CA5E3C" w:rsidRDefault="00A4516D" w:rsidP="00A451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584C6E05" w14:textId="1701D2BF" w:rsidR="00A4516D" w:rsidRPr="00CA5E3C" w:rsidRDefault="00A4516D" w:rsidP="00A4516D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ascii="標楷體" w:hAnsi="標楷體" w:hint="eastAsia"/>
                <w:b w:val="0"/>
                <w:noProof/>
              </w:rPr>
              <w:t>醫院營運業務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725A025" w14:textId="3BFEB943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8,680,604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97D5540" w14:textId="36160AF2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83C5FB9" w14:textId="06AEA3F5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F31367D" w14:textId="74D4B0C3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E044408" w14:textId="1E8E22FA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21,500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14B2D308" w14:textId="4DE0874B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8,659,104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B569181" w14:textId="39B3241C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18D329" w14:textId="287D142D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</w:tr>
      <w:tr w:rsidR="00A4516D" w:rsidRPr="00CA5E3C" w14:paraId="553191BB" w14:textId="77777777" w:rsidTr="001B08E5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227DC9AB" w14:textId="77777777" w:rsidR="00A4516D" w:rsidRPr="00CA5E3C" w:rsidRDefault="00A4516D" w:rsidP="00A451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4EAE6F00" w14:textId="617BB932" w:rsidR="00A4516D" w:rsidRPr="00CA5E3C" w:rsidRDefault="00A4516D" w:rsidP="00BF2630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</w:rPr>
              <w:t>疾病管制署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4E53097" w14:textId="627C8B81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6,466,506,672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785BF50" w14:textId="5F00B39F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1092B38" w14:textId="38F7B9D9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7CBBDEF" w14:textId="12A18091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5E427BAC" w14:textId="58CE0022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1,546,330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378F6D72" w14:textId="71E800CD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2,256,850,542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46680D7" w14:textId="6C739A40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4,208,109,800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B696417" w14:textId="29F18B1A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65.08</w:t>
            </w:r>
          </w:p>
        </w:tc>
      </w:tr>
      <w:tr w:rsidR="00A4516D" w:rsidRPr="00CA5E3C" w14:paraId="78A7453F" w14:textId="77777777" w:rsidTr="001B08E5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69B0A8CB" w14:textId="3272360B" w:rsidR="00A4516D" w:rsidRPr="00CA5E3C" w:rsidRDefault="00A4516D" w:rsidP="00A451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112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948693C" w14:textId="6290166A" w:rsidR="00A4516D" w:rsidRPr="00CA5E3C" w:rsidRDefault="00A4516D" w:rsidP="00BC225B">
            <w:pPr>
              <w:pStyle w:val="2"/>
              <w:ind w:leftChars="200" w:left="320" w:rightChars="145" w:right="232" w:firstLineChars="50" w:firstLine="94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9F9F572" w14:textId="4CB8D938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42,285,913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549D74D" w14:textId="6A7204B8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CD58A5A" w14:textId="332BFCB5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7296F65" w14:textId="398A7AE1" w:rsidR="00A4516D" w:rsidRPr="00CA5E3C" w:rsidRDefault="00A4516D" w:rsidP="00A4516D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2BA34138" w14:textId="1098DC63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1,243,000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3109DEC8" w14:textId="534B82DA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37,292,913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2B46589" w14:textId="12E7CA94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3,750,000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A83287" w14:textId="61533A06" w:rsidR="00A4516D" w:rsidRPr="00CA5E3C" w:rsidRDefault="00A4516D" w:rsidP="00A451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8.87</w:t>
            </w:r>
          </w:p>
        </w:tc>
      </w:tr>
      <w:tr w:rsidR="00A4516D" w:rsidRPr="00CA5E3C" w14:paraId="3A13F64E" w14:textId="77777777" w:rsidTr="001B08E5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44188AC8" w14:textId="77777777" w:rsidR="00A4516D" w:rsidRPr="00CA5E3C" w:rsidRDefault="00A4516D" w:rsidP="00A4516D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7C90EF19" w14:textId="50E5E31A" w:rsidR="00A4516D" w:rsidRPr="00CA5E3C" w:rsidRDefault="00A4516D" w:rsidP="00BF2630">
            <w:pPr>
              <w:pStyle w:val="2"/>
              <w:ind w:leftChars="200" w:left="320"/>
              <w:rPr>
                <w:rFonts w:ascii="標楷體" w:hAnsi="標楷體"/>
                <w:sz w:val="22"/>
                <w:szCs w:val="22"/>
              </w:rPr>
            </w:pPr>
            <w:r>
              <w:rPr>
                <w:rFonts w:ascii="標楷體" w:hAnsi="標楷體" w:hint="eastAsia"/>
                <w:b w:val="0"/>
                <w:noProof/>
              </w:rPr>
              <w:t>防疫業務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F31871E" w14:textId="1E463E01" w:rsidR="00A4516D" w:rsidRPr="00CA5E3C" w:rsidRDefault="00A4516D" w:rsidP="00A451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4,993,000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A197F9D" w14:textId="07C572E0" w:rsidR="00A4516D" w:rsidRPr="00CA5E3C" w:rsidRDefault="00A4516D" w:rsidP="00A4516D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F416B3A" w14:textId="3CD4ABEE" w:rsidR="00A4516D" w:rsidRPr="00CA5E3C" w:rsidRDefault="00A4516D" w:rsidP="00A4516D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BBB4498" w14:textId="45D497E9" w:rsidR="00A4516D" w:rsidRPr="00CA5E3C" w:rsidRDefault="00A4516D" w:rsidP="00A4516D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A4361B9" w14:textId="07D4A64E" w:rsidR="00A4516D" w:rsidRPr="00CA5E3C" w:rsidRDefault="00A4516D" w:rsidP="00A451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1,243,000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4608BC44" w14:textId="03FCBDF4" w:rsidR="00A4516D" w:rsidRPr="00CA5E3C" w:rsidRDefault="00A4516D" w:rsidP="00A451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82B502C" w14:textId="120FF549" w:rsidR="00A4516D" w:rsidRPr="00CA5E3C" w:rsidRDefault="00A4516D" w:rsidP="00A451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3,750,000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0AF8F2A" w14:textId="0941BB7A" w:rsidR="00A4516D" w:rsidRPr="00CA5E3C" w:rsidRDefault="00A4516D" w:rsidP="00A451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75.11</w:t>
            </w:r>
          </w:p>
        </w:tc>
      </w:tr>
      <w:tr w:rsidR="00A4516D" w:rsidRPr="00CA5E3C" w14:paraId="08C544CD" w14:textId="77777777" w:rsidTr="001B08E5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2ADCE315" w14:textId="2604CF0C" w:rsidR="00A4516D" w:rsidRPr="00CA5E3C" w:rsidRDefault="00A4516D" w:rsidP="00A451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770060D0" w14:textId="39C1F583" w:rsidR="00A4516D" w:rsidRPr="00CA5E3C" w:rsidRDefault="00A4516D" w:rsidP="00BF2630">
            <w:pPr>
              <w:pStyle w:val="2"/>
              <w:ind w:leftChars="200" w:left="320"/>
              <w:rPr>
                <w:rFonts w:ascii="標楷體" w:hAnsi="標楷體"/>
                <w:sz w:val="22"/>
                <w:szCs w:val="22"/>
              </w:rPr>
            </w:pPr>
            <w:r>
              <w:rPr>
                <w:rFonts w:ascii="標楷體" w:hAnsi="標楷體" w:hint="eastAsia"/>
                <w:b w:val="0"/>
                <w:noProof/>
              </w:rPr>
              <w:t>一般建築及設備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48EF0A4" w14:textId="60F47349" w:rsidR="00A4516D" w:rsidRPr="00CA5E3C" w:rsidRDefault="00A4516D" w:rsidP="00A451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37,292,913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AB29EC4" w14:textId="1CF7A96A" w:rsidR="00A4516D" w:rsidRPr="00CA5E3C" w:rsidRDefault="00A4516D" w:rsidP="00A4516D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181A138" w14:textId="642AFE94" w:rsidR="00A4516D" w:rsidRPr="00CA5E3C" w:rsidRDefault="00A4516D" w:rsidP="00A4516D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51296EB" w14:textId="60756102" w:rsidR="00A4516D" w:rsidRPr="00CA5E3C" w:rsidRDefault="00A4516D" w:rsidP="00A4516D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25348A57" w14:textId="1217837D" w:rsidR="00A4516D" w:rsidRPr="00CA5E3C" w:rsidRDefault="00A4516D" w:rsidP="00A451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6BAC04B1" w14:textId="2B1C0C42" w:rsidR="00A4516D" w:rsidRPr="00CA5E3C" w:rsidRDefault="00A4516D" w:rsidP="00A451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37,292,913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13CF961" w14:textId="6E0EFC24" w:rsidR="00A4516D" w:rsidRPr="00CA5E3C" w:rsidRDefault="00A4516D" w:rsidP="00A451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B37DA79" w14:textId="4FEBEBCF" w:rsidR="00A4516D" w:rsidRPr="00CA5E3C" w:rsidRDefault="00A4516D" w:rsidP="00A451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</w:tr>
      <w:tr w:rsidR="004D0031" w:rsidRPr="00CA5E3C" w14:paraId="12CA565A" w14:textId="77777777" w:rsidTr="001B08E5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12ED3515" w14:textId="197567D0" w:rsidR="004D0031" w:rsidRPr="00CA5E3C" w:rsidRDefault="004D0031" w:rsidP="004D0031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113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11A1A7B" w14:textId="481C477E" w:rsidR="004D0031" w:rsidRPr="00CA5E3C" w:rsidRDefault="004D0031" w:rsidP="00BC225B">
            <w:pPr>
              <w:pStyle w:val="2"/>
              <w:ind w:leftChars="200" w:left="320" w:rightChars="145" w:right="232" w:firstLineChars="50" w:firstLine="94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176AED5" w14:textId="7FEF77B3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6,424,220,759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11E0C87" w14:textId="20D00072" w:rsidR="004D0031" w:rsidRPr="00CA5E3C" w:rsidRDefault="004D0031" w:rsidP="004D003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8D36725" w14:textId="66ADD6F9" w:rsidR="004D0031" w:rsidRPr="00CA5E3C" w:rsidRDefault="004D0031" w:rsidP="004D003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128B096" w14:textId="361D0C30" w:rsidR="004D0031" w:rsidRPr="00CA5E3C" w:rsidRDefault="004D0031" w:rsidP="004D003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10B4289" w14:textId="13695F56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303,330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280445A8" w14:textId="4C7B2E2C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2,219,557,629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6F1073D" w14:textId="2CA73636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4,204,359,800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7AF7FE6" w14:textId="25D7827F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65.45</w:t>
            </w:r>
          </w:p>
        </w:tc>
      </w:tr>
      <w:tr w:rsidR="004D0031" w:rsidRPr="00CA5E3C" w14:paraId="4B4434B9" w14:textId="77777777" w:rsidTr="001B08E5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775F6C38" w14:textId="77777777" w:rsidR="004D0031" w:rsidRPr="00CA5E3C" w:rsidRDefault="004D0031" w:rsidP="004D0031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22C7A305" w14:textId="57B6038C" w:rsidR="004D0031" w:rsidRPr="00CA5E3C" w:rsidRDefault="004D0031" w:rsidP="004D0031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ascii="標楷體" w:hAnsi="標楷體" w:hint="eastAsia"/>
                <w:b w:val="0"/>
                <w:noProof/>
              </w:rPr>
              <w:t>科技業務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FC5C843" w14:textId="7CB301A6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817,600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1A09D30" w14:textId="7A533DCE" w:rsidR="004D0031" w:rsidRPr="00CA5E3C" w:rsidRDefault="004D0031" w:rsidP="004D003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9BB1507" w14:textId="6676F574" w:rsidR="004D0031" w:rsidRPr="00CA5E3C" w:rsidRDefault="004D0031" w:rsidP="004D003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922782C" w14:textId="7CB35973" w:rsidR="004D0031" w:rsidRPr="00CA5E3C" w:rsidRDefault="004D0031" w:rsidP="004D003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2A690687" w14:textId="077B89B7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1A2C3B04" w14:textId="295EEB8D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817,600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DE0D75B" w14:textId="397F514C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5B27BCD" w14:textId="645E989D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</w:tr>
      <w:tr w:rsidR="004D0031" w:rsidRPr="00CA5E3C" w14:paraId="78371CE4" w14:textId="77777777" w:rsidTr="001B08E5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12A78177" w14:textId="77777777" w:rsidR="004D0031" w:rsidRPr="00CA5E3C" w:rsidRDefault="004D0031" w:rsidP="004D0031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F1E670E" w14:textId="1C11AE3B" w:rsidR="004D0031" w:rsidRPr="00CA5E3C" w:rsidRDefault="004D0031" w:rsidP="00BF2630">
            <w:pPr>
              <w:pStyle w:val="2"/>
              <w:ind w:leftChars="200" w:left="320"/>
              <w:rPr>
                <w:rFonts w:ascii="標楷體" w:hAnsi="標楷體"/>
                <w:sz w:val="22"/>
                <w:szCs w:val="22"/>
              </w:rPr>
            </w:pPr>
            <w:r>
              <w:rPr>
                <w:rFonts w:ascii="標楷體" w:hAnsi="標楷體" w:hint="eastAsia"/>
                <w:b w:val="0"/>
                <w:noProof/>
              </w:rPr>
              <w:t>防疫業務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C64601A" w14:textId="6D55D630" w:rsidR="004D0031" w:rsidRPr="00CA5E3C" w:rsidRDefault="004D0031" w:rsidP="004D003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6,328,573,773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1C77B06" w14:textId="1106D797" w:rsidR="004D0031" w:rsidRPr="00CA5E3C" w:rsidRDefault="004D0031" w:rsidP="004D003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CC743C9" w14:textId="4E8981EA" w:rsidR="004D0031" w:rsidRPr="00CA5E3C" w:rsidRDefault="004D0031" w:rsidP="004D003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3804F1C" w14:textId="0C49C17B" w:rsidR="004D0031" w:rsidRPr="00CA5E3C" w:rsidRDefault="004D0031" w:rsidP="004D003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C67D4E4" w14:textId="04904C80" w:rsidR="004D0031" w:rsidRPr="00CA5E3C" w:rsidRDefault="004D0031" w:rsidP="004D003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303,330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465F0200" w14:textId="2ED3828C" w:rsidR="004D0031" w:rsidRPr="00CA5E3C" w:rsidRDefault="004D0031" w:rsidP="004D003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2,162,356,903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5DC854E" w14:textId="0344099B" w:rsidR="004D0031" w:rsidRPr="00CA5E3C" w:rsidRDefault="004D0031" w:rsidP="004D003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4,165,913,540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7F2C9DE" w14:textId="6431437E" w:rsidR="004D0031" w:rsidRPr="00CA5E3C" w:rsidRDefault="004D0031" w:rsidP="004D003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65.83</w:t>
            </w:r>
          </w:p>
        </w:tc>
      </w:tr>
      <w:tr w:rsidR="004D0031" w:rsidRPr="00CA5E3C" w14:paraId="5626C963" w14:textId="77777777" w:rsidTr="001B08E5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755C4F76" w14:textId="6D848BDA" w:rsidR="004D0031" w:rsidRPr="00CA5E3C" w:rsidRDefault="004D0031" w:rsidP="004D0031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71614CCA" w14:textId="50F71DDA" w:rsidR="004D0031" w:rsidRPr="00CA5E3C" w:rsidRDefault="004D0031" w:rsidP="008973F3">
            <w:pPr>
              <w:pStyle w:val="2"/>
              <w:ind w:leftChars="200" w:left="320"/>
              <w:rPr>
                <w:rFonts w:ascii="標楷體" w:hAnsi="標楷體"/>
                <w:sz w:val="22"/>
                <w:szCs w:val="22"/>
              </w:rPr>
            </w:pPr>
            <w:r>
              <w:rPr>
                <w:rFonts w:ascii="標楷體" w:hAnsi="標楷體" w:hint="eastAsia"/>
                <w:b w:val="0"/>
                <w:noProof/>
              </w:rPr>
              <w:t>一般建築及設備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CCBC304" w14:textId="33412650" w:rsidR="004D0031" w:rsidRPr="00CA5E3C" w:rsidRDefault="004D0031" w:rsidP="004D003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94,829,386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0053E00" w14:textId="6567970A" w:rsidR="004D0031" w:rsidRPr="00CA5E3C" w:rsidRDefault="004D0031" w:rsidP="004D003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4288621" w14:textId="521A3B84" w:rsidR="004D0031" w:rsidRPr="00CA5E3C" w:rsidRDefault="004D0031" w:rsidP="004D003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1AE6AD7" w14:textId="536A0B79" w:rsidR="004D0031" w:rsidRPr="00CA5E3C" w:rsidRDefault="004D0031" w:rsidP="004D003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B45A58D" w14:textId="2646F69A" w:rsidR="004D0031" w:rsidRPr="00CA5E3C" w:rsidRDefault="004D0031" w:rsidP="004D003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49ECFE58" w14:textId="0B6F3D07" w:rsidR="004D0031" w:rsidRPr="00CA5E3C" w:rsidRDefault="004D0031" w:rsidP="004D003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56,383,126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3E653EE" w14:textId="4584E92B" w:rsidR="004D0031" w:rsidRPr="00CA5E3C" w:rsidRDefault="004D0031" w:rsidP="004D003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38,446,260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2EA2C2" w14:textId="16F1F63C" w:rsidR="004D0031" w:rsidRPr="00CA5E3C" w:rsidRDefault="004D0031" w:rsidP="004D003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40.54</w:t>
            </w:r>
          </w:p>
        </w:tc>
      </w:tr>
      <w:tr w:rsidR="004D0031" w:rsidRPr="00CA5E3C" w14:paraId="713995EF" w14:textId="77777777" w:rsidTr="001B08E5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2908BDCC" w14:textId="77777777" w:rsidR="004D0031" w:rsidRPr="00CA5E3C" w:rsidRDefault="004D0031" w:rsidP="004D0031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4F6604FD" w14:textId="5B800694" w:rsidR="004D0031" w:rsidRPr="00CA5E3C" w:rsidRDefault="004D0031" w:rsidP="00BF2630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</w:rPr>
              <w:t>食品藥物管理署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7DA3B80" w14:textId="5989511A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2,286,300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A294BF5" w14:textId="03F93D86" w:rsidR="004D0031" w:rsidRPr="00CA5E3C" w:rsidRDefault="004D0031" w:rsidP="004D003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D53C129" w14:textId="0BB9E073" w:rsidR="004D0031" w:rsidRPr="00CA5E3C" w:rsidRDefault="004D0031" w:rsidP="004D003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125FC7D" w14:textId="74E45A0A" w:rsidR="004D0031" w:rsidRPr="00CA5E3C" w:rsidRDefault="004D0031" w:rsidP="004D003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95422E7" w14:textId="775F2FA9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5,104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7BCBA313" w14:textId="19B45451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2,281,196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E3C01B8" w14:textId="36136CE3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F1AC662" w14:textId="2245028E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－</w:t>
            </w:r>
          </w:p>
        </w:tc>
      </w:tr>
      <w:tr w:rsidR="004D0031" w:rsidRPr="00CA5E3C" w14:paraId="38E6C7AB" w14:textId="77777777" w:rsidTr="001B08E5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4939E73D" w14:textId="4C7FBD01" w:rsidR="004D0031" w:rsidRPr="00CA5E3C" w:rsidRDefault="004D0031" w:rsidP="004D0031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113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4D68DAEA" w14:textId="5B82AAC6" w:rsidR="004D0031" w:rsidRPr="00CA5E3C" w:rsidRDefault="004D0031" w:rsidP="00BC225B">
            <w:pPr>
              <w:pStyle w:val="2"/>
              <w:ind w:leftChars="200" w:left="320" w:rightChars="145" w:right="232" w:firstLineChars="50" w:firstLine="94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AA30EFC" w14:textId="3EDE5ED9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2,286,300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C82BA6D" w14:textId="73E97A67" w:rsidR="004D0031" w:rsidRPr="00CA5E3C" w:rsidRDefault="004D0031" w:rsidP="004D003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E36E27A" w14:textId="5F09BDDF" w:rsidR="004D0031" w:rsidRPr="00CA5E3C" w:rsidRDefault="004D0031" w:rsidP="004D003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A9B5E54" w14:textId="13C608FA" w:rsidR="004D0031" w:rsidRPr="00CA5E3C" w:rsidRDefault="004D0031" w:rsidP="004D003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57E87AB" w14:textId="2F53270D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5,104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22278C15" w14:textId="240DFB76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2,281,196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235B6C0" w14:textId="47749A42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1B0DBA3" w14:textId="5F4EBF40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－</w:t>
            </w:r>
          </w:p>
        </w:tc>
      </w:tr>
      <w:tr w:rsidR="004D0031" w:rsidRPr="00CA5E3C" w14:paraId="30E8F089" w14:textId="77777777" w:rsidTr="001B08E5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0886C198" w14:textId="77777777" w:rsidR="004D0031" w:rsidRPr="00CA5E3C" w:rsidRDefault="004D0031" w:rsidP="004D0031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4BD88DC" w14:textId="6B0BDBF4" w:rsidR="004D0031" w:rsidRPr="00CA5E3C" w:rsidRDefault="004D0031" w:rsidP="004D0031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ascii="標楷體" w:hAnsi="標楷體" w:hint="eastAsia"/>
                <w:b w:val="0"/>
                <w:noProof/>
              </w:rPr>
              <w:t>科技業務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63832F1" w14:textId="41021A73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1,500,000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5072B49" w14:textId="08BD7C88" w:rsidR="004D0031" w:rsidRPr="00CA5E3C" w:rsidRDefault="004D0031" w:rsidP="004D003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F1439EE" w14:textId="685F1D35" w:rsidR="004D0031" w:rsidRPr="00CA5E3C" w:rsidRDefault="004D0031" w:rsidP="004D003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5FF31F5" w14:textId="23F0761D" w:rsidR="004D0031" w:rsidRPr="00CA5E3C" w:rsidRDefault="004D0031" w:rsidP="004D003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A2C5D52" w14:textId="5AEFF3AD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5,104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5304DA0C" w14:textId="42641614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1,494,896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C2DCE3B" w14:textId="14AFDC21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4D9F67" w14:textId="399C8FD1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</w:tr>
      <w:tr w:rsidR="004D0031" w:rsidRPr="00CA5E3C" w14:paraId="7E533D4C" w14:textId="77777777" w:rsidTr="001B08E5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7360817F" w14:textId="77777777" w:rsidR="004D0031" w:rsidRPr="00CA5E3C" w:rsidRDefault="004D0031" w:rsidP="004D0031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5854DB26" w14:textId="464616BF" w:rsidR="004D0031" w:rsidRPr="00CA5E3C" w:rsidRDefault="004D0031" w:rsidP="00BF2630">
            <w:pPr>
              <w:pStyle w:val="2"/>
              <w:ind w:leftChars="200" w:left="320"/>
              <w:rPr>
                <w:rFonts w:ascii="標楷體" w:hAnsi="標楷體"/>
                <w:sz w:val="22"/>
                <w:szCs w:val="22"/>
              </w:rPr>
            </w:pPr>
            <w:r>
              <w:rPr>
                <w:rFonts w:ascii="標楷體" w:hAnsi="標楷體" w:hint="eastAsia"/>
                <w:b w:val="0"/>
                <w:noProof/>
              </w:rPr>
              <w:t>食品藥物管理業務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A681DF1" w14:textId="09E384B7" w:rsidR="004D0031" w:rsidRPr="00CA5E3C" w:rsidRDefault="004D0031" w:rsidP="004D003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786,300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75177ED" w14:textId="78672676" w:rsidR="004D0031" w:rsidRPr="00CA5E3C" w:rsidRDefault="004D0031" w:rsidP="004D003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B727C9E" w14:textId="283B6FBC" w:rsidR="004D0031" w:rsidRPr="00CA5E3C" w:rsidRDefault="004D0031" w:rsidP="004D003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22371BE" w14:textId="0B3A444F" w:rsidR="004D0031" w:rsidRPr="00CA5E3C" w:rsidRDefault="004D0031" w:rsidP="004D003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4CF76A5" w14:textId="555B4957" w:rsidR="004D0031" w:rsidRPr="00CA5E3C" w:rsidRDefault="004D0031" w:rsidP="004D003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26074BA5" w14:textId="2A1962C0" w:rsidR="004D0031" w:rsidRPr="00CA5E3C" w:rsidRDefault="004D0031" w:rsidP="004D003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786,300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0EDB929" w14:textId="2AEE38EB" w:rsidR="004D0031" w:rsidRPr="00CA5E3C" w:rsidRDefault="004D0031" w:rsidP="004D003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E5008F" w14:textId="100A48B2" w:rsidR="004D0031" w:rsidRPr="00CA5E3C" w:rsidRDefault="004D0031" w:rsidP="004D003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</w:tr>
      <w:tr w:rsidR="004D0031" w:rsidRPr="00CA5E3C" w14:paraId="6263A901" w14:textId="77777777" w:rsidTr="001B08E5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5A637F9F" w14:textId="6E9A4745" w:rsidR="004D0031" w:rsidRPr="00CA5E3C" w:rsidRDefault="004D0031" w:rsidP="004D0031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623F012" w14:textId="7593866A" w:rsidR="004D0031" w:rsidRPr="00CA5E3C" w:rsidRDefault="004D0031" w:rsidP="00BF2630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</w:rPr>
              <w:t>中央健康保險署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BBDBF4E" w14:textId="379881BA" w:rsidR="004D0031" w:rsidRPr="00CA5E3C" w:rsidRDefault="004D0031" w:rsidP="004D003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110,999,495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960C1DD" w14:textId="70B581BA" w:rsidR="004D0031" w:rsidRPr="00CA5E3C" w:rsidRDefault="004D0031" w:rsidP="004D003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FFA33C4" w14:textId="7E3EAF82" w:rsidR="004D0031" w:rsidRPr="00CA5E3C" w:rsidRDefault="004D0031" w:rsidP="004D003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CA0E966" w14:textId="45E000A4" w:rsidR="004D0031" w:rsidRPr="00CA5E3C" w:rsidRDefault="004D0031" w:rsidP="004D003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426F05A" w14:textId="3D857B81" w:rsidR="004D0031" w:rsidRPr="00CA5E3C" w:rsidRDefault="004D0031" w:rsidP="004D003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613,869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14DFA81B" w14:textId="44DFDB3B" w:rsidR="004D0031" w:rsidRPr="00CA5E3C" w:rsidRDefault="004D0031" w:rsidP="004D003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110,385,626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340CD94" w14:textId="5AEA3854" w:rsidR="004D0031" w:rsidRPr="00CA5E3C" w:rsidRDefault="004D0031" w:rsidP="004D003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1B8254" w14:textId="667FDCCF" w:rsidR="004D0031" w:rsidRPr="00CA5E3C" w:rsidRDefault="004D0031" w:rsidP="004D003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－</w:t>
            </w:r>
          </w:p>
        </w:tc>
      </w:tr>
      <w:tr w:rsidR="004D0031" w:rsidRPr="00CA5E3C" w14:paraId="17370309" w14:textId="77777777" w:rsidTr="001B08E5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2457790F" w14:textId="5246D96C" w:rsidR="004D0031" w:rsidRPr="00CA5E3C" w:rsidRDefault="004D0031" w:rsidP="004D0031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113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4ACC0B4A" w14:textId="030FF77A" w:rsidR="004D0031" w:rsidRPr="00CA5E3C" w:rsidRDefault="004D0031" w:rsidP="00BC225B">
            <w:pPr>
              <w:pStyle w:val="2"/>
              <w:ind w:leftChars="200" w:left="320" w:rightChars="145" w:right="232" w:firstLineChars="50" w:firstLine="94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0DA03BB" w14:textId="1695C4BC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110,999,495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6CDDB5A" w14:textId="0AA929BC" w:rsidR="004D0031" w:rsidRPr="00CA5E3C" w:rsidRDefault="004D0031" w:rsidP="004D003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264CAEF" w14:textId="16B2B5B7" w:rsidR="004D0031" w:rsidRPr="00CA5E3C" w:rsidRDefault="004D0031" w:rsidP="004D003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FCA185B" w14:textId="60F1EB98" w:rsidR="004D0031" w:rsidRPr="00CA5E3C" w:rsidRDefault="004D0031" w:rsidP="004D003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27151355" w14:textId="3BE81650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613,869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6E936729" w14:textId="51ACCAB6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110,385,626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7E99472" w14:textId="6CE9852D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F09954" w14:textId="55A7001D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－</w:t>
            </w:r>
          </w:p>
        </w:tc>
      </w:tr>
      <w:tr w:rsidR="004D0031" w:rsidRPr="00CA5E3C" w14:paraId="3BF011AB" w14:textId="77777777" w:rsidTr="001B08E5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347C29BE" w14:textId="77777777" w:rsidR="004D0031" w:rsidRPr="00CA5E3C" w:rsidRDefault="004D0031" w:rsidP="004D0031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1A5A1DB7" w14:textId="02BC409D" w:rsidR="004D0031" w:rsidRPr="00CA5E3C" w:rsidRDefault="004D0031" w:rsidP="004D0031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ascii="標楷體" w:hAnsi="標楷體" w:hint="eastAsia"/>
                <w:b w:val="0"/>
                <w:noProof/>
              </w:rPr>
              <w:t>科技業務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E32B818" w14:textId="0B0785FA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9,555,799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ACD368D" w14:textId="3AAB917A" w:rsidR="004D0031" w:rsidRPr="00CA5E3C" w:rsidRDefault="004D0031" w:rsidP="004D003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DB2A427" w14:textId="62F8D4FE" w:rsidR="004D0031" w:rsidRPr="00CA5E3C" w:rsidRDefault="004D0031" w:rsidP="004D003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9503959" w14:textId="7F100377" w:rsidR="004D0031" w:rsidRPr="00CA5E3C" w:rsidRDefault="004D0031" w:rsidP="004D003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5B4C241" w14:textId="2461DB5A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453,869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628D16EC" w14:textId="5928CD8E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9,101,930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9B5375F" w14:textId="0D62B3D4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1A16F9" w14:textId="1E998D6E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</w:tr>
      <w:tr w:rsidR="004D0031" w:rsidRPr="00CA5E3C" w14:paraId="430D4418" w14:textId="77777777" w:rsidTr="001B08E5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03E2A457" w14:textId="77777777" w:rsidR="004D0031" w:rsidRPr="00CA5E3C" w:rsidRDefault="004D0031" w:rsidP="004D0031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28C76191" w14:textId="03D37E65" w:rsidR="004D0031" w:rsidRPr="00CA5E3C" w:rsidRDefault="004D0031" w:rsidP="004D0031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ascii="標楷體" w:hAnsi="標楷體" w:hint="eastAsia"/>
                <w:b w:val="0"/>
                <w:noProof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3F6C7DA" w14:textId="63A49C77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31,462,121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D5DB74F" w14:textId="3D136EC7" w:rsidR="004D0031" w:rsidRPr="00CA5E3C" w:rsidRDefault="004D0031" w:rsidP="004D003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F4E259E" w14:textId="2D8D9133" w:rsidR="004D0031" w:rsidRPr="00CA5E3C" w:rsidRDefault="004D0031" w:rsidP="004D003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4060905" w14:textId="2B082141" w:rsidR="004D0031" w:rsidRPr="00CA5E3C" w:rsidRDefault="004D0031" w:rsidP="004D003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2694F0F1" w14:textId="71F07847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3AEC0539" w14:textId="31432871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31,462,121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B9133FA" w14:textId="78733936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C83B03F" w14:textId="7766B55D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</w:tr>
      <w:tr w:rsidR="004D0031" w:rsidRPr="00CA5E3C" w14:paraId="46D66CBD" w14:textId="77777777" w:rsidTr="001B08E5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6EFA1313" w14:textId="77777777" w:rsidR="004D0031" w:rsidRPr="00CA5E3C" w:rsidRDefault="004D0031" w:rsidP="004D0031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ABAAF40" w14:textId="3A48AE97" w:rsidR="004D0031" w:rsidRPr="00CA5E3C" w:rsidRDefault="004D0031" w:rsidP="008973F3">
            <w:pPr>
              <w:pStyle w:val="2"/>
              <w:ind w:leftChars="200" w:left="320"/>
              <w:rPr>
                <w:rFonts w:ascii="標楷體" w:hAnsi="標楷體"/>
                <w:sz w:val="22"/>
                <w:szCs w:val="22"/>
              </w:rPr>
            </w:pPr>
            <w:r>
              <w:rPr>
                <w:rFonts w:ascii="標楷體" w:hAnsi="標楷體" w:hint="eastAsia"/>
                <w:b w:val="0"/>
                <w:noProof/>
              </w:rPr>
              <w:t>健保業務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E1DABB" w14:textId="115EAFCC" w:rsidR="004D0031" w:rsidRPr="00CA5E3C" w:rsidRDefault="004D0031" w:rsidP="004D003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69,981,575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190FF6B" w14:textId="788AEFE2" w:rsidR="004D0031" w:rsidRPr="00CA5E3C" w:rsidRDefault="004D0031" w:rsidP="004D003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2A36A4A" w14:textId="0521BBF3" w:rsidR="004D0031" w:rsidRPr="00CA5E3C" w:rsidRDefault="004D0031" w:rsidP="004D003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231581F" w14:textId="7A33FCB7" w:rsidR="004D0031" w:rsidRPr="00CA5E3C" w:rsidRDefault="004D0031" w:rsidP="004D003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A0E82CB" w14:textId="3772F576" w:rsidR="004D0031" w:rsidRPr="00CA5E3C" w:rsidRDefault="004D0031" w:rsidP="004D003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160,000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29BC74F2" w14:textId="503F88CE" w:rsidR="004D0031" w:rsidRPr="00CA5E3C" w:rsidRDefault="004D0031" w:rsidP="004D003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69,821,575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DDF4187" w14:textId="307037FB" w:rsidR="004D0031" w:rsidRPr="00CA5E3C" w:rsidRDefault="004D0031" w:rsidP="004D003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E1BB2D" w14:textId="5C20564C" w:rsidR="004D0031" w:rsidRPr="00CA5E3C" w:rsidRDefault="004D0031" w:rsidP="004D003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</w:tr>
      <w:tr w:rsidR="004D0031" w:rsidRPr="00CA5E3C" w14:paraId="49CDD8D0" w14:textId="77777777" w:rsidTr="001B08E5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2B165BC3" w14:textId="4ECE53F9" w:rsidR="004D0031" w:rsidRPr="00CA5E3C" w:rsidRDefault="004D0031" w:rsidP="004D0031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13CB1E29" w14:textId="5F9B91B3" w:rsidR="004D0031" w:rsidRPr="00CA5E3C" w:rsidRDefault="004D0031" w:rsidP="00BF2630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</w:rPr>
              <w:t>國民健康署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250C7F5" w14:textId="6E317609" w:rsidR="004D0031" w:rsidRPr="00CA5E3C" w:rsidRDefault="004D0031" w:rsidP="004D003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24,842,330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01403A2" w14:textId="7A8A3AB1" w:rsidR="004D0031" w:rsidRPr="00CA5E3C" w:rsidRDefault="004D0031" w:rsidP="004D003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ADC1A9E" w14:textId="23FA8938" w:rsidR="004D0031" w:rsidRPr="00CA5E3C" w:rsidRDefault="004D0031" w:rsidP="004D003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8F60527" w14:textId="5D6EF8FE" w:rsidR="004D0031" w:rsidRPr="00CA5E3C" w:rsidRDefault="004D0031" w:rsidP="004D003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1307646" w14:textId="05530557" w:rsidR="004D0031" w:rsidRPr="00CA5E3C" w:rsidRDefault="004D0031" w:rsidP="004D003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812,362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3B360B62" w14:textId="5D007EA5" w:rsidR="004D0031" w:rsidRPr="00CA5E3C" w:rsidRDefault="004D0031" w:rsidP="004D003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24,029,968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35F9209" w14:textId="770767F0" w:rsidR="004D0031" w:rsidRPr="00CA5E3C" w:rsidRDefault="004D0031" w:rsidP="004D003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47223A3" w14:textId="722B66E2" w:rsidR="004D0031" w:rsidRPr="00CA5E3C" w:rsidRDefault="004D0031" w:rsidP="004D003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－</w:t>
            </w:r>
          </w:p>
        </w:tc>
      </w:tr>
      <w:tr w:rsidR="004D0031" w:rsidRPr="00CA5E3C" w14:paraId="4C35D9AC" w14:textId="77777777" w:rsidTr="001B08E5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79039108" w14:textId="0616E052" w:rsidR="004D0031" w:rsidRPr="00CA5E3C" w:rsidRDefault="004D0031" w:rsidP="004D0031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113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18DFC836" w14:textId="36A852C7" w:rsidR="004D0031" w:rsidRPr="00CA5E3C" w:rsidRDefault="004D0031" w:rsidP="00BC225B">
            <w:pPr>
              <w:pStyle w:val="2"/>
              <w:ind w:leftChars="200" w:left="320" w:rightChars="145" w:right="232" w:firstLineChars="50" w:firstLine="94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C106D19" w14:textId="727C5D7A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24,842,330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D363BBC" w14:textId="281B1293" w:rsidR="004D0031" w:rsidRPr="00CA5E3C" w:rsidRDefault="004D0031" w:rsidP="004D003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49E8B77" w14:textId="31A4519E" w:rsidR="004D0031" w:rsidRPr="00CA5E3C" w:rsidRDefault="004D0031" w:rsidP="004D003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1592AEB" w14:textId="07DBE76E" w:rsidR="004D0031" w:rsidRPr="00CA5E3C" w:rsidRDefault="004D0031" w:rsidP="004D003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4D07FA6" w14:textId="1A4A0FF3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812,362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4DBDA399" w14:textId="26529E78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24,029,968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F3A096F" w14:textId="4A96161E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088D3E5" w14:textId="7ADB6366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－</w:t>
            </w:r>
          </w:p>
        </w:tc>
      </w:tr>
      <w:tr w:rsidR="004D0031" w:rsidRPr="00CA5E3C" w14:paraId="05C385E1" w14:textId="77777777" w:rsidTr="001B08E5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48EC8176" w14:textId="77777777" w:rsidR="004D0031" w:rsidRPr="00CA5E3C" w:rsidRDefault="004D0031" w:rsidP="004D0031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42F6DE0" w14:textId="4D812C7A" w:rsidR="004D0031" w:rsidRPr="00CA5E3C" w:rsidRDefault="004D0031" w:rsidP="004D0031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ascii="標楷體" w:hAnsi="標楷體" w:hint="eastAsia"/>
                <w:b w:val="0"/>
                <w:noProof/>
              </w:rPr>
              <w:t>科技業務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A96F455" w14:textId="6F9417DD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13,755,836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C281F12" w14:textId="1F64676F" w:rsidR="004D0031" w:rsidRPr="00CA5E3C" w:rsidRDefault="004D0031" w:rsidP="004D003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A3CC63D" w14:textId="69E0C166" w:rsidR="004D0031" w:rsidRPr="00CA5E3C" w:rsidRDefault="004D0031" w:rsidP="004D003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88DDDB1" w14:textId="6E68491B" w:rsidR="004D0031" w:rsidRPr="00CA5E3C" w:rsidRDefault="004D0031" w:rsidP="004D003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57E865F" w14:textId="31C995F5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379,442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41F5D7C2" w14:textId="1D8AA94E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13,376,394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F6300E0" w14:textId="6B8DCBE2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4254B38" w14:textId="39D37FEF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</w:tr>
      <w:tr w:rsidR="004D0031" w:rsidRPr="00CA5E3C" w14:paraId="784750F2" w14:textId="77777777" w:rsidTr="001B08E5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38F3B6BF" w14:textId="77777777" w:rsidR="004D0031" w:rsidRPr="00CA5E3C" w:rsidRDefault="004D0031" w:rsidP="004D0031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78B68517" w14:textId="01DFBDC8" w:rsidR="004D0031" w:rsidRPr="00CA5E3C" w:rsidRDefault="004D0031" w:rsidP="004D0031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ascii="標楷體" w:hAnsi="標楷體" w:hint="eastAsia"/>
                <w:b w:val="0"/>
                <w:noProof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D1CBD0B" w14:textId="7F805FD8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1,588,915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28D01E0" w14:textId="7AE9D887" w:rsidR="004D0031" w:rsidRPr="00CA5E3C" w:rsidRDefault="004D0031" w:rsidP="004D003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68DAEAB" w14:textId="7824BBEF" w:rsidR="004D0031" w:rsidRPr="00CA5E3C" w:rsidRDefault="004D0031" w:rsidP="004D003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47283C0" w14:textId="344ABAA2" w:rsidR="004D0031" w:rsidRPr="00CA5E3C" w:rsidRDefault="004D0031" w:rsidP="004D003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8354E57" w14:textId="31E6A79A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400B4788" w14:textId="78B8951C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1,588,915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BC403C7" w14:textId="5C3D4F07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9D194D3" w14:textId="370DA320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</w:tr>
      <w:tr w:rsidR="004D0031" w:rsidRPr="00CA5E3C" w14:paraId="1585196A" w14:textId="77777777" w:rsidTr="001B08E5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62F93C23" w14:textId="77777777" w:rsidR="004D0031" w:rsidRPr="00CA5E3C" w:rsidRDefault="004D0031" w:rsidP="004D0031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E84FE08" w14:textId="2137C577" w:rsidR="004D0031" w:rsidRPr="00CA5E3C" w:rsidRDefault="004D0031" w:rsidP="004D0031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ascii="標楷體" w:hAnsi="標楷體" w:hint="eastAsia"/>
                <w:b w:val="0"/>
                <w:noProof/>
              </w:rPr>
              <w:t>國民健康業務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F12414A" w14:textId="739F1A9A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9,497,579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A5F7932" w14:textId="39CC84E0" w:rsidR="004D0031" w:rsidRPr="00CA5E3C" w:rsidRDefault="004D0031" w:rsidP="004D003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BB92750" w14:textId="761253D2" w:rsidR="004D0031" w:rsidRPr="00CA5E3C" w:rsidRDefault="004D0031" w:rsidP="004D003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9261215" w14:textId="3826A650" w:rsidR="004D0031" w:rsidRPr="00CA5E3C" w:rsidRDefault="004D0031" w:rsidP="004D003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490B0A7" w14:textId="3DC70AD4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432,920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6DD5EEA0" w14:textId="17F73099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9,064,659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33068FC" w14:textId="01101F4C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3864F0" w14:textId="628D658C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</w:tr>
      <w:tr w:rsidR="004D0031" w:rsidRPr="00CA5E3C" w14:paraId="79DF4655" w14:textId="77777777" w:rsidTr="001B08E5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2E2CC343" w14:textId="3A33455C" w:rsidR="004D0031" w:rsidRPr="00CA5E3C" w:rsidRDefault="004D0031" w:rsidP="004D0031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64BAD52" w14:textId="657D9BE0" w:rsidR="004D0031" w:rsidRPr="00CA5E3C" w:rsidRDefault="004D0031" w:rsidP="00BF2630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</w:rPr>
              <w:t>社會及家庭署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44DD4F" w14:textId="1ED1DAE3" w:rsidR="004D0031" w:rsidRPr="00CA5E3C" w:rsidRDefault="004D0031" w:rsidP="004D003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254,123,597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CEAF439" w14:textId="73C6E943" w:rsidR="004D0031" w:rsidRPr="00CA5E3C" w:rsidRDefault="004D0031" w:rsidP="004D003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CA7DDFD" w14:textId="30EFB563" w:rsidR="004D0031" w:rsidRPr="00CA5E3C" w:rsidRDefault="004D0031" w:rsidP="004D003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EFBFDFD" w14:textId="770E6F27" w:rsidR="004D0031" w:rsidRPr="00CA5E3C" w:rsidRDefault="004D0031" w:rsidP="004D003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44BACE6" w14:textId="7FCB2359" w:rsidR="004D0031" w:rsidRPr="00CA5E3C" w:rsidRDefault="004D0031" w:rsidP="004D003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15,508,741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4634D32A" w14:textId="2F181B06" w:rsidR="004D0031" w:rsidRPr="00CA5E3C" w:rsidRDefault="004D0031" w:rsidP="004D003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105,430,056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395C367" w14:textId="4AD17B3D" w:rsidR="004D0031" w:rsidRPr="00CA5E3C" w:rsidRDefault="004D0031" w:rsidP="004D003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133,184,800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3763BC1" w14:textId="6171A6A1" w:rsidR="004D0031" w:rsidRPr="00CA5E3C" w:rsidRDefault="004D0031" w:rsidP="004D003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52.41</w:t>
            </w:r>
          </w:p>
        </w:tc>
      </w:tr>
      <w:tr w:rsidR="004D0031" w:rsidRPr="00CA5E3C" w14:paraId="3B204194" w14:textId="77777777" w:rsidTr="001B08E5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059A2850" w14:textId="601255AA" w:rsidR="004D0031" w:rsidRPr="00CA5E3C" w:rsidRDefault="004D0031" w:rsidP="004D0031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111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6093B3D" w14:textId="3A6D392B" w:rsidR="004D0031" w:rsidRPr="00CA5E3C" w:rsidRDefault="004D0031" w:rsidP="00BC225B">
            <w:pPr>
              <w:pStyle w:val="2"/>
              <w:ind w:leftChars="200" w:left="320" w:rightChars="145" w:right="232" w:firstLineChars="50" w:firstLine="94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ascii="標楷體" w:hAnsi="標楷體" w:hint="eastAsia"/>
                <w:noProof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B325327" w14:textId="0B36FB5E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13,700,200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4ACB74A" w14:textId="57560955" w:rsidR="004D0031" w:rsidRPr="00CA5E3C" w:rsidRDefault="004D0031" w:rsidP="004D003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1006D99" w14:textId="1AB0E6F6" w:rsidR="004D0031" w:rsidRPr="00CA5E3C" w:rsidRDefault="004D0031" w:rsidP="004D003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87946A5" w14:textId="0F99201F" w:rsidR="004D0031" w:rsidRPr="00CA5E3C" w:rsidRDefault="004D0031" w:rsidP="004D003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5F980D65" w14:textId="0071F3F2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455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6746B36E" w14:textId="2EA8449C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13,699,745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E5E77B4" w14:textId="085CE945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922E7B8" w14:textId="6F6DBDD0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b/>
                <w:noProof/>
              </w:rPr>
              <w:t>－</w:t>
            </w:r>
          </w:p>
        </w:tc>
      </w:tr>
      <w:tr w:rsidR="004D0031" w:rsidRPr="00CA5E3C" w14:paraId="69941232" w14:textId="77777777" w:rsidTr="001B08E5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5F80AC65" w14:textId="77777777" w:rsidR="004D0031" w:rsidRPr="00CA5E3C" w:rsidRDefault="004D0031" w:rsidP="004D0031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66629287" w14:textId="6017D088" w:rsidR="004D0031" w:rsidRPr="00CA5E3C" w:rsidRDefault="004D0031" w:rsidP="004D0031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ascii="標楷體" w:hAnsi="標楷體" w:hint="eastAsia"/>
                <w:b w:val="0"/>
                <w:noProof/>
              </w:rPr>
              <w:t>社會福利服務業務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E9C3E33" w14:textId="0CA7CC4C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12,790,200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B0B1FB6" w14:textId="1C553FC0" w:rsidR="004D0031" w:rsidRPr="00CA5E3C" w:rsidRDefault="004D0031" w:rsidP="004D003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4CC8C9D" w14:textId="0D7B6ED0" w:rsidR="004D0031" w:rsidRPr="00CA5E3C" w:rsidRDefault="004D0031" w:rsidP="004D003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63B5AD8" w14:textId="5356CEAB" w:rsidR="004D0031" w:rsidRPr="00CA5E3C" w:rsidRDefault="004D0031" w:rsidP="004D003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E18FB65" w14:textId="44435D4C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6F710CE2" w14:textId="675F0B04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12,790,200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F0826F9" w14:textId="4436938F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CBF573" w14:textId="7CC7BF7E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</w:tr>
      <w:tr w:rsidR="004D0031" w:rsidRPr="00CA5E3C" w14:paraId="75AB400F" w14:textId="77777777" w:rsidTr="001B08E5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708AE4B3" w14:textId="77777777" w:rsidR="004D0031" w:rsidRPr="00CA5E3C" w:rsidRDefault="004D0031" w:rsidP="004D0031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1B748D62" w14:textId="160A5038" w:rsidR="004D0031" w:rsidRPr="00CA5E3C" w:rsidRDefault="004D0031" w:rsidP="004D0031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ascii="標楷體" w:hAnsi="標楷體" w:hint="eastAsia"/>
                <w:b w:val="0"/>
                <w:noProof/>
              </w:rPr>
              <w:t>一般建築及設備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160A0DF" w14:textId="24B4292C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910,000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30874A9" w14:textId="2E9C32A2" w:rsidR="004D0031" w:rsidRPr="00CA5E3C" w:rsidRDefault="004D0031" w:rsidP="004D003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6705595" w14:textId="394F4CCA" w:rsidR="004D0031" w:rsidRPr="00CA5E3C" w:rsidRDefault="004D0031" w:rsidP="004D003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E8FF4F8" w14:textId="3241B65A" w:rsidR="004D0031" w:rsidRPr="00CA5E3C" w:rsidRDefault="004D0031" w:rsidP="004D003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13B59EA5" w14:textId="1DFD73CA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455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3993DD88" w14:textId="1F4FBEBD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909,545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8A69015" w14:textId="51550E88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8F26220" w14:textId="471B6840" w:rsidR="004D0031" w:rsidRPr="00CA5E3C" w:rsidRDefault="004D0031" w:rsidP="004D0031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</w:tr>
      <w:tr w:rsidR="00BF2630" w:rsidRPr="00CA5E3C" w14:paraId="2FE2B583" w14:textId="77777777" w:rsidTr="001B08E5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10D40562" w14:textId="1ACE0A77" w:rsidR="00BF2630" w:rsidRPr="00CA5E3C" w:rsidRDefault="00BF2630" w:rsidP="00BF263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lastRenderedPageBreak/>
              <w:t>112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0DF3B7F" w14:textId="6D7444C7" w:rsidR="00BF2630" w:rsidRDefault="00BF2630" w:rsidP="00BC225B">
            <w:pPr>
              <w:pStyle w:val="2"/>
              <w:ind w:leftChars="200" w:left="320" w:rightChars="145" w:right="232" w:firstLineChars="50" w:firstLine="94"/>
              <w:rPr>
                <w:rFonts w:ascii="標楷體" w:hAnsi="標楷體"/>
                <w:b w:val="0"/>
                <w:noProof/>
              </w:rPr>
            </w:pPr>
            <w:r>
              <w:rPr>
                <w:rFonts w:ascii="標楷體" w:hAnsi="標楷體" w:hint="eastAsia"/>
                <w:noProof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EFA4821" w14:textId="207F866C" w:rsidR="00BF2630" w:rsidRDefault="00BF2630" w:rsidP="00BF2630">
            <w:pPr>
              <w:pStyle w:val="3"/>
              <w:rPr>
                <w:rFonts w:hAnsi="細明體"/>
                <w:noProof/>
              </w:rPr>
            </w:pPr>
            <w:r>
              <w:rPr>
                <w:rFonts w:hAnsi="細明體" w:hint="eastAsia"/>
                <w:b/>
                <w:noProof/>
              </w:rPr>
              <w:t>20,171,393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2AE27C0" w14:textId="5754A816" w:rsidR="00BF2630" w:rsidRDefault="00BF2630" w:rsidP="00BF2630">
            <w:pPr>
              <w:rPr>
                <w:rFonts w:ascii="細明體" w:eastAsia="細明體" w:hAnsi="細明體"/>
                <w:bCs/>
                <w:noProof/>
                <w:w w:val="90"/>
                <w:sz w:val="18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E37E410" w14:textId="65C13F70" w:rsidR="00BF2630" w:rsidRDefault="00BF2630" w:rsidP="00BF2630">
            <w:pPr>
              <w:rPr>
                <w:rFonts w:ascii="細明體" w:eastAsia="細明體" w:hAnsi="細明體"/>
                <w:bCs/>
                <w:noProof/>
                <w:w w:val="90"/>
                <w:sz w:val="18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135288E" w14:textId="41AB97A9" w:rsidR="00BF2630" w:rsidRDefault="00BF2630" w:rsidP="00BF2630">
            <w:pPr>
              <w:rPr>
                <w:rFonts w:ascii="細明體" w:eastAsia="細明體" w:hAnsi="細明體"/>
                <w:bCs/>
                <w:noProof/>
                <w:w w:val="90"/>
                <w:sz w:val="18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F61BB41" w14:textId="6EE5FE6A" w:rsidR="00BF2630" w:rsidRDefault="00BF2630" w:rsidP="00BF2630">
            <w:pPr>
              <w:pStyle w:val="3"/>
              <w:rPr>
                <w:rFonts w:hAnsi="細明體"/>
                <w:noProof/>
              </w:rPr>
            </w:pPr>
            <w:r>
              <w:rPr>
                <w:rFonts w:hAnsi="細明體" w:hint="eastAsia"/>
                <w:b/>
                <w:noProof/>
              </w:rPr>
              <w:t>257,574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6359AD7D" w14:textId="085E286A" w:rsidR="00BF2630" w:rsidRDefault="00BF2630" w:rsidP="00BF2630">
            <w:pPr>
              <w:pStyle w:val="3"/>
              <w:rPr>
                <w:rFonts w:hAnsi="細明體"/>
                <w:noProof/>
              </w:rPr>
            </w:pPr>
            <w:r>
              <w:rPr>
                <w:rFonts w:hAnsi="細明體" w:hint="eastAsia"/>
                <w:b/>
                <w:noProof/>
              </w:rPr>
              <w:t>19,913,819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2617E70" w14:textId="1F412062" w:rsidR="00BF2630" w:rsidRDefault="00BF2630" w:rsidP="00BF2630">
            <w:pPr>
              <w:pStyle w:val="3"/>
              <w:rPr>
                <w:rFonts w:hAnsi="細明體"/>
                <w:noProof/>
              </w:rPr>
            </w:pPr>
            <w:r>
              <w:rPr>
                <w:rFonts w:hAnsi="細明體" w:hint="eastAsia"/>
                <w:b/>
                <w:noProof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13C42FC" w14:textId="20841A15" w:rsidR="00BF2630" w:rsidRDefault="00BF2630" w:rsidP="00BF2630">
            <w:pPr>
              <w:pStyle w:val="3"/>
              <w:rPr>
                <w:rFonts w:hAnsi="細明體"/>
                <w:noProof/>
              </w:rPr>
            </w:pPr>
            <w:r>
              <w:rPr>
                <w:rFonts w:hAnsi="細明體" w:hint="eastAsia"/>
                <w:b/>
                <w:noProof/>
              </w:rPr>
              <w:t>－</w:t>
            </w:r>
          </w:p>
        </w:tc>
      </w:tr>
      <w:tr w:rsidR="00BF2630" w:rsidRPr="00CA5E3C" w14:paraId="4144C54E" w14:textId="77777777" w:rsidTr="001B08E5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52C4835A" w14:textId="77777777" w:rsidR="00BF2630" w:rsidRPr="00CA5E3C" w:rsidRDefault="00BF2630" w:rsidP="00BF263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57EFF9F9" w14:textId="06E9603D" w:rsidR="00BF2630" w:rsidRDefault="00BF2630" w:rsidP="00BF2630">
            <w:pPr>
              <w:pStyle w:val="2"/>
              <w:ind w:leftChars="200" w:left="320"/>
              <w:rPr>
                <w:rFonts w:ascii="標楷體" w:hAnsi="標楷體"/>
                <w:b w:val="0"/>
                <w:noProof/>
              </w:rPr>
            </w:pPr>
            <w:r>
              <w:rPr>
                <w:rFonts w:ascii="標楷體" w:hAnsi="標楷體" w:hint="eastAsia"/>
                <w:b w:val="0"/>
                <w:noProof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C559CFA" w14:textId="421DB803" w:rsidR="00BF2630" w:rsidRDefault="00BF2630" w:rsidP="00BF2630">
            <w:pPr>
              <w:pStyle w:val="3"/>
              <w:rPr>
                <w:rFonts w:hAnsi="細明體"/>
                <w:noProof/>
              </w:rPr>
            </w:pPr>
            <w:r>
              <w:rPr>
                <w:rFonts w:hAnsi="細明體" w:hint="eastAsia"/>
                <w:noProof/>
              </w:rPr>
              <w:t>996,393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B73DC4A" w14:textId="0929193E" w:rsidR="00BF2630" w:rsidRDefault="00BF2630" w:rsidP="00BF2630">
            <w:pPr>
              <w:rPr>
                <w:rFonts w:ascii="細明體" w:eastAsia="細明體" w:hAnsi="細明體"/>
                <w:bCs/>
                <w:noProof/>
                <w:w w:val="90"/>
                <w:sz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6D6E8EF" w14:textId="08BA2450" w:rsidR="00BF2630" w:rsidRDefault="00BF2630" w:rsidP="00BF2630">
            <w:pPr>
              <w:rPr>
                <w:rFonts w:ascii="細明體" w:eastAsia="細明體" w:hAnsi="細明體"/>
                <w:bCs/>
                <w:noProof/>
                <w:w w:val="90"/>
                <w:sz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DB301F4" w14:textId="680FBACC" w:rsidR="00BF2630" w:rsidRDefault="00BF2630" w:rsidP="00BF2630">
            <w:pPr>
              <w:rPr>
                <w:rFonts w:ascii="細明體" w:eastAsia="細明體" w:hAnsi="細明體"/>
                <w:bCs/>
                <w:noProof/>
                <w:w w:val="90"/>
                <w:sz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275E9B0D" w14:textId="3E7E049E" w:rsidR="00BF2630" w:rsidRDefault="00BF2630" w:rsidP="00BF2630">
            <w:pPr>
              <w:pStyle w:val="3"/>
              <w:rPr>
                <w:rFonts w:hAnsi="細明體"/>
                <w:noProof/>
              </w:rPr>
            </w:pPr>
            <w:r>
              <w:rPr>
                <w:rFonts w:hAnsi="細明體" w:hint="eastAsia"/>
                <w:noProof/>
              </w:rPr>
              <w:t>123,634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736EF80B" w14:textId="0383F971" w:rsidR="00BF2630" w:rsidRDefault="00BF2630" w:rsidP="00BF2630">
            <w:pPr>
              <w:pStyle w:val="3"/>
              <w:rPr>
                <w:rFonts w:hAnsi="細明體"/>
                <w:noProof/>
              </w:rPr>
            </w:pPr>
            <w:r>
              <w:rPr>
                <w:rFonts w:hAnsi="細明體" w:hint="eastAsia"/>
                <w:noProof/>
              </w:rPr>
              <w:t>872,759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32EB24A" w14:textId="790527EF" w:rsidR="00BF2630" w:rsidRDefault="00BF2630" w:rsidP="00BF2630">
            <w:pPr>
              <w:pStyle w:val="3"/>
              <w:rPr>
                <w:rFonts w:hAnsi="細明體"/>
                <w:noProof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17A70C3" w14:textId="55D9EB64" w:rsidR="00BF2630" w:rsidRDefault="00BF2630" w:rsidP="00BF2630">
            <w:pPr>
              <w:pStyle w:val="3"/>
              <w:rPr>
                <w:rFonts w:hAnsi="細明體"/>
                <w:noProof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</w:tr>
      <w:tr w:rsidR="00BF2630" w:rsidRPr="00CA5E3C" w14:paraId="5F3E7761" w14:textId="77777777" w:rsidTr="001B08E5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2BEAF235" w14:textId="77777777" w:rsidR="00BF2630" w:rsidRPr="00CA5E3C" w:rsidRDefault="00BF2630" w:rsidP="00BF263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6F5A9D0A" w14:textId="24284701" w:rsidR="00BF2630" w:rsidRDefault="00BF2630" w:rsidP="00BF2630">
            <w:pPr>
              <w:pStyle w:val="2"/>
              <w:ind w:leftChars="200" w:left="320"/>
              <w:rPr>
                <w:rFonts w:ascii="標楷體" w:hAnsi="標楷體"/>
                <w:b w:val="0"/>
                <w:noProof/>
              </w:rPr>
            </w:pPr>
            <w:r>
              <w:rPr>
                <w:rFonts w:ascii="標楷體" w:hAnsi="標楷體" w:hint="eastAsia"/>
                <w:b w:val="0"/>
                <w:noProof/>
              </w:rPr>
              <w:t>社會福利服務業務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24774E9" w14:textId="3838A584" w:rsidR="00BF2630" w:rsidRDefault="00BF2630" w:rsidP="00BF2630">
            <w:pPr>
              <w:pStyle w:val="3"/>
              <w:rPr>
                <w:rFonts w:hAnsi="細明體"/>
                <w:noProof/>
              </w:rPr>
            </w:pPr>
            <w:r>
              <w:rPr>
                <w:rFonts w:hAnsi="細明體" w:hint="eastAsia"/>
                <w:noProof/>
              </w:rPr>
              <w:t>19,175,000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A5CADE5" w14:textId="70327C9C" w:rsidR="00BF2630" w:rsidRDefault="00BF2630" w:rsidP="00BF2630">
            <w:pPr>
              <w:rPr>
                <w:rFonts w:ascii="細明體" w:eastAsia="細明體" w:hAnsi="細明體"/>
                <w:bCs/>
                <w:noProof/>
                <w:w w:val="90"/>
                <w:sz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087D3DB" w14:textId="5BE36DB2" w:rsidR="00BF2630" w:rsidRDefault="00BF2630" w:rsidP="00BF2630">
            <w:pPr>
              <w:rPr>
                <w:rFonts w:ascii="細明體" w:eastAsia="細明體" w:hAnsi="細明體"/>
                <w:bCs/>
                <w:noProof/>
                <w:w w:val="90"/>
                <w:sz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5D742BB" w14:textId="3EF43DC6" w:rsidR="00BF2630" w:rsidRDefault="00BF2630" w:rsidP="00BF2630">
            <w:pPr>
              <w:rPr>
                <w:rFonts w:ascii="細明體" w:eastAsia="細明體" w:hAnsi="細明體"/>
                <w:bCs/>
                <w:noProof/>
                <w:w w:val="90"/>
                <w:sz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E27C3C7" w14:textId="3AF2B54A" w:rsidR="00BF2630" w:rsidRDefault="00BF2630" w:rsidP="00BF2630">
            <w:pPr>
              <w:pStyle w:val="3"/>
              <w:rPr>
                <w:rFonts w:hAnsi="細明體"/>
                <w:noProof/>
              </w:rPr>
            </w:pPr>
            <w:r>
              <w:rPr>
                <w:rFonts w:hAnsi="細明體" w:hint="eastAsia"/>
                <w:noProof/>
              </w:rPr>
              <w:t>133,940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568EA88F" w14:textId="0C21A1FE" w:rsidR="00BF2630" w:rsidRDefault="00BF2630" w:rsidP="00BF2630">
            <w:pPr>
              <w:pStyle w:val="3"/>
              <w:rPr>
                <w:rFonts w:hAnsi="細明體"/>
                <w:noProof/>
              </w:rPr>
            </w:pPr>
            <w:r>
              <w:rPr>
                <w:rFonts w:hAnsi="細明體" w:hint="eastAsia"/>
                <w:noProof/>
              </w:rPr>
              <w:t>19,041,060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9E5508A" w14:textId="0150330B" w:rsidR="00BF2630" w:rsidRDefault="00BF2630" w:rsidP="00BF2630">
            <w:pPr>
              <w:pStyle w:val="3"/>
              <w:rPr>
                <w:rFonts w:hAnsi="細明體"/>
                <w:noProof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D4F88C3" w14:textId="7CC2CF16" w:rsidR="00BF2630" w:rsidRDefault="00BF2630" w:rsidP="00BF2630">
            <w:pPr>
              <w:pStyle w:val="3"/>
              <w:rPr>
                <w:rFonts w:hAnsi="細明體"/>
                <w:noProof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</w:tr>
      <w:tr w:rsidR="00BF2630" w:rsidRPr="00CA5E3C" w14:paraId="108FF31A" w14:textId="77777777" w:rsidTr="001B08E5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47440930" w14:textId="588F71A2" w:rsidR="00BF2630" w:rsidRPr="00CA5E3C" w:rsidRDefault="00BF2630" w:rsidP="00BF263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113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18214C75" w14:textId="120735C9" w:rsidR="00BF2630" w:rsidRDefault="00BF2630" w:rsidP="00BC225B">
            <w:pPr>
              <w:pStyle w:val="2"/>
              <w:ind w:leftChars="200" w:left="320" w:rightChars="145" w:right="232" w:firstLineChars="50" w:firstLine="94"/>
              <w:rPr>
                <w:rFonts w:ascii="標楷體" w:hAnsi="標楷體"/>
                <w:b w:val="0"/>
                <w:noProof/>
              </w:rPr>
            </w:pPr>
            <w:r>
              <w:rPr>
                <w:rFonts w:ascii="標楷體" w:hAnsi="標楷體" w:hint="eastAsia"/>
                <w:noProof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07EEC0F" w14:textId="39A72302" w:rsidR="00BF2630" w:rsidRDefault="00BF2630" w:rsidP="00BF2630">
            <w:pPr>
              <w:pStyle w:val="3"/>
              <w:rPr>
                <w:rFonts w:hAnsi="細明體"/>
                <w:noProof/>
              </w:rPr>
            </w:pPr>
            <w:r>
              <w:rPr>
                <w:rFonts w:hAnsi="細明體" w:hint="eastAsia"/>
                <w:b/>
                <w:noProof/>
              </w:rPr>
              <w:t>220,252,004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032E733" w14:textId="5BF6C609" w:rsidR="00BF2630" w:rsidRDefault="00BF2630" w:rsidP="00BF2630">
            <w:pPr>
              <w:rPr>
                <w:rFonts w:ascii="細明體" w:eastAsia="細明體" w:hAnsi="細明體"/>
                <w:bCs/>
                <w:noProof/>
                <w:w w:val="90"/>
                <w:sz w:val="18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BDC4AA6" w14:textId="25183DF5" w:rsidR="00BF2630" w:rsidRDefault="00BF2630" w:rsidP="00BF2630">
            <w:pPr>
              <w:rPr>
                <w:rFonts w:ascii="細明體" w:eastAsia="細明體" w:hAnsi="細明體"/>
                <w:bCs/>
                <w:noProof/>
                <w:w w:val="90"/>
                <w:sz w:val="18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D2881D8" w14:textId="2E0DAF0E" w:rsidR="00BF2630" w:rsidRDefault="00BF2630" w:rsidP="00BF2630">
            <w:pPr>
              <w:rPr>
                <w:rFonts w:ascii="細明體" w:eastAsia="細明體" w:hAnsi="細明體"/>
                <w:bCs/>
                <w:noProof/>
                <w:w w:val="90"/>
                <w:sz w:val="18"/>
              </w:rPr>
            </w:pPr>
            <w:r>
              <w:rPr>
                <w:rFonts w:ascii="細明體" w:eastAsia="細明體" w:hAnsi="細明體" w:hint="eastAsia"/>
                <w:b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560A1681" w14:textId="5E0177C3" w:rsidR="00BF2630" w:rsidRDefault="00BF2630" w:rsidP="00BF2630">
            <w:pPr>
              <w:pStyle w:val="3"/>
              <w:rPr>
                <w:rFonts w:hAnsi="細明體"/>
                <w:noProof/>
              </w:rPr>
            </w:pPr>
            <w:r>
              <w:rPr>
                <w:rFonts w:hAnsi="細明體" w:hint="eastAsia"/>
                <w:b/>
                <w:noProof/>
              </w:rPr>
              <w:t>15,250,712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5C0E474D" w14:textId="795C5F35" w:rsidR="00BF2630" w:rsidRDefault="00BF2630" w:rsidP="00BF2630">
            <w:pPr>
              <w:pStyle w:val="3"/>
              <w:rPr>
                <w:rFonts w:hAnsi="細明體"/>
                <w:noProof/>
              </w:rPr>
            </w:pPr>
            <w:r>
              <w:rPr>
                <w:rFonts w:hAnsi="細明體" w:hint="eastAsia"/>
                <w:b/>
                <w:noProof/>
              </w:rPr>
              <w:t>71,816,492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AD23927" w14:textId="67BD7F9E" w:rsidR="00BF2630" w:rsidRDefault="00BF2630" w:rsidP="00BF2630">
            <w:pPr>
              <w:pStyle w:val="3"/>
              <w:rPr>
                <w:rFonts w:hAnsi="細明體"/>
                <w:noProof/>
              </w:rPr>
            </w:pPr>
            <w:r>
              <w:rPr>
                <w:rFonts w:hAnsi="細明體" w:hint="eastAsia"/>
                <w:b/>
                <w:noProof/>
              </w:rPr>
              <w:t>133,184,800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E76163" w14:textId="6BD5CAE7" w:rsidR="00BF2630" w:rsidRDefault="00BF2630" w:rsidP="00BF2630">
            <w:pPr>
              <w:pStyle w:val="3"/>
              <w:rPr>
                <w:rFonts w:hAnsi="細明體"/>
                <w:noProof/>
              </w:rPr>
            </w:pPr>
            <w:r>
              <w:rPr>
                <w:rFonts w:hAnsi="細明體" w:hint="eastAsia"/>
                <w:b/>
                <w:noProof/>
              </w:rPr>
              <w:t>60.47</w:t>
            </w:r>
          </w:p>
        </w:tc>
      </w:tr>
      <w:tr w:rsidR="00BF2630" w:rsidRPr="00CA5E3C" w14:paraId="18FD8531" w14:textId="77777777" w:rsidTr="001B08E5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0E645A97" w14:textId="77777777" w:rsidR="00BF2630" w:rsidRPr="00CA5E3C" w:rsidRDefault="00BF2630" w:rsidP="00BF263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AF3FB3E" w14:textId="03D5FF73" w:rsidR="00BF2630" w:rsidRDefault="00BF2630" w:rsidP="00BF2630">
            <w:pPr>
              <w:pStyle w:val="2"/>
              <w:ind w:leftChars="200" w:left="320"/>
              <w:rPr>
                <w:rFonts w:ascii="標楷體" w:hAnsi="標楷體"/>
                <w:b w:val="0"/>
                <w:noProof/>
              </w:rPr>
            </w:pPr>
            <w:r>
              <w:rPr>
                <w:rFonts w:ascii="標楷體" w:hAnsi="標楷體" w:hint="eastAsia"/>
                <w:b w:val="0"/>
                <w:noProof/>
              </w:rPr>
              <w:t>科技業務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CFA4FB1" w14:textId="43B5983F" w:rsidR="00BF2630" w:rsidRDefault="00BF2630" w:rsidP="00BF2630">
            <w:pPr>
              <w:pStyle w:val="3"/>
              <w:rPr>
                <w:rFonts w:hAnsi="細明體"/>
                <w:noProof/>
              </w:rPr>
            </w:pPr>
            <w:r>
              <w:rPr>
                <w:rFonts w:hAnsi="細明體" w:hint="eastAsia"/>
                <w:noProof/>
              </w:rPr>
              <w:t>12,739,000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9D00ECB" w14:textId="289E8EF1" w:rsidR="00BF2630" w:rsidRDefault="00BF2630" w:rsidP="00BF2630">
            <w:pPr>
              <w:rPr>
                <w:rFonts w:ascii="細明體" w:eastAsia="細明體" w:hAnsi="細明體"/>
                <w:bCs/>
                <w:noProof/>
                <w:w w:val="90"/>
                <w:sz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DD46540" w14:textId="65DE7629" w:rsidR="00BF2630" w:rsidRDefault="00BF2630" w:rsidP="00BF2630">
            <w:pPr>
              <w:rPr>
                <w:rFonts w:ascii="細明體" w:eastAsia="細明體" w:hAnsi="細明體"/>
                <w:bCs/>
                <w:noProof/>
                <w:w w:val="90"/>
                <w:sz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83D2A7C" w14:textId="2267EF18" w:rsidR="00BF2630" w:rsidRDefault="00BF2630" w:rsidP="00BF2630">
            <w:pPr>
              <w:rPr>
                <w:rFonts w:ascii="細明體" w:eastAsia="細明體" w:hAnsi="細明體"/>
                <w:bCs/>
                <w:noProof/>
                <w:w w:val="90"/>
                <w:sz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2D938F9F" w14:textId="084C2A4A" w:rsidR="00BF2630" w:rsidRDefault="00BF2630" w:rsidP="00BF2630">
            <w:pPr>
              <w:pStyle w:val="3"/>
              <w:rPr>
                <w:rFonts w:hAnsi="細明體"/>
                <w:noProof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10F97F90" w14:textId="6CFEFFB1" w:rsidR="00BF2630" w:rsidRDefault="00BF2630" w:rsidP="00BF2630">
            <w:pPr>
              <w:pStyle w:val="3"/>
              <w:rPr>
                <w:rFonts w:hAnsi="細明體"/>
                <w:noProof/>
              </w:rPr>
            </w:pPr>
            <w:r>
              <w:rPr>
                <w:rFonts w:hAnsi="細明體" w:hint="eastAsia"/>
                <w:noProof/>
              </w:rPr>
              <w:t>8,140,000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E9F5EA6" w14:textId="0DA42CF4" w:rsidR="00BF2630" w:rsidRDefault="00BF2630" w:rsidP="00BF2630">
            <w:pPr>
              <w:pStyle w:val="3"/>
              <w:rPr>
                <w:rFonts w:hAnsi="細明體"/>
                <w:noProof/>
              </w:rPr>
            </w:pPr>
            <w:r>
              <w:rPr>
                <w:rFonts w:hAnsi="細明體" w:hint="eastAsia"/>
                <w:noProof/>
              </w:rPr>
              <w:t>4,599,000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FEEE01" w14:textId="6E5D45A9" w:rsidR="00BF2630" w:rsidRDefault="00BF2630" w:rsidP="00BF2630">
            <w:pPr>
              <w:pStyle w:val="3"/>
              <w:rPr>
                <w:rFonts w:hAnsi="細明體"/>
                <w:noProof/>
              </w:rPr>
            </w:pPr>
            <w:r>
              <w:rPr>
                <w:rFonts w:hAnsi="細明體" w:hint="eastAsia"/>
                <w:noProof/>
              </w:rPr>
              <w:t>36.10</w:t>
            </w:r>
          </w:p>
        </w:tc>
      </w:tr>
      <w:tr w:rsidR="00BF2630" w:rsidRPr="00CA5E3C" w14:paraId="08A5FD82" w14:textId="77777777" w:rsidTr="001B08E5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5F11E9AD" w14:textId="77777777" w:rsidR="00BF2630" w:rsidRPr="00CA5E3C" w:rsidRDefault="00BF2630" w:rsidP="00BF263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4D3E6B03" w14:textId="0B464701" w:rsidR="00BF2630" w:rsidRDefault="00BF2630" w:rsidP="00BF2630">
            <w:pPr>
              <w:pStyle w:val="2"/>
              <w:ind w:leftChars="200" w:left="320"/>
              <w:rPr>
                <w:rFonts w:ascii="標楷體" w:hAnsi="標楷體"/>
                <w:b w:val="0"/>
                <w:noProof/>
              </w:rPr>
            </w:pPr>
            <w:r>
              <w:rPr>
                <w:rFonts w:ascii="標楷體" w:hAnsi="標楷體" w:hint="eastAsia"/>
                <w:b w:val="0"/>
                <w:noProof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E9C3D3C" w14:textId="221EA657" w:rsidR="00BF2630" w:rsidRDefault="00BF2630" w:rsidP="00BF2630">
            <w:pPr>
              <w:pStyle w:val="3"/>
              <w:rPr>
                <w:rFonts w:hAnsi="細明體"/>
                <w:noProof/>
              </w:rPr>
            </w:pPr>
            <w:r>
              <w:rPr>
                <w:rFonts w:hAnsi="細明體" w:hint="eastAsia"/>
                <w:noProof/>
              </w:rPr>
              <w:t>265,000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AE61D41" w14:textId="0CE01B32" w:rsidR="00BF2630" w:rsidRDefault="00BF2630" w:rsidP="00BF2630">
            <w:pPr>
              <w:rPr>
                <w:rFonts w:ascii="細明體" w:eastAsia="細明體" w:hAnsi="細明體"/>
                <w:bCs/>
                <w:noProof/>
                <w:w w:val="90"/>
                <w:sz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8FD4D8F" w14:textId="0C7FFA80" w:rsidR="00BF2630" w:rsidRDefault="00BF2630" w:rsidP="00BF2630">
            <w:pPr>
              <w:rPr>
                <w:rFonts w:ascii="細明體" w:eastAsia="細明體" w:hAnsi="細明體"/>
                <w:bCs/>
                <w:noProof/>
                <w:w w:val="90"/>
                <w:sz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8954608" w14:textId="24B9AFDB" w:rsidR="00BF2630" w:rsidRDefault="00BF2630" w:rsidP="00BF2630">
            <w:pPr>
              <w:rPr>
                <w:rFonts w:ascii="細明體" w:eastAsia="細明體" w:hAnsi="細明體"/>
                <w:bCs/>
                <w:noProof/>
                <w:w w:val="90"/>
                <w:sz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1AC8E00" w14:textId="029C369C" w:rsidR="00BF2630" w:rsidRDefault="00BF2630" w:rsidP="00BF2630">
            <w:pPr>
              <w:pStyle w:val="3"/>
              <w:rPr>
                <w:rFonts w:hAnsi="細明體"/>
                <w:noProof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3D081D3" w14:textId="3DE7AE2D" w:rsidR="00BF2630" w:rsidRDefault="00BF2630" w:rsidP="00BF2630">
            <w:pPr>
              <w:pStyle w:val="3"/>
              <w:rPr>
                <w:rFonts w:hAnsi="細明體"/>
                <w:noProof/>
              </w:rPr>
            </w:pPr>
            <w:r>
              <w:rPr>
                <w:rFonts w:hAnsi="細明體" w:hint="eastAsia"/>
                <w:noProof/>
              </w:rPr>
              <w:t>265,000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1113DD0" w14:textId="7C11D454" w:rsidR="00BF2630" w:rsidRDefault="00BF2630" w:rsidP="00BF2630">
            <w:pPr>
              <w:pStyle w:val="3"/>
              <w:rPr>
                <w:rFonts w:hAnsi="細明體"/>
                <w:noProof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7D3D50" w14:textId="530BA582" w:rsidR="00BF2630" w:rsidRDefault="00BF2630" w:rsidP="00BF2630">
            <w:pPr>
              <w:pStyle w:val="3"/>
              <w:rPr>
                <w:rFonts w:hAnsi="細明體"/>
                <w:noProof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</w:tr>
      <w:tr w:rsidR="00BF2630" w:rsidRPr="00CA5E3C" w14:paraId="52DCDC5E" w14:textId="77777777" w:rsidTr="001B08E5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2B6AB87F" w14:textId="77777777" w:rsidR="00BF2630" w:rsidRPr="00CA5E3C" w:rsidRDefault="00BF2630" w:rsidP="00BF263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834B508" w14:textId="00D943F9" w:rsidR="00BF2630" w:rsidRDefault="00BF2630" w:rsidP="00BF2630">
            <w:pPr>
              <w:pStyle w:val="2"/>
              <w:ind w:leftChars="200" w:left="320"/>
              <w:rPr>
                <w:rFonts w:ascii="標楷體" w:hAnsi="標楷體"/>
                <w:b w:val="0"/>
                <w:noProof/>
              </w:rPr>
            </w:pPr>
            <w:r>
              <w:rPr>
                <w:rFonts w:ascii="標楷體" w:hAnsi="標楷體" w:hint="eastAsia"/>
                <w:b w:val="0"/>
                <w:noProof/>
              </w:rPr>
              <w:t>社會福利服務業務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911C607" w14:textId="2A114F78" w:rsidR="00BF2630" w:rsidRDefault="00BF2630" w:rsidP="00BF2630">
            <w:pPr>
              <w:pStyle w:val="3"/>
              <w:rPr>
                <w:rFonts w:hAnsi="細明體"/>
                <w:noProof/>
              </w:rPr>
            </w:pPr>
            <w:r>
              <w:rPr>
                <w:rFonts w:hAnsi="細明體" w:hint="eastAsia"/>
                <w:noProof/>
              </w:rPr>
              <w:t>207,248,004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9E6D762" w14:textId="75228848" w:rsidR="00BF2630" w:rsidRDefault="00BF2630" w:rsidP="00BF2630">
            <w:pPr>
              <w:rPr>
                <w:rFonts w:ascii="細明體" w:eastAsia="細明體" w:hAnsi="細明體"/>
                <w:bCs/>
                <w:noProof/>
                <w:w w:val="90"/>
                <w:sz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7E1801A" w14:textId="48D327C2" w:rsidR="00BF2630" w:rsidRDefault="00BF2630" w:rsidP="00BF2630">
            <w:pPr>
              <w:rPr>
                <w:rFonts w:ascii="細明體" w:eastAsia="細明體" w:hAnsi="細明體"/>
                <w:bCs/>
                <w:noProof/>
                <w:w w:val="90"/>
                <w:sz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0FC3372" w14:textId="67A9076E" w:rsidR="00BF2630" w:rsidRDefault="00BF2630" w:rsidP="00BF2630">
            <w:pPr>
              <w:rPr>
                <w:rFonts w:ascii="細明體" w:eastAsia="細明體" w:hAnsi="細明體"/>
                <w:bCs/>
                <w:noProof/>
                <w:w w:val="90"/>
                <w:sz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0"/>
                <w:sz w:val="18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564E79A0" w14:textId="5A8EEB83" w:rsidR="00BF2630" w:rsidRDefault="00BF2630" w:rsidP="00BF2630">
            <w:pPr>
              <w:pStyle w:val="3"/>
              <w:rPr>
                <w:rFonts w:hAnsi="細明體"/>
                <w:noProof/>
              </w:rPr>
            </w:pPr>
            <w:r>
              <w:rPr>
                <w:rFonts w:hAnsi="細明體" w:hint="eastAsia"/>
                <w:noProof/>
              </w:rPr>
              <w:t>15,250,712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1B9CC778" w14:textId="37EDF7A7" w:rsidR="00BF2630" w:rsidRDefault="00BF2630" w:rsidP="00BF2630">
            <w:pPr>
              <w:pStyle w:val="3"/>
              <w:rPr>
                <w:rFonts w:hAnsi="細明體"/>
                <w:noProof/>
              </w:rPr>
            </w:pPr>
            <w:r>
              <w:rPr>
                <w:rFonts w:hAnsi="細明體" w:hint="eastAsia"/>
                <w:noProof/>
              </w:rPr>
              <w:t>63,411,492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89CFFFD" w14:textId="3F428D32" w:rsidR="00BF2630" w:rsidRDefault="00BF2630" w:rsidP="00BF2630">
            <w:pPr>
              <w:pStyle w:val="3"/>
              <w:rPr>
                <w:rFonts w:hAnsi="細明體"/>
                <w:noProof/>
              </w:rPr>
            </w:pPr>
            <w:r>
              <w:rPr>
                <w:rFonts w:hAnsi="細明體" w:hint="eastAsia"/>
                <w:noProof/>
              </w:rPr>
              <w:t>128,585,800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A156BFE" w14:textId="772F9499" w:rsidR="00BF2630" w:rsidRDefault="00BF2630" w:rsidP="00BF2630">
            <w:pPr>
              <w:pStyle w:val="3"/>
              <w:rPr>
                <w:rFonts w:hAnsi="細明體"/>
                <w:noProof/>
              </w:rPr>
            </w:pPr>
            <w:r>
              <w:rPr>
                <w:rFonts w:hAnsi="細明體" w:hint="eastAsia"/>
                <w:noProof/>
              </w:rPr>
              <w:t>62.04</w:t>
            </w:r>
          </w:p>
        </w:tc>
      </w:tr>
    </w:tbl>
    <w:p w14:paraId="492C1DD4" w14:textId="77777777" w:rsidR="008812DD" w:rsidRPr="00CA5E3C" w:rsidRDefault="008812DD" w:rsidP="008812DD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 w:rsidRPr="00CA5E3C">
        <w:rPr>
          <w:rFonts w:hint="eastAsia"/>
          <w:sz w:val="36"/>
        </w:rPr>
        <w:t>二、各項差異原因分析簡明表</w:t>
      </w:r>
    </w:p>
    <w:p w14:paraId="3C813831" w14:textId="77777777" w:rsidR="008812DD" w:rsidRPr="00CA5E3C" w:rsidRDefault="008812DD" w:rsidP="008812DD">
      <w:pPr>
        <w:pStyle w:val="a7"/>
        <w:spacing w:before="72" w:after="72"/>
        <w:ind w:leftChars="0" w:left="0" w:firstLineChars="0" w:firstLine="0"/>
        <w:jc w:val="left"/>
      </w:pPr>
      <w:r w:rsidRPr="00CA5E3C">
        <w:rPr>
          <w:rFonts w:hint="eastAsia"/>
        </w:rPr>
        <w:t>（一）　歲入部分</w:t>
      </w:r>
    </w:p>
    <w:p w14:paraId="3A03F603" w14:textId="77777777" w:rsidR="008812DD" w:rsidRPr="00CA5E3C" w:rsidRDefault="008812DD" w:rsidP="008812DD">
      <w:pPr>
        <w:pStyle w:val="a9"/>
        <w:ind w:right="160"/>
      </w:pPr>
      <w:r w:rsidRPr="00CA5E3C">
        <w:rPr>
          <w:rFonts w:hint="eastAsia"/>
          <w:sz w:val="24"/>
          <w:szCs w:val="24"/>
        </w:rPr>
        <w:tab/>
      </w:r>
    </w:p>
    <w:tbl>
      <w:tblPr>
        <w:tblW w:w="20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3261"/>
        <w:gridCol w:w="3260"/>
        <w:gridCol w:w="1276"/>
        <w:gridCol w:w="9044"/>
      </w:tblGrid>
      <w:tr w:rsidR="00CA5E3C" w:rsidRPr="00CA5E3C" w14:paraId="697706EF" w14:textId="77777777" w:rsidTr="000D1F43">
        <w:trPr>
          <w:cantSplit/>
          <w:trHeight w:val="128"/>
          <w:tblHeader/>
        </w:trPr>
        <w:tc>
          <w:tcPr>
            <w:tcW w:w="2027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0196EC" w14:textId="0D8A29E5" w:rsidR="008812DD" w:rsidRPr="00CA5E3C" w:rsidRDefault="008812DD" w:rsidP="003B39FD">
            <w:pPr>
              <w:pStyle w:val="10"/>
              <w:spacing w:line="360" w:lineRule="exact"/>
              <w:rPr>
                <w:sz w:val="28"/>
              </w:rPr>
            </w:pPr>
            <w:r w:rsidRPr="00CA5E3C">
              <w:rPr>
                <w:rFonts w:hint="eastAsia"/>
                <w:sz w:val="28"/>
              </w:rPr>
              <w:t>1.  11</w:t>
            </w:r>
            <w:r w:rsidR="00BF2630">
              <w:rPr>
                <w:sz w:val="28"/>
              </w:rPr>
              <w:t>4</w:t>
            </w:r>
            <w:r w:rsidRPr="00CA5E3C">
              <w:rPr>
                <w:rFonts w:hint="eastAsia"/>
                <w:sz w:val="28"/>
              </w:rPr>
              <w:t>年度應收保留數簡明表</w:t>
            </w:r>
          </w:p>
          <w:p w14:paraId="6907C0A9" w14:textId="77777777" w:rsidR="008812DD" w:rsidRPr="00CA5E3C" w:rsidRDefault="008812DD" w:rsidP="003B39FD">
            <w:pPr>
              <w:pStyle w:val="a8"/>
              <w:ind w:leftChars="0" w:left="0" w:rightChars="0" w:right="0"/>
              <w:jc w:val="right"/>
              <w:rPr>
                <w:rFonts w:ascii="標楷體" w:hAnsi="標楷體"/>
                <w:sz w:val="22"/>
                <w:szCs w:val="22"/>
              </w:rPr>
            </w:pPr>
            <w:r w:rsidRPr="00CA5E3C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CA5E3C">
              <w:rPr>
                <w:rFonts w:ascii="標楷體" w:hAnsi="標楷體"/>
                <w:sz w:val="24"/>
                <w:szCs w:val="24"/>
              </w:rPr>
              <w:t>：</w:t>
            </w:r>
            <w:r w:rsidRPr="00CA5E3C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CA5E3C" w:rsidRPr="00CA5E3C" w14:paraId="52794A76" w14:textId="77777777" w:rsidTr="000D1F43">
        <w:trPr>
          <w:cantSplit/>
          <w:trHeight w:val="128"/>
          <w:tblHeader/>
        </w:trPr>
        <w:tc>
          <w:tcPr>
            <w:tcW w:w="3430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651DC1D" w14:textId="77777777" w:rsidR="008812DD" w:rsidRPr="00CA5E3C" w:rsidRDefault="008812DD" w:rsidP="003B39FD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75FD7B" w14:textId="77777777" w:rsidR="008812DD" w:rsidRPr="00CA5E3C" w:rsidRDefault="008812DD" w:rsidP="003B39FD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8A3353" w14:textId="77777777" w:rsidR="008812DD" w:rsidRPr="00CA5E3C" w:rsidRDefault="008812DD" w:rsidP="003B39FD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904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DFB03F" w14:textId="77777777" w:rsidR="008812DD" w:rsidRPr="00CA5E3C" w:rsidRDefault="008812DD" w:rsidP="003B39FD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CA5E3C" w:rsidRPr="00CA5E3C" w14:paraId="4798387F" w14:textId="77777777" w:rsidTr="000D1F43">
        <w:trPr>
          <w:cantSplit/>
          <w:trHeight w:val="127"/>
          <w:tblHeader/>
        </w:trPr>
        <w:tc>
          <w:tcPr>
            <w:tcW w:w="3430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22A6816" w14:textId="77777777" w:rsidR="008812DD" w:rsidRPr="00CA5E3C" w:rsidRDefault="008812DD" w:rsidP="003B39FD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FE7D7F3" w14:textId="77777777" w:rsidR="008812DD" w:rsidRPr="00CA5E3C" w:rsidRDefault="008812DD" w:rsidP="003B39FD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47BD0" w14:textId="77777777" w:rsidR="008812DD" w:rsidRPr="00CA5E3C" w:rsidRDefault="008812DD" w:rsidP="003B39FD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1EC230" w14:textId="77777777" w:rsidR="008812DD" w:rsidRPr="00CA5E3C" w:rsidRDefault="008812DD" w:rsidP="003B39FD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904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470C8D5E" w14:textId="77777777" w:rsidR="008812DD" w:rsidRPr="00CA5E3C" w:rsidRDefault="008812DD" w:rsidP="003B39FD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</w:p>
        </w:tc>
      </w:tr>
      <w:tr w:rsidR="00BF2630" w:rsidRPr="00CA5E3C" w14:paraId="383AB8BE" w14:textId="77777777" w:rsidTr="000D1F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35BC48D0" w14:textId="39A5F5A3" w:rsidR="00BF2630" w:rsidRPr="00CA5E3C" w:rsidRDefault="00BF2630" w:rsidP="00BF2630">
            <w:pPr>
              <w:pStyle w:val="2"/>
              <w:snapToGrid w:val="0"/>
              <w:rPr>
                <w:rFonts w:ascii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</w:rPr>
              <w:t>國民健康署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34223E4" w14:textId="77777777" w:rsidR="00BF2630" w:rsidRPr="00CA5E3C" w:rsidRDefault="00BF2630" w:rsidP="00BF2630">
            <w:pPr>
              <w:pStyle w:val="3"/>
              <w:snapToGrid w:val="0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B678A83" w14:textId="77777777" w:rsidR="00BF2630" w:rsidRPr="00CA5E3C" w:rsidRDefault="00BF2630" w:rsidP="00BF2630">
            <w:pPr>
              <w:pStyle w:val="3"/>
              <w:snapToGrid w:val="0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E39B5A1" w14:textId="77777777" w:rsidR="00BF2630" w:rsidRPr="00CA5E3C" w:rsidRDefault="00BF2630" w:rsidP="00BF2630">
            <w:pPr>
              <w:pStyle w:val="3"/>
              <w:snapToGrid w:val="0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9044" w:type="dxa"/>
            <w:shd w:val="clear" w:color="auto" w:fill="auto"/>
            <w:vAlign w:val="center"/>
          </w:tcPr>
          <w:p w14:paraId="06F9CD04" w14:textId="77777777" w:rsidR="00BF2630" w:rsidRPr="00CA5E3C" w:rsidRDefault="00BF2630" w:rsidP="00BF2630">
            <w:pPr>
              <w:pStyle w:val="4"/>
              <w:snapToGrid w:val="0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BF2630" w:rsidRPr="00CA5E3C" w14:paraId="48C3A14E" w14:textId="77777777" w:rsidTr="000D1F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3FCE23E5" w14:textId="2ECD4AE7" w:rsidR="00BF2630" w:rsidRPr="00CA5E3C" w:rsidRDefault="00BF2630" w:rsidP="00BF2630">
            <w:pPr>
              <w:pStyle w:val="2"/>
              <w:snapToGrid w:val="0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hAnsi="標楷體" w:hint="eastAsia"/>
                <w:b w:val="0"/>
                <w:noProof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243DDFC" w14:textId="14BF4DD9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1,576,000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0A7E58F" w14:textId="0A1A2DB7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600,000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1E9710" w14:textId="29587B95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38.07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4495FACF" w14:textId="4289BC26" w:rsidR="00BF2630" w:rsidRPr="00CA5E3C" w:rsidRDefault="00BF2630" w:rsidP="00BF2630">
            <w:pPr>
              <w:pStyle w:val="4"/>
              <w:snapToGrid w:val="0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違反菸害防制法之罰鍰案件，催繳中。</w:t>
            </w:r>
          </w:p>
        </w:tc>
      </w:tr>
      <w:tr w:rsidR="00BF2630" w:rsidRPr="00CA5E3C" w14:paraId="41F3D1C9" w14:textId="77777777" w:rsidTr="000D1F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140FF977" w14:textId="3903E069" w:rsidR="00BF2630" w:rsidRPr="00CA5E3C" w:rsidRDefault="00BF2630" w:rsidP="00BF2630">
            <w:pPr>
              <w:pStyle w:val="2"/>
              <w:snapToGrid w:val="0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>
              <w:rPr>
                <w:rFonts w:hAnsi="標楷體" w:hint="eastAsia"/>
                <w:b w:val="0"/>
                <w:noProof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3E212B0" w14:textId="64C4F77B" w:rsidR="00BF2630" w:rsidRPr="00CA5E3C" w:rsidRDefault="00BF2630" w:rsidP="00BF2630">
            <w:pPr>
              <w:pStyle w:val="3"/>
              <w:snapToGrid w:val="0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88,000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2F3B637" w14:textId="735713A1" w:rsidR="00BF2630" w:rsidRPr="00CA5E3C" w:rsidRDefault="00BF2630" w:rsidP="00BF2630">
            <w:pPr>
              <w:pStyle w:val="3"/>
              <w:snapToGrid w:val="0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25,720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A2325F" w14:textId="6E99018B" w:rsidR="00BF2630" w:rsidRPr="00CA5E3C" w:rsidRDefault="00BF2630" w:rsidP="00BF2630">
            <w:pPr>
              <w:pStyle w:val="3"/>
              <w:snapToGrid w:val="0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29.23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6B7350E8" w14:textId="7EDD2DA6" w:rsidR="00BF2630" w:rsidRPr="00CA5E3C" w:rsidRDefault="00BF2630" w:rsidP="00BF2630">
            <w:pPr>
              <w:pStyle w:val="4"/>
              <w:snapToGrid w:val="0"/>
              <w:rPr>
                <w:rFonts w:hAnsi="標楷體"/>
                <w:b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違反醫事服務機構辦理預防保健服務注意事項之追扣案件，催繳中。</w:t>
            </w:r>
          </w:p>
        </w:tc>
      </w:tr>
    </w:tbl>
    <w:p w14:paraId="51E8035E" w14:textId="77777777" w:rsidR="008812DD" w:rsidRPr="00CA5E3C" w:rsidRDefault="008812DD" w:rsidP="008812DD">
      <w:pPr>
        <w:pStyle w:val="aa"/>
      </w:pPr>
      <w:r w:rsidRPr="00CA5E3C">
        <w:rPr>
          <w:rFonts w:hint="eastAsia"/>
        </w:rPr>
        <w:t>註</w:t>
      </w:r>
      <w:r w:rsidRPr="00CA5E3C">
        <w:t>：</w:t>
      </w:r>
      <w:r w:rsidRPr="00CA5E3C">
        <w:rPr>
          <w:rFonts w:hint="eastAsia"/>
        </w:rPr>
        <w:t>本表所列項目係指應收保留數達20％</w:t>
      </w:r>
      <w:r w:rsidRPr="00CA5E3C">
        <w:t>，</w:t>
      </w:r>
      <w:r w:rsidRPr="00CA5E3C">
        <w:rPr>
          <w:rFonts w:hint="eastAsia"/>
        </w:rPr>
        <w:t>或3千萬元以上者</w:t>
      </w:r>
      <w:r w:rsidRPr="00CA5E3C">
        <w:t>。</w:t>
      </w:r>
    </w:p>
    <w:p w14:paraId="1ABA819D" w14:textId="77777777" w:rsidR="008812DD" w:rsidRPr="00CA5E3C" w:rsidRDefault="008812DD" w:rsidP="008812DD">
      <w:pPr>
        <w:rPr>
          <w:sz w:val="20"/>
        </w:rPr>
      </w:pPr>
    </w:p>
    <w:tbl>
      <w:tblPr>
        <w:tblW w:w="20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268"/>
        <w:gridCol w:w="2268"/>
        <w:gridCol w:w="2268"/>
        <w:gridCol w:w="1276"/>
        <w:gridCol w:w="8930"/>
      </w:tblGrid>
      <w:tr w:rsidR="00CA5E3C" w:rsidRPr="00CA5E3C" w14:paraId="6B5DF2B8" w14:textId="77777777" w:rsidTr="000D1F43">
        <w:trPr>
          <w:cantSplit/>
          <w:trHeight w:val="284"/>
          <w:tblHeader/>
        </w:trPr>
        <w:tc>
          <w:tcPr>
            <w:tcW w:w="20129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000B206E" w14:textId="360C6AE9" w:rsidR="008812DD" w:rsidRPr="00CA5E3C" w:rsidRDefault="008812DD" w:rsidP="003B39FD">
            <w:pPr>
              <w:jc w:val="left"/>
              <w:rPr>
                <w:rFonts w:hAnsi="標楷體"/>
                <w:sz w:val="28"/>
                <w:szCs w:val="24"/>
              </w:rPr>
            </w:pPr>
            <w:r w:rsidRPr="00CA5E3C">
              <w:rPr>
                <w:rFonts w:hAnsi="標楷體" w:hint="eastAsia"/>
                <w:sz w:val="28"/>
                <w:szCs w:val="24"/>
              </w:rPr>
              <w:t xml:space="preserve">2. </w:t>
            </w:r>
            <w:r w:rsidRPr="00CA5E3C">
              <w:rPr>
                <w:rFonts w:hAnsi="標楷體"/>
                <w:sz w:val="28"/>
                <w:szCs w:val="24"/>
              </w:rPr>
              <w:t xml:space="preserve"> </w:t>
            </w:r>
            <w:r w:rsidRPr="00CA5E3C">
              <w:rPr>
                <w:rFonts w:hAnsi="標楷體" w:hint="eastAsia"/>
                <w:sz w:val="28"/>
                <w:szCs w:val="24"/>
              </w:rPr>
              <w:t>11</w:t>
            </w:r>
            <w:r w:rsidR="00BF2630">
              <w:rPr>
                <w:rFonts w:hAnsi="標楷體"/>
                <w:sz w:val="28"/>
                <w:szCs w:val="24"/>
              </w:rPr>
              <w:t>4</w:t>
            </w:r>
            <w:r w:rsidRPr="00CA5E3C">
              <w:rPr>
                <w:rFonts w:hAnsi="標楷體" w:hint="eastAsia"/>
                <w:sz w:val="28"/>
                <w:szCs w:val="24"/>
              </w:rPr>
              <w:t>年度歲入超（短）收數簡明表</w:t>
            </w:r>
          </w:p>
          <w:p w14:paraId="45E7DEDF" w14:textId="77777777" w:rsidR="008812DD" w:rsidRPr="00CA5E3C" w:rsidRDefault="008812DD" w:rsidP="003B39FD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CA5E3C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CA5E3C">
              <w:rPr>
                <w:rFonts w:ascii="標楷體" w:hAnsi="標楷體"/>
                <w:sz w:val="24"/>
                <w:szCs w:val="24"/>
              </w:rPr>
              <w:t>：</w:t>
            </w:r>
            <w:r w:rsidRPr="00CA5E3C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CA5E3C" w:rsidRPr="00CA5E3C" w14:paraId="2CE95018" w14:textId="77777777" w:rsidTr="000D1F43">
        <w:trPr>
          <w:cantSplit/>
          <w:trHeight w:val="284"/>
          <w:tblHeader/>
        </w:trPr>
        <w:tc>
          <w:tcPr>
            <w:tcW w:w="3119" w:type="dxa"/>
            <w:vMerge w:val="restart"/>
            <w:tcBorders>
              <w:left w:val="nil"/>
            </w:tcBorders>
            <w:vAlign w:val="center"/>
          </w:tcPr>
          <w:p w14:paraId="0E355EEE" w14:textId="77777777" w:rsidR="008812DD" w:rsidRPr="00CA5E3C" w:rsidRDefault="008812DD" w:rsidP="003B39FD">
            <w:pPr>
              <w:pStyle w:val="a8"/>
              <w:ind w:left="48" w:right="48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268" w:type="dxa"/>
            <w:vMerge w:val="restart"/>
            <w:vAlign w:val="center"/>
          </w:tcPr>
          <w:p w14:paraId="30877B19" w14:textId="77777777" w:rsidR="008812DD" w:rsidRPr="00CA5E3C" w:rsidRDefault="008812DD" w:rsidP="003B39FD">
            <w:pPr>
              <w:pStyle w:val="a8"/>
              <w:ind w:left="48" w:right="48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268" w:type="dxa"/>
            <w:vMerge w:val="restart"/>
            <w:vAlign w:val="center"/>
          </w:tcPr>
          <w:p w14:paraId="588A2F1E" w14:textId="77777777" w:rsidR="008812DD" w:rsidRPr="00CA5E3C" w:rsidRDefault="008812DD" w:rsidP="003B39FD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CA5E3C">
              <w:rPr>
                <w:rFonts w:hint="eastAsia"/>
                <w:spacing w:val="-20"/>
                <w:sz w:val="22"/>
                <w:szCs w:val="22"/>
              </w:rPr>
              <w:t>決算審定數</w:t>
            </w:r>
          </w:p>
        </w:tc>
        <w:tc>
          <w:tcPr>
            <w:tcW w:w="3544" w:type="dxa"/>
            <w:gridSpan w:val="2"/>
            <w:vAlign w:val="center"/>
          </w:tcPr>
          <w:p w14:paraId="483E8537" w14:textId="77777777" w:rsidR="008812DD" w:rsidRPr="00CA5E3C" w:rsidRDefault="008812DD" w:rsidP="003B39FD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超</w:t>
            </w:r>
            <w:r w:rsidRPr="00CA5E3C">
              <w:rPr>
                <w:rFonts w:hint="eastAsia"/>
                <w:sz w:val="22"/>
                <w:szCs w:val="22"/>
              </w:rPr>
              <w:t xml:space="preserve">  </w:t>
            </w:r>
            <w:r w:rsidRPr="00CA5E3C">
              <w:rPr>
                <w:rFonts w:hint="eastAsia"/>
                <w:sz w:val="22"/>
                <w:szCs w:val="22"/>
              </w:rPr>
              <w:t>（短）</w:t>
            </w:r>
            <w:r w:rsidRPr="00CA5E3C">
              <w:rPr>
                <w:rFonts w:hint="eastAsia"/>
                <w:sz w:val="22"/>
                <w:szCs w:val="22"/>
              </w:rPr>
              <w:t xml:space="preserve">  </w:t>
            </w:r>
            <w:r w:rsidRPr="00CA5E3C">
              <w:rPr>
                <w:rFonts w:hint="eastAsia"/>
                <w:sz w:val="22"/>
                <w:szCs w:val="22"/>
              </w:rPr>
              <w:t>收</w:t>
            </w:r>
            <w:r w:rsidRPr="00CA5E3C">
              <w:rPr>
                <w:rFonts w:hint="eastAsia"/>
                <w:sz w:val="22"/>
                <w:szCs w:val="22"/>
              </w:rPr>
              <w:t xml:space="preserve">  </w:t>
            </w:r>
            <w:r w:rsidRPr="00CA5E3C">
              <w:rPr>
                <w:rFonts w:hint="eastAsia"/>
                <w:sz w:val="22"/>
                <w:szCs w:val="22"/>
              </w:rPr>
              <w:t>數</w:t>
            </w:r>
          </w:p>
        </w:tc>
        <w:tc>
          <w:tcPr>
            <w:tcW w:w="8930" w:type="dxa"/>
            <w:vMerge w:val="restart"/>
            <w:tcBorders>
              <w:right w:val="nil"/>
            </w:tcBorders>
            <w:vAlign w:val="center"/>
          </w:tcPr>
          <w:p w14:paraId="2189575D" w14:textId="77777777" w:rsidR="008812DD" w:rsidRPr="00CA5E3C" w:rsidRDefault="008812DD" w:rsidP="003B39FD">
            <w:pPr>
              <w:pStyle w:val="a8"/>
              <w:ind w:left="48" w:right="48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CA5E3C" w:rsidRPr="00CA5E3C" w14:paraId="16A5035D" w14:textId="77777777" w:rsidTr="000D1F43">
        <w:trPr>
          <w:cantSplit/>
          <w:trHeight w:val="284"/>
          <w:tblHeader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0DB2833C" w14:textId="77777777" w:rsidR="008812DD" w:rsidRPr="00CA5E3C" w:rsidRDefault="008812DD" w:rsidP="003B39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14615876" w14:textId="77777777" w:rsidR="008812DD" w:rsidRPr="00CA5E3C" w:rsidRDefault="008812DD" w:rsidP="003B39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758B5B2A" w14:textId="77777777" w:rsidR="008812DD" w:rsidRPr="00CA5E3C" w:rsidRDefault="008812DD" w:rsidP="003B39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7E355237" w14:textId="77777777" w:rsidR="008812DD" w:rsidRPr="00CA5E3C" w:rsidRDefault="008812DD" w:rsidP="003B39FD">
            <w:pPr>
              <w:pStyle w:val="a8"/>
              <w:ind w:left="48" w:right="48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EA000D7" w14:textId="77777777" w:rsidR="008812DD" w:rsidRPr="00CA5E3C" w:rsidRDefault="008812DD" w:rsidP="003B39FD">
            <w:pPr>
              <w:pStyle w:val="a8"/>
              <w:ind w:left="48" w:right="48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930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3B4D117F" w14:textId="77777777" w:rsidR="008812DD" w:rsidRPr="00CA5E3C" w:rsidRDefault="008812DD" w:rsidP="003B39FD">
            <w:pPr>
              <w:jc w:val="center"/>
              <w:rPr>
                <w:sz w:val="22"/>
                <w:szCs w:val="22"/>
              </w:rPr>
            </w:pPr>
          </w:p>
        </w:tc>
      </w:tr>
      <w:tr w:rsidR="00BF2630" w:rsidRPr="00CA5E3C" w14:paraId="399BDAD5" w14:textId="77777777" w:rsidTr="000D1F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19" w:type="dxa"/>
            <w:shd w:val="clear" w:color="auto" w:fill="auto"/>
            <w:vAlign w:val="center"/>
          </w:tcPr>
          <w:p w14:paraId="537ED289" w14:textId="38B59DCE" w:rsidR="00BF2630" w:rsidRPr="00CA5E3C" w:rsidRDefault="00BF2630" w:rsidP="00BF2630">
            <w:pPr>
              <w:pStyle w:val="1-1"/>
              <w:snapToGrid w:val="0"/>
              <w:rPr>
                <w:rFonts w:ascii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</w:rPr>
              <w:t>衛生福利部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35FC41C" w14:textId="77777777" w:rsidR="00BF2630" w:rsidRPr="00CA5E3C" w:rsidRDefault="00BF2630" w:rsidP="00BF2630">
            <w:pPr>
              <w:pStyle w:val="3"/>
              <w:snapToGrid w:val="0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BF3470E" w14:textId="77777777" w:rsidR="00BF2630" w:rsidRPr="00CA5E3C" w:rsidRDefault="00BF2630" w:rsidP="00BF2630">
            <w:pPr>
              <w:pStyle w:val="3"/>
              <w:snapToGrid w:val="0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EF9B89B" w14:textId="77777777" w:rsidR="00BF2630" w:rsidRPr="00CA5E3C" w:rsidRDefault="00BF2630" w:rsidP="00BF2630">
            <w:pPr>
              <w:pStyle w:val="3"/>
              <w:snapToGrid w:val="0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D2BE7F3" w14:textId="77777777" w:rsidR="00BF2630" w:rsidRPr="00CA5E3C" w:rsidRDefault="00BF2630" w:rsidP="00BF2630">
            <w:pPr>
              <w:pStyle w:val="3"/>
              <w:snapToGrid w:val="0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14:paraId="786E46B7" w14:textId="77777777" w:rsidR="00BF2630" w:rsidRPr="00CA5E3C" w:rsidRDefault="00BF2630" w:rsidP="00BF2630">
            <w:pPr>
              <w:pStyle w:val="4"/>
              <w:snapToGrid w:val="0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BF2630" w:rsidRPr="00CA5E3C" w14:paraId="1BE938C4" w14:textId="77777777" w:rsidTr="000D1F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19" w:type="dxa"/>
            <w:shd w:val="clear" w:color="auto" w:fill="auto"/>
            <w:vAlign w:val="center"/>
          </w:tcPr>
          <w:p w14:paraId="2B26FD10" w14:textId="2A73B144" w:rsidR="00BF2630" w:rsidRPr="00CA5E3C" w:rsidRDefault="00BF2630" w:rsidP="00BF2630">
            <w:pPr>
              <w:pStyle w:val="1-1"/>
              <w:snapToGrid w:val="0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hAnsi="標楷體" w:hint="eastAsia"/>
                <w:b w:val="0"/>
                <w:noProof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1C726EE" w14:textId="336457D8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4,650,000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2D4351" w14:textId="2B8AC0A7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10,975,291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7C3F84" w14:textId="050D8F94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6,325,291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9D4A33" w14:textId="7449CA20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136.03</w:t>
            </w:r>
          </w:p>
        </w:tc>
        <w:tc>
          <w:tcPr>
            <w:tcW w:w="8930" w:type="dxa"/>
            <w:shd w:val="clear" w:color="auto" w:fill="auto"/>
            <w:vAlign w:val="center"/>
          </w:tcPr>
          <w:p w14:paraId="3D34568D" w14:textId="4DDC11A7" w:rsidR="00BF2630" w:rsidRPr="00CA5E3C" w:rsidRDefault="00BF2630" w:rsidP="00BF2630">
            <w:pPr>
              <w:pStyle w:val="4"/>
              <w:snapToGrid w:val="0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廠商逾期違約罰款較預計增加。</w:t>
            </w:r>
          </w:p>
        </w:tc>
      </w:tr>
      <w:tr w:rsidR="00BF2630" w:rsidRPr="00CA5E3C" w14:paraId="086F1808" w14:textId="77777777" w:rsidTr="000D1F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19" w:type="dxa"/>
            <w:shd w:val="clear" w:color="auto" w:fill="auto"/>
            <w:vAlign w:val="center"/>
          </w:tcPr>
          <w:p w14:paraId="5D336D00" w14:textId="0E9E2064" w:rsidR="00BF2630" w:rsidRPr="00CA5E3C" w:rsidRDefault="00BF2630" w:rsidP="00BF2630">
            <w:pPr>
              <w:pStyle w:val="1-1"/>
              <w:snapToGrid w:val="0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hAnsi="標楷體" w:hint="eastAsia"/>
                <w:b w:val="0"/>
                <w:noProof/>
              </w:rPr>
              <w:t>規費收入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8E982E0" w14:textId="634D654E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210,665,000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4E981A" w14:textId="2B345E65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248,294,214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F2DF749" w14:textId="1316023D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37,629,214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747D31" w14:textId="4E60A4D1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17.86</w:t>
            </w:r>
          </w:p>
        </w:tc>
        <w:tc>
          <w:tcPr>
            <w:tcW w:w="8930" w:type="dxa"/>
            <w:shd w:val="clear" w:color="auto" w:fill="auto"/>
            <w:vAlign w:val="center"/>
          </w:tcPr>
          <w:p w14:paraId="5CF39A30" w14:textId="6C9FCAC7" w:rsidR="00BF2630" w:rsidRPr="00CA5E3C" w:rsidRDefault="00BF2630" w:rsidP="00BF2630">
            <w:pPr>
              <w:pStyle w:val="4"/>
              <w:snapToGrid w:val="0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醫事人員證書費及醫事憑證換發收入較預計增加。</w:t>
            </w:r>
          </w:p>
        </w:tc>
      </w:tr>
      <w:tr w:rsidR="00BF2630" w:rsidRPr="00CA5E3C" w14:paraId="7A9002C6" w14:textId="77777777" w:rsidTr="000D1F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19" w:type="dxa"/>
            <w:shd w:val="clear" w:color="auto" w:fill="auto"/>
            <w:vAlign w:val="center"/>
          </w:tcPr>
          <w:p w14:paraId="28F9904C" w14:textId="493320DD" w:rsidR="00BF2630" w:rsidRPr="00CA5E3C" w:rsidRDefault="00BF2630" w:rsidP="00BF2630">
            <w:pPr>
              <w:pStyle w:val="1-1"/>
              <w:snapToGrid w:val="0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hAnsi="標楷體" w:hint="eastAsia"/>
                <w:b w:val="0"/>
                <w:noProof/>
              </w:rPr>
              <w:t>財產收入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217F97" w14:textId="49809FC4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7,083,000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5287E5F" w14:textId="667E081B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13,257,214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84FD65" w14:textId="0C09CEDA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6,174,214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F9E155" w14:textId="6F5128E8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87.17</w:t>
            </w:r>
          </w:p>
        </w:tc>
        <w:tc>
          <w:tcPr>
            <w:tcW w:w="8930" w:type="dxa"/>
            <w:shd w:val="clear" w:color="auto" w:fill="auto"/>
            <w:vAlign w:val="center"/>
          </w:tcPr>
          <w:p w14:paraId="7A466B51" w14:textId="600A3BCC" w:rsidR="00BF2630" w:rsidRPr="00CA5E3C" w:rsidRDefault="0063476B" w:rsidP="00BF2630">
            <w:pPr>
              <w:pStyle w:val="4"/>
              <w:snapToGrid w:val="0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補（捐）助計畫衍生之利息收入較預計增加。</w:t>
            </w:r>
          </w:p>
        </w:tc>
      </w:tr>
      <w:tr w:rsidR="00BF2630" w:rsidRPr="00CA5E3C" w14:paraId="402E9EC5" w14:textId="77777777" w:rsidTr="000D1F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19" w:type="dxa"/>
            <w:shd w:val="clear" w:color="auto" w:fill="auto"/>
            <w:vAlign w:val="center"/>
          </w:tcPr>
          <w:p w14:paraId="01C76BFB" w14:textId="379EF32A" w:rsidR="00BF2630" w:rsidRPr="00CA5E3C" w:rsidRDefault="00BF2630" w:rsidP="00BF2630">
            <w:pPr>
              <w:pStyle w:val="1-1"/>
              <w:snapToGrid w:val="0"/>
              <w:rPr>
                <w:rFonts w:ascii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</w:rPr>
              <w:t>疾病管制署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862E02" w14:textId="77777777" w:rsidR="00BF2630" w:rsidRPr="00CA5E3C" w:rsidRDefault="00BF2630" w:rsidP="00BF2630">
            <w:pPr>
              <w:pStyle w:val="3"/>
              <w:snapToGrid w:val="0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89FFAE9" w14:textId="77777777" w:rsidR="00BF2630" w:rsidRPr="00CA5E3C" w:rsidRDefault="00BF2630" w:rsidP="00BF2630">
            <w:pPr>
              <w:pStyle w:val="3"/>
              <w:snapToGrid w:val="0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C69BAF9" w14:textId="77777777" w:rsidR="00BF2630" w:rsidRPr="00CA5E3C" w:rsidRDefault="00BF2630" w:rsidP="00BF2630">
            <w:pPr>
              <w:pStyle w:val="3"/>
              <w:snapToGrid w:val="0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F36C5BC" w14:textId="77777777" w:rsidR="00BF2630" w:rsidRPr="00CA5E3C" w:rsidRDefault="00BF2630" w:rsidP="00BF2630">
            <w:pPr>
              <w:pStyle w:val="3"/>
              <w:snapToGrid w:val="0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14:paraId="534CB0FC" w14:textId="77777777" w:rsidR="00BF2630" w:rsidRPr="00CA5E3C" w:rsidRDefault="00BF2630" w:rsidP="00BF2630">
            <w:pPr>
              <w:pStyle w:val="4"/>
              <w:snapToGrid w:val="0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BF2630" w:rsidRPr="00CA5E3C" w14:paraId="0E1809B1" w14:textId="77777777" w:rsidTr="000D1F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19" w:type="dxa"/>
            <w:shd w:val="clear" w:color="auto" w:fill="auto"/>
            <w:vAlign w:val="center"/>
          </w:tcPr>
          <w:p w14:paraId="578DC2A2" w14:textId="67E352FE" w:rsidR="00BF2630" w:rsidRPr="00CA5E3C" w:rsidRDefault="00BF2630" w:rsidP="00BF2630">
            <w:pPr>
              <w:pStyle w:val="1-1"/>
              <w:snapToGrid w:val="0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hAnsi="標楷體" w:hint="eastAsia"/>
                <w:b w:val="0"/>
                <w:noProof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709D3C" w14:textId="16F3D815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600,000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F4D0594" w14:textId="23B55022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2,272,469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8DBBF20" w14:textId="7DCFEC29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1,672,469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402FF3" w14:textId="2CA3C97F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278.74</w:t>
            </w:r>
          </w:p>
        </w:tc>
        <w:tc>
          <w:tcPr>
            <w:tcW w:w="8930" w:type="dxa"/>
            <w:shd w:val="clear" w:color="auto" w:fill="auto"/>
            <w:vAlign w:val="center"/>
          </w:tcPr>
          <w:p w14:paraId="267C6AC0" w14:textId="2275D67E" w:rsidR="00BF2630" w:rsidRPr="00CA5E3C" w:rsidRDefault="00BF2630" w:rsidP="00BF2630">
            <w:pPr>
              <w:pStyle w:val="4"/>
              <w:snapToGrid w:val="0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廠商逾期違約罰款較預計增加。</w:t>
            </w:r>
          </w:p>
        </w:tc>
      </w:tr>
      <w:tr w:rsidR="00BF2630" w:rsidRPr="00CA5E3C" w14:paraId="66400D52" w14:textId="77777777" w:rsidTr="000D1F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19" w:type="dxa"/>
            <w:shd w:val="clear" w:color="auto" w:fill="auto"/>
            <w:vAlign w:val="center"/>
          </w:tcPr>
          <w:p w14:paraId="4B3878C8" w14:textId="1DB272F2" w:rsidR="00BF2630" w:rsidRPr="00CA5E3C" w:rsidRDefault="00BF2630" w:rsidP="00BF2630">
            <w:pPr>
              <w:pStyle w:val="1-1"/>
              <w:snapToGrid w:val="0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hAnsi="標楷體" w:hint="eastAsia"/>
                <w:b w:val="0"/>
                <w:noProof/>
              </w:rPr>
              <w:t>財產收入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7E744F" w14:textId="61F07937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485,000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E40EADF" w14:textId="616721DF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4,273,210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7F1D44" w14:textId="4C8B619F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3,788,210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9292A5" w14:textId="1A2CE309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781.07</w:t>
            </w:r>
          </w:p>
        </w:tc>
        <w:tc>
          <w:tcPr>
            <w:tcW w:w="8930" w:type="dxa"/>
            <w:shd w:val="clear" w:color="auto" w:fill="auto"/>
            <w:vAlign w:val="center"/>
          </w:tcPr>
          <w:p w14:paraId="10108EB9" w14:textId="470E94AE" w:rsidR="00BF2630" w:rsidRPr="00CA5E3C" w:rsidRDefault="00BF2630" w:rsidP="00BF2630">
            <w:pPr>
              <w:pStyle w:val="4"/>
              <w:snapToGrid w:val="0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廢舊物資變賣收入較預計增加。</w:t>
            </w:r>
          </w:p>
        </w:tc>
      </w:tr>
      <w:tr w:rsidR="00BF2630" w:rsidRPr="00CA5E3C" w14:paraId="05CEF254" w14:textId="77777777" w:rsidTr="000D1F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19" w:type="dxa"/>
            <w:shd w:val="clear" w:color="auto" w:fill="auto"/>
            <w:vAlign w:val="center"/>
          </w:tcPr>
          <w:p w14:paraId="424BF2E2" w14:textId="156AAAD5" w:rsidR="00BF2630" w:rsidRPr="00CA5E3C" w:rsidRDefault="00BF2630" w:rsidP="00BF2630">
            <w:pPr>
              <w:pStyle w:val="1-1"/>
              <w:snapToGrid w:val="0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>
              <w:rPr>
                <w:rFonts w:hAnsi="標楷體" w:hint="eastAsia"/>
                <w:b w:val="0"/>
                <w:noProof/>
              </w:rPr>
              <w:t>其他收入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B197BF" w14:textId="38287C21" w:rsidR="00BF2630" w:rsidRPr="00CA5E3C" w:rsidRDefault="00BF2630" w:rsidP="00BF2630">
            <w:pPr>
              <w:pStyle w:val="3"/>
              <w:snapToGrid w:val="0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849,000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177DD0" w14:textId="042ED429" w:rsidR="00BF2630" w:rsidRPr="00CA5E3C" w:rsidRDefault="00BF2630" w:rsidP="00BF2630">
            <w:pPr>
              <w:pStyle w:val="3"/>
              <w:snapToGrid w:val="0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174,662,570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E425F1E" w14:textId="138DD807" w:rsidR="00BF2630" w:rsidRPr="00CA5E3C" w:rsidRDefault="00BF2630" w:rsidP="00BF2630">
            <w:pPr>
              <w:pStyle w:val="3"/>
              <w:snapToGrid w:val="0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173,813,570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47D178" w14:textId="43A541AF" w:rsidR="00BF2630" w:rsidRPr="00CA5E3C" w:rsidRDefault="00BF2630" w:rsidP="00BF2630">
            <w:pPr>
              <w:pStyle w:val="3"/>
              <w:snapToGrid w:val="0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20,472.74</w:t>
            </w:r>
          </w:p>
        </w:tc>
        <w:tc>
          <w:tcPr>
            <w:tcW w:w="8930" w:type="dxa"/>
            <w:shd w:val="clear" w:color="auto" w:fill="auto"/>
            <w:vAlign w:val="center"/>
          </w:tcPr>
          <w:p w14:paraId="253BE50D" w14:textId="35D5B8CE" w:rsidR="00BF2630" w:rsidRPr="00CA5E3C" w:rsidRDefault="00BF2630" w:rsidP="00BF2630">
            <w:pPr>
              <w:pStyle w:val="4"/>
              <w:snapToGrid w:val="0"/>
              <w:rPr>
                <w:rFonts w:hAnsi="標楷體"/>
                <w:b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收回以前年度委託中央健康保險署辦理COVID—19隔離治療醫療費用賸餘款。</w:t>
            </w:r>
          </w:p>
        </w:tc>
      </w:tr>
      <w:tr w:rsidR="00BF2630" w:rsidRPr="00CA5E3C" w14:paraId="7428C2E6" w14:textId="77777777" w:rsidTr="000D1F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19" w:type="dxa"/>
            <w:shd w:val="clear" w:color="auto" w:fill="auto"/>
            <w:vAlign w:val="center"/>
          </w:tcPr>
          <w:p w14:paraId="6F332261" w14:textId="631F95B1" w:rsidR="00BF2630" w:rsidRPr="00CA5E3C" w:rsidRDefault="00BF2630" w:rsidP="00BF2630">
            <w:pPr>
              <w:pStyle w:val="1-1"/>
              <w:snapToGrid w:val="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hAnsi="標楷體" w:hint="eastAsia"/>
                <w:noProof/>
              </w:rPr>
              <w:t>食品藥物管理署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BAE757" w14:textId="4B5CA05C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849B112" w14:textId="2512553C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E1AEFC8" w14:textId="7D50EFF4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A6DA965" w14:textId="2C88206E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14:paraId="4C084415" w14:textId="68B61673" w:rsidR="00BF2630" w:rsidRPr="00CA5E3C" w:rsidRDefault="00BF2630" w:rsidP="00BF2630">
            <w:pPr>
              <w:pStyle w:val="4"/>
              <w:snapToGrid w:val="0"/>
              <w:rPr>
                <w:rFonts w:hAnsi="標楷體"/>
                <w:sz w:val="22"/>
                <w:szCs w:val="22"/>
              </w:rPr>
            </w:pPr>
          </w:p>
        </w:tc>
      </w:tr>
      <w:tr w:rsidR="00BF2630" w:rsidRPr="00CA5E3C" w14:paraId="4B461469" w14:textId="77777777" w:rsidTr="000D1F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19" w:type="dxa"/>
            <w:shd w:val="clear" w:color="auto" w:fill="auto"/>
            <w:vAlign w:val="center"/>
          </w:tcPr>
          <w:p w14:paraId="5AC9F9A0" w14:textId="4DBEA5DB" w:rsidR="00BF2630" w:rsidRPr="00CA5E3C" w:rsidRDefault="00BF2630" w:rsidP="00BF2630">
            <w:pPr>
              <w:pStyle w:val="2"/>
              <w:snapToGrid w:val="0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hAnsi="標楷體" w:hint="eastAsia"/>
                <w:b w:val="0"/>
                <w:noProof/>
              </w:rPr>
              <w:t>規費收入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17A4393" w14:textId="25ED9462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1,911,296,000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7F06B7" w14:textId="26623491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2,071,463,253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3169AF" w14:textId="208764A9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160,167,253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B011D4" w14:textId="052D73E6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8.38</w:t>
            </w:r>
          </w:p>
        </w:tc>
        <w:tc>
          <w:tcPr>
            <w:tcW w:w="8930" w:type="dxa"/>
            <w:shd w:val="clear" w:color="auto" w:fill="auto"/>
            <w:vAlign w:val="center"/>
          </w:tcPr>
          <w:p w14:paraId="7DA8AEC7" w14:textId="6B24D7C2" w:rsidR="00BF2630" w:rsidRPr="00CA5E3C" w:rsidRDefault="00BF2630" w:rsidP="00BF2630">
            <w:pPr>
              <w:pStyle w:val="4"/>
              <w:snapToGrid w:val="0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藥品、醫療器材及化粧品等製造工廠檢查，及食品報驗等審查費收入較預計增加。</w:t>
            </w:r>
          </w:p>
        </w:tc>
      </w:tr>
      <w:tr w:rsidR="00BF2630" w:rsidRPr="00CA5E3C" w14:paraId="66525FA9" w14:textId="77777777" w:rsidTr="000D1F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19" w:type="dxa"/>
            <w:shd w:val="clear" w:color="auto" w:fill="auto"/>
            <w:vAlign w:val="center"/>
          </w:tcPr>
          <w:p w14:paraId="5A89D8C9" w14:textId="69C6B071" w:rsidR="00BF2630" w:rsidRPr="00CA5E3C" w:rsidRDefault="00BF2630" w:rsidP="00BF2630">
            <w:pPr>
              <w:pStyle w:val="1-1"/>
              <w:snapToGrid w:val="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hAnsi="標楷體" w:hint="eastAsia"/>
                <w:noProof/>
              </w:rPr>
              <w:t>中央健康保險署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4E6C49" w14:textId="61CD5C78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C9D217B" w14:textId="4B96587C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31A5A5B" w14:textId="550568E7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5091365" w14:textId="485DE420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14:paraId="783A0EB0" w14:textId="273F7450" w:rsidR="00BF2630" w:rsidRPr="00CA5E3C" w:rsidRDefault="00BF2630" w:rsidP="00BF2630">
            <w:pPr>
              <w:pStyle w:val="4"/>
              <w:snapToGrid w:val="0"/>
              <w:rPr>
                <w:rFonts w:hAnsi="標楷體"/>
                <w:sz w:val="22"/>
                <w:szCs w:val="22"/>
              </w:rPr>
            </w:pPr>
          </w:p>
        </w:tc>
      </w:tr>
      <w:tr w:rsidR="00BF2630" w:rsidRPr="00CA5E3C" w14:paraId="0EFDF7C4" w14:textId="77777777" w:rsidTr="000D1F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19" w:type="dxa"/>
            <w:shd w:val="clear" w:color="auto" w:fill="auto"/>
            <w:vAlign w:val="center"/>
          </w:tcPr>
          <w:p w14:paraId="012CBBA0" w14:textId="066BDDAF" w:rsidR="00BF2630" w:rsidRPr="00CA5E3C" w:rsidRDefault="00BF2630" w:rsidP="00BC225B">
            <w:pPr>
              <w:pStyle w:val="2"/>
              <w:snapToGrid w:val="0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>
              <w:rPr>
                <w:rFonts w:hAnsi="標楷體" w:hint="eastAsia"/>
                <w:b w:val="0"/>
                <w:noProof/>
              </w:rPr>
              <w:t>財產收入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26ABD0" w14:textId="73243500" w:rsidR="00BF2630" w:rsidRPr="00CA5E3C" w:rsidRDefault="00BF2630" w:rsidP="00BF2630">
            <w:pPr>
              <w:pStyle w:val="3"/>
              <w:snapToGrid w:val="0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2,455,000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9A175D" w14:textId="4F122434" w:rsidR="00BF2630" w:rsidRPr="00CA5E3C" w:rsidRDefault="00BF2630" w:rsidP="00BF2630">
            <w:pPr>
              <w:pStyle w:val="3"/>
              <w:snapToGrid w:val="0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3,885,906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7F3718" w14:textId="0603CB9E" w:rsidR="00BF2630" w:rsidRPr="00CA5E3C" w:rsidRDefault="00BF2630" w:rsidP="00BF2630">
            <w:pPr>
              <w:pStyle w:val="3"/>
              <w:snapToGrid w:val="0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1,430,906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716FE1" w14:textId="5AA70F04" w:rsidR="00BF2630" w:rsidRPr="00CA5E3C" w:rsidRDefault="00BF2630" w:rsidP="00BF2630">
            <w:pPr>
              <w:pStyle w:val="3"/>
              <w:snapToGrid w:val="0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58.29</w:t>
            </w:r>
          </w:p>
        </w:tc>
        <w:tc>
          <w:tcPr>
            <w:tcW w:w="8930" w:type="dxa"/>
            <w:shd w:val="clear" w:color="auto" w:fill="auto"/>
            <w:vAlign w:val="center"/>
          </w:tcPr>
          <w:p w14:paraId="65DDF49C" w14:textId="78E37223" w:rsidR="00BF2630" w:rsidRPr="00CA5E3C" w:rsidRDefault="00BF2630" w:rsidP="00BF2630">
            <w:pPr>
              <w:pStyle w:val="4"/>
              <w:snapToGrid w:val="0"/>
              <w:rPr>
                <w:rFonts w:hAnsi="標楷體"/>
                <w:b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廢舊物資變賣收入較預計增加。</w:t>
            </w:r>
          </w:p>
        </w:tc>
      </w:tr>
      <w:tr w:rsidR="00BF2630" w:rsidRPr="00CA5E3C" w14:paraId="78907E62" w14:textId="77777777" w:rsidTr="000D1F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19" w:type="dxa"/>
            <w:shd w:val="clear" w:color="auto" w:fill="auto"/>
            <w:vAlign w:val="center"/>
          </w:tcPr>
          <w:p w14:paraId="4016CDAE" w14:textId="21D1E25A" w:rsidR="00BF2630" w:rsidRPr="00CA5E3C" w:rsidRDefault="00BF2630" w:rsidP="00BF2630">
            <w:pPr>
              <w:pStyle w:val="1-1"/>
              <w:snapToGrid w:val="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hAnsi="標楷體" w:hint="eastAsia"/>
                <w:noProof/>
              </w:rPr>
              <w:lastRenderedPageBreak/>
              <w:t>國民健康署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5DD5DE2" w14:textId="4D86C6B8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867807D" w14:textId="20252EF2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5B93000" w14:textId="01D6952A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C733BC0" w14:textId="19F5B2BC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14:paraId="6BC82717" w14:textId="5E3B09D9" w:rsidR="00BF2630" w:rsidRPr="00CA5E3C" w:rsidRDefault="00BF2630" w:rsidP="00BF2630">
            <w:pPr>
              <w:pStyle w:val="4"/>
              <w:snapToGrid w:val="0"/>
              <w:rPr>
                <w:rFonts w:hAnsi="標楷體"/>
                <w:sz w:val="22"/>
                <w:szCs w:val="22"/>
              </w:rPr>
            </w:pPr>
          </w:p>
        </w:tc>
      </w:tr>
      <w:tr w:rsidR="00BF2630" w:rsidRPr="00CA5E3C" w14:paraId="56EE3E43" w14:textId="77777777" w:rsidTr="000D1F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19" w:type="dxa"/>
            <w:shd w:val="clear" w:color="auto" w:fill="auto"/>
            <w:vAlign w:val="center"/>
          </w:tcPr>
          <w:p w14:paraId="5A4D7E7F" w14:textId="0BE55D5B" w:rsidR="00BF2630" w:rsidRPr="00CA5E3C" w:rsidRDefault="00BF2630" w:rsidP="00BF2630">
            <w:pPr>
              <w:pStyle w:val="1-1"/>
              <w:snapToGrid w:val="0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hAnsi="標楷體" w:hint="eastAsia"/>
                <w:b w:val="0"/>
                <w:noProof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9FAA294" w14:textId="793B2A8C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1,576,000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F3BFCCE" w14:textId="6DDC296E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4,082,132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B5E3A09" w14:textId="322E4272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2,506,132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8E544E1" w14:textId="33B7CF07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159.02</w:t>
            </w:r>
          </w:p>
        </w:tc>
        <w:tc>
          <w:tcPr>
            <w:tcW w:w="8930" w:type="dxa"/>
            <w:shd w:val="clear" w:color="auto" w:fill="auto"/>
            <w:vAlign w:val="center"/>
          </w:tcPr>
          <w:p w14:paraId="0E90753C" w14:textId="2D8E218D" w:rsidR="00BF2630" w:rsidRPr="00CA5E3C" w:rsidRDefault="00BF2630" w:rsidP="00BF2630">
            <w:pPr>
              <w:pStyle w:val="4"/>
              <w:snapToGrid w:val="0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違反菸害防制法之行政罰鍰較預計增加。</w:t>
            </w:r>
          </w:p>
        </w:tc>
      </w:tr>
      <w:tr w:rsidR="00BF2630" w:rsidRPr="00CA5E3C" w14:paraId="3FC9FAEB" w14:textId="77777777" w:rsidTr="000D1F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19" w:type="dxa"/>
            <w:shd w:val="clear" w:color="auto" w:fill="auto"/>
            <w:vAlign w:val="center"/>
          </w:tcPr>
          <w:p w14:paraId="0CD7646A" w14:textId="40A9E82D" w:rsidR="00BF2630" w:rsidRPr="00CA5E3C" w:rsidRDefault="00BF2630" w:rsidP="00BF2630">
            <w:pPr>
              <w:pStyle w:val="1-1"/>
              <w:snapToGrid w:val="0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>
              <w:rPr>
                <w:rFonts w:hAnsi="標楷體" w:hint="eastAsia"/>
                <w:b w:val="0"/>
                <w:noProof/>
              </w:rPr>
              <w:t>其他收入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E33E257" w14:textId="513CEAE7" w:rsidR="00BF2630" w:rsidRPr="00CA5E3C" w:rsidRDefault="00BF2630" w:rsidP="00BF2630">
            <w:pPr>
              <w:pStyle w:val="3"/>
              <w:snapToGrid w:val="0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88,000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7F0768" w14:textId="290C709E" w:rsidR="00BF2630" w:rsidRPr="00CA5E3C" w:rsidRDefault="00BF2630" w:rsidP="00BF2630">
            <w:pPr>
              <w:pStyle w:val="3"/>
              <w:snapToGrid w:val="0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52,949,811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4C1EE4" w14:textId="5D4928ED" w:rsidR="00BF2630" w:rsidRPr="00CA5E3C" w:rsidRDefault="00BF2630" w:rsidP="00BF2630">
            <w:pPr>
              <w:pStyle w:val="3"/>
              <w:snapToGrid w:val="0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52,861,811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49B8D6" w14:textId="5AB3E988" w:rsidR="00BF2630" w:rsidRPr="00CA5E3C" w:rsidRDefault="00BF2630" w:rsidP="00BF2630">
            <w:pPr>
              <w:pStyle w:val="3"/>
              <w:snapToGrid w:val="0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60,070.24</w:t>
            </w:r>
          </w:p>
        </w:tc>
        <w:tc>
          <w:tcPr>
            <w:tcW w:w="8930" w:type="dxa"/>
            <w:shd w:val="clear" w:color="auto" w:fill="auto"/>
            <w:vAlign w:val="center"/>
          </w:tcPr>
          <w:p w14:paraId="0544E9CC" w14:textId="4312F3A7" w:rsidR="00BF2630" w:rsidRPr="00CA5E3C" w:rsidRDefault="00BF2630" w:rsidP="00BF2630">
            <w:pPr>
              <w:pStyle w:val="4"/>
              <w:snapToGrid w:val="0"/>
              <w:rPr>
                <w:rFonts w:hAnsi="標楷體"/>
                <w:b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收回以前年度補（捐）助經費賸餘款較預計增加。</w:t>
            </w:r>
          </w:p>
        </w:tc>
      </w:tr>
      <w:tr w:rsidR="00BF2630" w:rsidRPr="00CA5E3C" w14:paraId="213DF6F3" w14:textId="77777777" w:rsidTr="000D1F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19" w:type="dxa"/>
            <w:shd w:val="clear" w:color="auto" w:fill="auto"/>
            <w:vAlign w:val="center"/>
          </w:tcPr>
          <w:p w14:paraId="42ABF1F9" w14:textId="491A2110" w:rsidR="00BF2630" w:rsidRPr="00CA5E3C" w:rsidRDefault="00BF2630" w:rsidP="00BF2630">
            <w:pPr>
              <w:pStyle w:val="1-1"/>
              <w:snapToGrid w:val="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hAnsi="標楷體" w:hint="eastAsia"/>
                <w:noProof/>
              </w:rPr>
              <w:t>社會及家庭署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96EA6D0" w14:textId="1C46D61D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5024CBD" w14:textId="5E20681C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446939A" w14:textId="4E9FA8ED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2994379" w14:textId="31380EE1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14:paraId="2CBE7291" w14:textId="51BBEB20" w:rsidR="00BF2630" w:rsidRPr="00CA5E3C" w:rsidRDefault="00BF2630" w:rsidP="00BF2630">
            <w:pPr>
              <w:pStyle w:val="4"/>
              <w:snapToGrid w:val="0"/>
              <w:rPr>
                <w:rFonts w:hAnsi="標楷體"/>
                <w:sz w:val="22"/>
                <w:szCs w:val="22"/>
              </w:rPr>
            </w:pPr>
          </w:p>
        </w:tc>
      </w:tr>
      <w:tr w:rsidR="00BF2630" w:rsidRPr="00CA5E3C" w14:paraId="7E6190FF" w14:textId="77777777" w:rsidTr="000D1F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19" w:type="dxa"/>
            <w:shd w:val="clear" w:color="auto" w:fill="auto"/>
            <w:vAlign w:val="center"/>
          </w:tcPr>
          <w:p w14:paraId="61378CAF" w14:textId="0A734306" w:rsidR="00BF2630" w:rsidRPr="00CA5E3C" w:rsidRDefault="00BF2630" w:rsidP="00BF2630">
            <w:pPr>
              <w:pStyle w:val="1-1"/>
              <w:snapToGrid w:val="0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hAnsi="標楷體" w:hint="eastAsia"/>
                <w:b w:val="0"/>
                <w:noProof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1D0F8F" w14:textId="02DEF95A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EAAFB4" w14:textId="3F109FB4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4,858,733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633C33" w14:textId="7BCB8419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4,858,733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091FA9" w14:textId="49979D68" w:rsidR="00BF2630" w:rsidRPr="00CA5E3C" w:rsidRDefault="00BF2630" w:rsidP="00BF2630">
            <w:pPr>
              <w:pStyle w:val="3"/>
              <w:snapToGrid w:val="0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--</w:t>
            </w:r>
          </w:p>
        </w:tc>
        <w:tc>
          <w:tcPr>
            <w:tcW w:w="8930" w:type="dxa"/>
            <w:shd w:val="clear" w:color="auto" w:fill="auto"/>
            <w:vAlign w:val="center"/>
          </w:tcPr>
          <w:p w14:paraId="2510538A" w14:textId="587E6F07" w:rsidR="00BF2630" w:rsidRPr="00CA5E3C" w:rsidRDefault="00BF2630" w:rsidP="00BF2630">
            <w:pPr>
              <w:pStyle w:val="4"/>
              <w:snapToGrid w:val="0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廠商逾期違約罰款及違反財團法人法案件之罰鍰。</w:t>
            </w:r>
          </w:p>
        </w:tc>
      </w:tr>
      <w:tr w:rsidR="00BF2630" w:rsidRPr="00CA5E3C" w14:paraId="78F70D1D" w14:textId="77777777" w:rsidTr="000D1F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19" w:type="dxa"/>
            <w:shd w:val="clear" w:color="auto" w:fill="auto"/>
            <w:vAlign w:val="center"/>
          </w:tcPr>
          <w:p w14:paraId="4EE2D698" w14:textId="2ADAEFE7" w:rsidR="00BF2630" w:rsidRDefault="00BF2630" w:rsidP="00BF2630">
            <w:pPr>
              <w:pStyle w:val="1-1"/>
              <w:snapToGrid w:val="0"/>
              <w:ind w:leftChars="100" w:left="160"/>
              <w:rPr>
                <w:rFonts w:hAnsi="標楷體"/>
                <w:b w:val="0"/>
                <w:noProof/>
              </w:rPr>
            </w:pPr>
            <w:r>
              <w:rPr>
                <w:rFonts w:hAnsi="標楷體" w:hint="eastAsia"/>
                <w:b w:val="0"/>
                <w:noProof/>
              </w:rPr>
              <w:t>其他收入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F4F5BD5" w14:textId="2C3233FB" w:rsidR="00BF2630" w:rsidRDefault="00BF2630" w:rsidP="00BF2630">
            <w:pPr>
              <w:pStyle w:val="3"/>
              <w:snapToGrid w:val="0"/>
              <w:rPr>
                <w:rFonts w:hAnsi="細明體"/>
                <w:noProof/>
              </w:rPr>
            </w:pPr>
            <w:r>
              <w:rPr>
                <w:rFonts w:hAnsi="細明體" w:hint="eastAsia"/>
                <w:noProof/>
              </w:rPr>
              <w:t>389,131,000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282F9AE" w14:textId="1D00ED77" w:rsidR="00BF2630" w:rsidRDefault="00BF2630" w:rsidP="00BF2630">
            <w:pPr>
              <w:pStyle w:val="3"/>
              <w:snapToGrid w:val="0"/>
              <w:rPr>
                <w:rFonts w:hAnsi="細明體"/>
                <w:noProof/>
              </w:rPr>
            </w:pPr>
            <w:r>
              <w:rPr>
                <w:rFonts w:hAnsi="細明體" w:hint="eastAsia"/>
                <w:noProof/>
              </w:rPr>
              <w:t>1,381,846,178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B1796E" w14:textId="47A2BA6F" w:rsidR="00BF2630" w:rsidRDefault="00BF2630" w:rsidP="00BF2630">
            <w:pPr>
              <w:pStyle w:val="3"/>
              <w:snapToGrid w:val="0"/>
              <w:rPr>
                <w:rFonts w:hAnsi="細明體"/>
                <w:noProof/>
              </w:rPr>
            </w:pPr>
            <w:r>
              <w:rPr>
                <w:rFonts w:hAnsi="細明體" w:hint="eastAsia"/>
                <w:noProof/>
              </w:rPr>
              <w:t>992,715,178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8C360C" w14:textId="48D703BF" w:rsidR="00BF2630" w:rsidRDefault="00BF2630" w:rsidP="00BF2630">
            <w:pPr>
              <w:pStyle w:val="3"/>
              <w:snapToGrid w:val="0"/>
              <w:rPr>
                <w:rFonts w:hAnsi="細明體"/>
                <w:noProof/>
              </w:rPr>
            </w:pPr>
            <w:r>
              <w:rPr>
                <w:rFonts w:hAnsi="細明體" w:hint="eastAsia"/>
                <w:noProof/>
              </w:rPr>
              <w:t>255.11</w:t>
            </w:r>
          </w:p>
        </w:tc>
        <w:tc>
          <w:tcPr>
            <w:tcW w:w="8930" w:type="dxa"/>
            <w:shd w:val="clear" w:color="auto" w:fill="auto"/>
            <w:vAlign w:val="center"/>
          </w:tcPr>
          <w:p w14:paraId="12022FF9" w14:textId="7BB7A4E7" w:rsidR="00BF2630" w:rsidRDefault="00BF2630" w:rsidP="00BF2630">
            <w:pPr>
              <w:pStyle w:val="4"/>
              <w:snapToGrid w:val="0"/>
              <w:rPr>
                <w:rFonts w:hAnsi="標楷體"/>
                <w:noProof/>
                <w:sz w:val="20"/>
              </w:rPr>
            </w:pPr>
            <w:r>
              <w:rPr>
                <w:rFonts w:hAnsi="標楷體" w:hint="eastAsia"/>
                <w:noProof/>
                <w:sz w:val="20"/>
              </w:rPr>
              <w:t>收回以前年度補（捐）助經費賸餘款較預計增加。</w:t>
            </w:r>
          </w:p>
        </w:tc>
      </w:tr>
      <w:tr w:rsidR="00BF2630" w:rsidRPr="00CA5E3C" w14:paraId="41450CDB" w14:textId="77777777" w:rsidTr="000D1F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19" w:type="dxa"/>
            <w:shd w:val="clear" w:color="auto" w:fill="auto"/>
            <w:vAlign w:val="center"/>
          </w:tcPr>
          <w:p w14:paraId="67F7340B" w14:textId="4F3E2F0C" w:rsidR="00BF2630" w:rsidRDefault="00BF2630" w:rsidP="00BF2630">
            <w:pPr>
              <w:pStyle w:val="1-1"/>
              <w:snapToGrid w:val="0"/>
              <w:rPr>
                <w:rFonts w:hAnsi="標楷體"/>
                <w:b w:val="0"/>
                <w:noProof/>
              </w:rPr>
            </w:pPr>
            <w:r>
              <w:rPr>
                <w:rFonts w:hAnsi="標楷體" w:hint="eastAsia"/>
                <w:noProof/>
              </w:rPr>
              <w:t>國家中醫藥研究所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19468DC" w14:textId="77777777" w:rsidR="00BF2630" w:rsidRDefault="00BF2630" w:rsidP="00BF2630">
            <w:pPr>
              <w:pStyle w:val="3"/>
              <w:snapToGrid w:val="0"/>
              <w:rPr>
                <w:rFonts w:hAnsi="細明體"/>
                <w:noProof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58771C1" w14:textId="77777777" w:rsidR="00BF2630" w:rsidRDefault="00BF2630" w:rsidP="00BF2630">
            <w:pPr>
              <w:pStyle w:val="3"/>
              <w:snapToGrid w:val="0"/>
              <w:rPr>
                <w:rFonts w:hAnsi="細明體"/>
                <w:noProof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823A493" w14:textId="77777777" w:rsidR="00BF2630" w:rsidRDefault="00BF2630" w:rsidP="00BF2630">
            <w:pPr>
              <w:pStyle w:val="3"/>
              <w:snapToGrid w:val="0"/>
              <w:rPr>
                <w:rFonts w:hAnsi="細明體"/>
                <w:noProof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A6D5C5D" w14:textId="77777777" w:rsidR="00BF2630" w:rsidRDefault="00BF2630" w:rsidP="00BF2630">
            <w:pPr>
              <w:pStyle w:val="3"/>
              <w:snapToGrid w:val="0"/>
              <w:rPr>
                <w:rFonts w:hAnsi="細明體"/>
                <w:noProof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14:paraId="607D4821" w14:textId="77777777" w:rsidR="00BF2630" w:rsidRDefault="00BF2630" w:rsidP="00BF2630">
            <w:pPr>
              <w:pStyle w:val="4"/>
              <w:snapToGrid w:val="0"/>
              <w:rPr>
                <w:rFonts w:hAnsi="標楷體"/>
                <w:noProof/>
                <w:sz w:val="20"/>
              </w:rPr>
            </w:pPr>
          </w:p>
        </w:tc>
      </w:tr>
      <w:tr w:rsidR="00BF2630" w:rsidRPr="00CA5E3C" w14:paraId="6D40055C" w14:textId="77777777" w:rsidTr="000D1F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19" w:type="dxa"/>
            <w:shd w:val="clear" w:color="auto" w:fill="auto"/>
            <w:vAlign w:val="center"/>
          </w:tcPr>
          <w:p w14:paraId="5538F64D" w14:textId="1F9FC663" w:rsidR="00BF2630" w:rsidRDefault="00BF2630" w:rsidP="00BF2630">
            <w:pPr>
              <w:pStyle w:val="1-1"/>
              <w:snapToGrid w:val="0"/>
              <w:ind w:leftChars="100" w:left="160"/>
              <w:rPr>
                <w:rFonts w:hAnsi="標楷體"/>
                <w:b w:val="0"/>
                <w:noProof/>
              </w:rPr>
            </w:pPr>
            <w:r>
              <w:rPr>
                <w:rFonts w:hAnsi="標楷體" w:hint="eastAsia"/>
                <w:b w:val="0"/>
                <w:noProof/>
              </w:rPr>
              <w:t>其他收入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4DC38A" w14:textId="4F8A9470" w:rsidR="00BF2630" w:rsidRDefault="00BF2630" w:rsidP="00BF2630">
            <w:pPr>
              <w:pStyle w:val="3"/>
              <w:snapToGrid w:val="0"/>
              <w:rPr>
                <w:rFonts w:hAnsi="細明體"/>
                <w:noProof/>
              </w:rPr>
            </w:pPr>
            <w:r>
              <w:rPr>
                <w:rFonts w:hAnsi="細明體" w:hint="eastAsia"/>
                <w:noProof/>
              </w:rPr>
              <w:t>163,000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3533743" w14:textId="126D69AD" w:rsidR="00BF2630" w:rsidRDefault="00BF2630" w:rsidP="00BF2630">
            <w:pPr>
              <w:pStyle w:val="3"/>
              <w:snapToGrid w:val="0"/>
              <w:rPr>
                <w:rFonts w:hAnsi="細明體"/>
                <w:noProof/>
              </w:rPr>
            </w:pPr>
            <w:r>
              <w:rPr>
                <w:rFonts w:hAnsi="細明體" w:hint="eastAsia"/>
                <w:noProof/>
              </w:rPr>
              <w:t>1,654,288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A7BCCAB" w14:textId="0A7BD549" w:rsidR="00BF2630" w:rsidRDefault="00BF2630" w:rsidP="00BF2630">
            <w:pPr>
              <w:pStyle w:val="3"/>
              <w:snapToGrid w:val="0"/>
              <w:rPr>
                <w:rFonts w:hAnsi="細明體"/>
                <w:noProof/>
              </w:rPr>
            </w:pPr>
            <w:r>
              <w:rPr>
                <w:rFonts w:hAnsi="細明體" w:hint="eastAsia"/>
                <w:noProof/>
              </w:rPr>
              <w:t>1,491,288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67B953" w14:textId="4BB21747" w:rsidR="00BF2630" w:rsidRDefault="00BF2630" w:rsidP="00BF2630">
            <w:pPr>
              <w:pStyle w:val="3"/>
              <w:snapToGrid w:val="0"/>
              <w:rPr>
                <w:rFonts w:hAnsi="細明體"/>
                <w:noProof/>
              </w:rPr>
            </w:pPr>
            <w:r>
              <w:rPr>
                <w:rFonts w:hAnsi="細明體" w:hint="eastAsia"/>
                <w:noProof/>
              </w:rPr>
              <w:t>914.90</w:t>
            </w:r>
          </w:p>
        </w:tc>
        <w:tc>
          <w:tcPr>
            <w:tcW w:w="8930" w:type="dxa"/>
            <w:shd w:val="clear" w:color="auto" w:fill="auto"/>
            <w:vAlign w:val="center"/>
          </w:tcPr>
          <w:p w14:paraId="783D9312" w14:textId="1EB24A7B" w:rsidR="00BF2630" w:rsidRDefault="00BF2630" w:rsidP="00BF2630">
            <w:pPr>
              <w:pStyle w:val="4"/>
              <w:snapToGrid w:val="0"/>
              <w:rPr>
                <w:rFonts w:hAnsi="標楷體"/>
                <w:noProof/>
                <w:sz w:val="20"/>
              </w:rPr>
            </w:pPr>
            <w:r>
              <w:rPr>
                <w:rFonts w:hAnsi="標楷體" w:hint="eastAsia"/>
                <w:noProof/>
                <w:sz w:val="20"/>
              </w:rPr>
              <w:t>出版品</w:t>
            </w:r>
            <w:r w:rsidR="00225150">
              <w:rPr>
                <w:rFonts w:hAnsi="標楷體" w:hint="eastAsia"/>
                <w:noProof/>
                <w:sz w:val="20"/>
              </w:rPr>
              <w:t>銷售</w:t>
            </w:r>
            <w:r>
              <w:rPr>
                <w:rFonts w:hAnsi="標楷體" w:hint="eastAsia"/>
                <w:noProof/>
                <w:sz w:val="20"/>
              </w:rPr>
              <w:t>收入較預計增加</w:t>
            </w:r>
            <w:r w:rsidR="00CA03C7">
              <w:rPr>
                <w:rFonts w:hAnsi="標楷體" w:hint="eastAsia"/>
                <w:noProof/>
                <w:sz w:val="20"/>
              </w:rPr>
              <w:t>。</w:t>
            </w:r>
          </w:p>
        </w:tc>
      </w:tr>
    </w:tbl>
    <w:p w14:paraId="00048BDD" w14:textId="77777777" w:rsidR="008812DD" w:rsidRPr="00CA5E3C" w:rsidRDefault="008812DD" w:rsidP="008812DD">
      <w:pPr>
        <w:pStyle w:val="aa"/>
      </w:pPr>
      <w:r w:rsidRPr="00CA5E3C">
        <w:rPr>
          <w:rFonts w:hint="eastAsia"/>
        </w:rPr>
        <w:t>註</w:t>
      </w:r>
      <w:r w:rsidRPr="00CA5E3C">
        <w:t>：</w:t>
      </w:r>
      <w:r w:rsidRPr="00CA5E3C">
        <w:rPr>
          <w:rFonts w:hint="eastAsia"/>
        </w:rPr>
        <w:t>本表所列項目係指超（短）收數達20％且百萬元以上</w:t>
      </w:r>
      <w:r w:rsidRPr="00CA5E3C">
        <w:t>，</w:t>
      </w:r>
      <w:r w:rsidRPr="00CA5E3C">
        <w:rPr>
          <w:rFonts w:hint="eastAsia"/>
        </w:rPr>
        <w:t>或3千萬元以上者</w:t>
      </w:r>
      <w:r w:rsidRPr="00CA5E3C">
        <w:t>。</w:t>
      </w:r>
    </w:p>
    <w:tbl>
      <w:tblPr>
        <w:tblW w:w="20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2977"/>
        <w:gridCol w:w="3260"/>
        <w:gridCol w:w="1418"/>
        <w:gridCol w:w="9044"/>
      </w:tblGrid>
      <w:tr w:rsidR="00CA5E3C" w:rsidRPr="00CA5E3C" w14:paraId="7709CA38" w14:textId="77777777" w:rsidTr="000D1F43">
        <w:trPr>
          <w:cantSplit/>
          <w:trHeight w:val="210"/>
          <w:tblHeader/>
        </w:trPr>
        <w:tc>
          <w:tcPr>
            <w:tcW w:w="20129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1F172518" w14:textId="77777777" w:rsidR="008812DD" w:rsidRPr="00CA5E3C" w:rsidRDefault="008812DD" w:rsidP="001D6B03">
            <w:pPr>
              <w:pStyle w:val="a3"/>
              <w:tabs>
                <w:tab w:val="clear" w:pos="4153"/>
                <w:tab w:val="clear" w:pos="8306"/>
              </w:tabs>
              <w:snapToGrid/>
              <w:spacing w:beforeLines="25" w:before="90"/>
              <w:jc w:val="both"/>
              <w:rPr>
                <w:sz w:val="28"/>
                <w:szCs w:val="24"/>
              </w:rPr>
            </w:pPr>
            <w:r w:rsidRPr="00CA5E3C">
              <w:rPr>
                <w:rFonts w:hint="eastAsia"/>
                <w:sz w:val="28"/>
                <w:szCs w:val="24"/>
              </w:rPr>
              <w:t>3.  以前年度歲入減免（註銷）數簡明表</w:t>
            </w:r>
          </w:p>
          <w:p w14:paraId="55F6C5A9" w14:textId="77777777" w:rsidR="008812DD" w:rsidRPr="00CA5E3C" w:rsidRDefault="008812DD" w:rsidP="003B39FD">
            <w:pPr>
              <w:ind w:left="70" w:right="60"/>
              <w:rPr>
                <w:sz w:val="22"/>
                <w:szCs w:val="22"/>
              </w:rPr>
            </w:pPr>
            <w:r w:rsidRPr="00CA5E3C">
              <w:rPr>
                <w:rFonts w:hint="eastAsia"/>
                <w:sz w:val="24"/>
                <w:szCs w:val="24"/>
              </w:rPr>
              <w:t>單位</w:t>
            </w:r>
            <w:r w:rsidRPr="00CA5E3C">
              <w:rPr>
                <w:sz w:val="24"/>
                <w:szCs w:val="24"/>
              </w:rPr>
              <w:t>：</w:t>
            </w:r>
            <w:r w:rsidRPr="00CA5E3C">
              <w:rPr>
                <w:rFonts w:hint="eastAsia"/>
                <w:sz w:val="24"/>
                <w:szCs w:val="24"/>
              </w:rPr>
              <w:t>新臺幣元</w:t>
            </w:r>
          </w:p>
        </w:tc>
      </w:tr>
      <w:tr w:rsidR="00CA5E3C" w:rsidRPr="00CA5E3C" w14:paraId="42504FBA" w14:textId="77777777" w:rsidTr="000D1F43">
        <w:trPr>
          <w:cantSplit/>
          <w:trHeight w:val="283"/>
          <w:tblHeader/>
        </w:trPr>
        <w:tc>
          <w:tcPr>
            <w:tcW w:w="595" w:type="dxa"/>
            <w:vMerge w:val="restart"/>
            <w:tcBorders>
              <w:left w:val="nil"/>
            </w:tcBorders>
            <w:vAlign w:val="center"/>
          </w:tcPr>
          <w:p w14:paraId="4D9FC0C7" w14:textId="77777777" w:rsidR="008812DD" w:rsidRPr="00CA5E3C" w:rsidRDefault="008812DD" w:rsidP="003B39FD">
            <w:pPr>
              <w:ind w:right="-16"/>
              <w:jc w:val="distribute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left w:val="nil"/>
            </w:tcBorders>
            <w:vAlign w:val="center"/>
          </w:tcPr>
          <w:p w14:paraId="04B364A5" w14:textId="77777777" w:rsidR="008812DD" w:rsidRPr="00CA5E3C" w:rsidRDefault="008812DD" w:rsidP="003B39FD">
            <w:pPr>
              <w:ind w:right="60"/>
              <w:jc w:val="distribute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977" w:type="dxa"/>
            <w:vMerge w:val="restart"/>
            <w:vAlign w:val="center"/>
          </w:tcPr>
          <w:p w14:paraId="7128B2F4" w14:textId="77777777" w:rsidR="008812DD" w:rsidRPr="00CA5E3C" w:rsidRDefault="008812DD" w:rsidP="003B39FD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以前年度</w:t>
            </w:r>
          </w:p>
          <w:p w14:paraId="41663081" w14:textId="77777777" w:rsidR="008812DD" w:rsidRPr="00CA5E3C" w:rsidRDefault="008812DD" w:rsidP="003B39FD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轉入數</w:t>
            </w:r>
          </w:p>
        </w:tc>
        <w:tc>
          <w:tcPr>
            <w:tcW w:w="4678" w:type="dxa"/>
            <w:gridSpan w:val="2"/>
            <w:vAlign w:val="center"/>
          </w:tcPr>
          <w:p w14:paraId="085F9411" w14:textId="77777777" w:rsidR="008812DD" w:rsidRPr="00CA5E3C" w:rsidRDefault="008812DD" w:rsidP="003B39FD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減免(註銷)數</w:t>
            </w:r>
          </w:p>
        </w:tc>
        <w:tc>
          <w:tcPr>
            <w:tcW w:w="9044" w:type="dxa"/>
            <w:vMerge w:val="restart"/>
            <w:tcBorders>
              <w:right w:val="nil"/>
            </w:tcBorders>
            <w:vAlign w:val="center"/>
          </w:tcPr>
          <w:p w14:paraId="55C0036D" w14:textId="77777777" w:rsidR="008812DD" w:rsidRPr="00CA5E3C" w:rsidRDefault="008812DD" w:rsidP="003B39FD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CA5E3C" w:rsidRPr="00CA5E3C" w14:paraId="13DA4710" w14:textId="77777777" w:rsidTr="000D1F43">
        <w:trPr>
          <w:cantSplit/>
          <w:trHeight w:val="283"/>
          <w:tblHeader/>
        </w:trPr>
        <w:tc>
          <w:tcPr>
            <w:tcW w:w="59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E0F7853" w14:textId="77777777" w:rsidR="008812DD" w:rsidRPr="00CA5E3C" w:rsidRDefault="008812DD" w:rsidP="003B39FD">
            <w:pPr>
              <w:ind w:right="-16"/>
              <w:jc w:val="distribute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5287D541" w14:textId="77777777" w:rsidR="008812DD" w:rsidRPr="00CA5E3C" w:rsidRDefault="008812DD" w:rsidP="003B39FD">
            <w:pPr>
              <w:ind w:left="70" w:right="60"/>
              <w:jc w:val="distribute"/>
              <w:rPr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14:paraId="400CF4EE" w14:textId="77777777" w:rsidR="008812DD" w:rsidRPr="00CA5E3C" w:rsidRDefault="008812DD" w:rsidP="003B39FD">
            <w:pPr>
              <w:ind w:left="70" w:right="60"/>
              <w:jc w:val="distribute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4C1D31E4" w14:textId="77777777" w:rsidR="008812DD" w:rsidRPr="00CA5E3C" w:rsidRDefault="008812DD" w:rsidP="003B39FD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70FD318" w14:textId="77777777" w:rsidR="008812DD" w:rsidRPr="00CA5E3C" w:rsidRDefault="008812DD" w:rsidP="003B39FD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9044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5521FC56" w14:textId="77777777" w:rsidR="008812DD" w:rsidRPr="00CA5E3C" w:rsidRDefault="008812DD" w:rsidP="003B39FD">
            <w:pPr>
              <w:ind w:left="70" w:right="60"/>
              <w:jc w:val="distribute"/>
              <w:rPr>
                <w:sz w:val="22"/>
                <w:szCs w:val="22"/>
              </w:rPr>
            </w:pPr>
          </w:p>
        </w:tc>
      </w:tr>
      <w:tr w:rsidR="00851E6D" w:rsidRPr="00CA5E3C" w14:paraId="543E6A34" w14:textId="77777777" w:rsidTr="000D1F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14:paraId="37E4DFCB" w14:textId="77777777" w:rsidR="00851E6D" w:rsidRPr="00CA5E3C" w:rsidRDefault="00851E6D" w:rsidP="00851E6D">
            <w:pPr>
              <w:jc w:val="center"/>
              <w:rPr>
                <w:rFonts w:hAnsi="標楷體"/>
                <w:b/>
                <w:spacing w:val="-12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26A4450" w14:textId="36DCF479" w:rsidR="00851E6D" w:rsidRPr="00CA5E3C" w:rsidRDefault="00851E6D" w:rsidP="00851E6D">
            <w:pPr>
              <w:jc w:val="distribute"/>
              <w:rPr>
                <w:rFonts w:hAnsi="標楷體"/>
                <w:b/>
                <w:spacing w:val="-12"/>
                <w:sz w:val="22"/>
                <w:szCs w:val="22"/>
              </w:rPr>
            </w:pPr>
            <w:r>
              <w:rPr>
                <w:rFonts w:hAnsi="標楷體" w:hint="eastAsia"/>
                <w:b/>
                <w:noProof/>
                <w:spacing w:val="-12"/>
                <w:sz w:val="20"/>
              </w:rPr>
              <w:t>疾病管制署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1CB9B8A" w14:textId="77777777" w:rsidR="00851E6D" w:rsidRPr="00CA5E3C" w:rsidRDefault="00851E6D" w:rsidP="00851E6D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1B1AB4E2" w14:textId="77777777" w:rsidR="00851E6D" w:rsidRPr="00CA5E3C" w:rsidRDefault="00851E6D" w:rsidP="00851E6D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A99FAF8" w14:textId="77777777" w:rsidR="00851E6D" w:rsidRPr="00CA5E3C" w:rsidRDefault="00851E6D" w:rsidP="00851E6D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9044" w:type="dxa"/>
            <w:shd w:val="clear" w:color="auto" w:fill="auto"/>
            <w:vAlign w:val="center"/>
          </w:tcPr>
          <w:p w14:paraId="303DF721" w14:textId="77777777" w:rsidR="00851E6D" w:rsidRPr="00CA5E3C" w:rsidRDefault="00851E6D" w:rsidP="00851E6D">
            <w:pPr>
              <w:jc w:val="both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851E6D" w:rsidRPr="00CA5E3C" w14:paraId="4E764B52" w14:textId="77777777" w:rsidTr="000D1F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14:paraId="797D3616" w14:textId="559B85DF" w:rsidR="00851E6D" w:rsidRPr="00CA5E3C" w:rsidRDefault="00851E6D" w:rsidP="00851E6D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12"/>
                <w:sz w:val="20"/>
              </w:rPr>
              <w:t>113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390EB18" w14:textId="4A6B9387" w:rsidR="00851E6D" w:rsidRPr="00CA5E3C" w:rsidRDefault="00851E6D" w:rsidP="00851E6D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12"/>
                <w:sz w:val="20"/>
              </w:rPr>
              <w:t>罰款及賠償收入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997D05B" w14:textId="1C0781E1" w:rsidR="00851E6D" w:rsidRPr="00CA5E3C" w:rsidRDefault="00851E6D" w:rsidP="00851E6D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2"/>
                <w:sz w:val="18"/>
              </w:rPr>
              <w:t>26,429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0212EB1" w14:textId="670E546D" w:rsidR="00851E6D" w:rsidRPr="00CA5E3C" w:rsidRDefault="00851E6D" w:rsidP="00851E6D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2"/>
                <w:sz w:val="18"/>
              </w:rPr>
              <w:t>21,258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090B0D" w14:textId="2BC9C293" w:rsidR="00851E6D" w:rsidRPr="00CA5E3C" w:rsidRDefault="00851E6D" w:rsidP="00851E6D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2"/>
                <w:sz w:val="18"/>
              </w:rPr>
              <w:t>80.43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09F9C7E5" w14:textId="763A473C" w:rsidR="00851E6D" w:rsidRPr="00CA5E3C" w:rsidRDefault="00851E6D" w:rsidP="00851E6D">
            <w:pPr>
              <w:jc w:val="both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違反傳染病防治法之罰鍰案件，已取得債權憑證，經辦理減免註銷。</w:t>
            </w:r>
          </w:p>
        </w:tc>
      </w:tr>
      <w:tr w:rsidR="00851E6D" w:rsidRPr="00CA5E3C" w14:paraId="032D4DE6" w14:textId="77777777" w:rsidTr="000D1F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14:paraId="2B346C4C" w14:textId="3C9DCB97" w:rsidR="00851E6D" w:rsidRPr="00CA5E3C" w:rsidRDefault="00851E6D" w:rsidP="00851E6D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52B5B7B" w14:textId="34CBADBA" w:rsidR="00851E6D" w:rsidRPr="00CA5E3C" w:rsidRDefault="00851E6D" w:rsidP="00851E6D">
            <w:pPr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>
              <w:rPr>
                <w:rFonts w:hAnsi="標楷體" w:hint="eastAsia"/>
                <w:b/>
                <w:noProof/>
                <w:spacing w:val="-12"/>
                <w:sz w:val="20"/>
              </w:rPr>
              <w:t>食品藥物管理署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B61362E" w14:textId="755A7134" w:rsidR="00851E6D" w:rsidRPr="00CA5E3C" w:rsidRDefault="00851E6D" w:rsidP="00851E6D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1B685AE7" w14:textId="364E4FDC" w:rsidR="00851E6D" w:rsidRPr="00CA5E3C" w:rsidRDefault="00851E6D" w:rsidP="00851E6D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D7421BE" w14:textId="110635E5" w:rsidR="00851E6D" w:rsidRPr="00CA5E3C" w:rsidRDefault="00851E6D" w:rsidP="00851E6D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</w:p>
        </w:tc>
        <w:tc>
          <w:tcPr>
            <w:tcW w:w="9044" w:type="dxa"/>
            <w:shd w:val="clear" w:color="auto" w:fill="auto"/>
            <w:vAlign w:val="center"/>
          </w:tcPr>
          <w:p w14:paraId="3B3F36FD" w14:textId="4660F790" w:rsidR="00851E6D" w:rsidRPr="00CA5E3C" w:rsidRDefault="00851E6D" w:rsidP="00851E6D">
            <w:pPr>
              <w:jc w:val="both"/>
              <w:rPr>
                <w:rFonts w:hAnsi="標楷體"/>
                <w:sz w:val="22"/>
                <w:szCs w:val="22"/>
              </w:rPr>
            </w:pPr>
          </w:p>
        </w:tc>
      </w:tr>
      <w:tr w:rsidR="00851E6D" w:rsidRPr="00CA5E3C" w14:paraId="078F077C" w14:textId="77777777" w:rsidTr="000D1F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14:paraId="7C1216B1" w14:textId="04D485D3" w:rsidR="00851E6D" w:rsidRPr="00CA5E3C" w:rsidRDefault="00851E6D" w:rsidP="00851E6D">
            <w:pPr>
              <w:jc w:val="center"/>
              <w:rPr>
                <w:rFonts w:hAnsi="標楷體"/>
                <w:b/>
                <w:spacing w:val="-12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12"/>
                <w:sz w:val="20"/>
              </w:rPr>
              <w:t>112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CFD6F99" w14:textId="681EAD8A" w:rsidR="00851E6D" w:rsidRPr="00CA5E3C" w:rsidRDefault="00851E6D" w:rsidP="00851E6D">
            <w:pPr>
              <w:ind w:leftChars="100" w:left="160"/>
              <w:jc w:val="distribute"/>
              <w:rPr>
                <w:rFonts w:hAnsi="標楷體"/>
                <w:b/>
                <w:spacing w:val="-12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12"/>
                <w:sz w:val="20"/>
              </w:rPr>
              <w:t>罰款及賠償收入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1AF35B3" w14:textId="7BF488AE" w:rsidR="00851E6D" w:rsidRPr="00CA5E3C" w:rsidRDefault="00851E6D" w:rsidP="00851E6D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2"/>
                <w:sz w:val="18"/>
              </w:rPr>
              <w:t>6,000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9ABC3D5" w14:textId="6F2C7D95" w:rsidR="00851E6D" w:rsidRPr="00CA5E3C" w:rsidRDefault="00851E6D" w:rsidP="00851E6D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2"/>
                <w:sz w:val="18"/>
              </w:rPr>
              <w:t>3,000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D8497E1" w14:textId="18DABF6F" w:rsidR="00851E6D" w:rsidRPr="00CA5E3C" w:rsidRDefault="00851E6D" w:rsidP="00851E6D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2"/>
                <w:sz w:val="18"/>
              </w:rPr>
              <w:t>50.00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32C34085" w14:textId="1AEEB402" w:rsidR="00851E6D" w:rsidRPr="00CA5E3C" w:rsidRDefault="00851E6D" w:rsidP="00851E6D">
            <w:pPr>
              <w:jc w:val="both"/>
              <w:rPr>
                <w:rFonts w:hAnsi="標楷體"/>
                <w:b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違反食品安全衛生管理法之罰鍰案件，已取得債權憑證，經辦理減免註銷。</w:t>
            </w:r>
          </w:p>
        </w:tc>
      </w:tr>
      <w:tr w:rsidR="00851E6D" w:rsidRPr="00CA5E3C" w14:paraId="74A5FC3F" w14:textId="77777777" w:rsidTr="000D1F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14:paraId="151ED95F" w14:textId="16048EA0" w:rsidR="00851E6D" w:rsidRPr="00CA5E3C" w:rsidRDefault="00851E6D" w:rsidP="00851E6D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B85C343" w14:textId="527C6A6C" w:rsidR="00851E6D" w:rsidRPr="00CA5E3C" w:rsidRDefault="00851E6D" w:rsidP="00851E6D">
            <w:pPr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>
              <w:rPr>
                <w:rFonts w:hAnsi="標楷體" w:hint="eastAsia"/>
                <w:b/>
                <w:noProof/>
                <w:spacing w:val="-12"/>
                <w:sz w:val="20"/>
              </w:rPr>
              <w:t>中央健康保險署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5A0D28F" w14:textId="47403474" w:rsidR="00851E6D" w:rsidRPr="00CA5E3C" w:rsidRDefault="00851E6D" w:rsidP="00851E6D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5BA7D08" w14:textId="15505E59" w:rsidR="00851E6D" w:rsidRPr="00CA5E3C" w:rsidRDefault="00851E6D" w:rsidP="00851E6D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E5B87E2" w14:textId="6E3C2B27" w:rsidR="00851E6D" w:rsidRPr="00CA5E3C" w:rsidRDefault="00851E6D" w:rsidP="00851E6D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</w:p>
        </w:tc>
        <w:tc>
          <w:tcPr>
            <w:tcW w:w="9044" w:type="dxa"/>
            <w:shd w:val="clear" w:color="auto" w:fill="auto"/>
            <w:vAlign w:val="center"/>
          </w:tcPr>
          <w:p w14:paraId="687892D6" w14:textId="48CFFD7B" w:rsidR="00851E6D" w:rsidRPr="00CA5E3C" w:rsidRDefault="00851E6D" w:rsidP="00851E6D">
            <w:pPr>
              <w:jc w:val="both"/>
              <w:rPr>
                <w:rFonts w:hAnsi="標楷體"/>
                <w:sz w:val="22"/>
                <w:szCs w:val="22"/>
              </w:rPr>
            </w:pPr>
          </w:p>
        </w:tc>
      </w:tr>
      <w:tr w:rsidR="00851E6D" w:rsidRPr="00CA5E3C" w14:paraId="31484F19" w14:textId="77777777" w:rsidTr="000D1F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14:paraId="1ECAFB4B" w14:textId="0A0B85D5" w:rsidR="00851E6D" w:rsidRPr="00CA5E3C" w:rsidRDefault="00851E6D" w:rsidP="00851E6D">
            <w:pPr>
              <w:jc w:val="center"/>
              <w:rPr>
                <w:rFonts w:hAnsi="標楷體"/>
                <w:b/>
                <w:spacing w:val="-12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12"/>
                <w:sz w:val="20"/>
              </w:rPr>
              <w:t>111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C173034" w14:textId="7719F2A0" w:rsidR="00851E6D" w:rsidRPr="00CA5E3C" w:rsidRDefault="00851E6D" w:rsidP="00851E6D">
            <w:pPr>
              <w:ind w:leftChars="100" w:left="160"/>
              <w:jc w:val="distribute"/>
              <w:rPr>
                <w:rFonts w:hAnsi="標楷體"/>
                <w:b/>
                <w:spacing w:val="-12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12"/>
                <w:sz w:val="20"/>
              </w:rPr>
              <w:t>罰款及賠償收入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0A1316D" w14:textId="397DD172" w:rsidR="00851E6D" w:rsidRPr="00CA5E3C" w:rsidRDefault="00851E6D" w:rsidP="00851E6D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2"/>
                <w:sz w:val="18"/>
              </w:rPr>
              <w:t>433,139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2F20A39" w14:textId="2AD8DCDB" w:rsidR="00851E6D" w:rsidRPr="00CA5E3C" w:rsidRDefault="00851E6D" w:rsidP="00851E6D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2"/>
                <w:sz w:val="18"/>
              </w:rPr>
              <w:t>284,476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A7F0E91" w14:textId="5C9D7A40" w:rsidR="00851E6D" w:rsidRPr="00CA5E3C" w:rsidRDefault="00851E6D" w:rsidP="00851E6D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2"/>
                <w:sz w:val="18"/>
              </w:rPr>
              <w:t>65.68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675E8CB1" w14:textId="2067C809" w:rsidR="00851E6D" w:rsidRPr="00CA5E3C" w:rsidRDefault="00851E6D" w:rsidP="00851E6D">
            <w:pPr>
              <w:jc w:val="both"/>
              <w:rPr>
                <w:rFonts w:hAnsi="標楷體"/>
                <w:b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違反全民健康保險法之罰鍰案件，已取得債權憑證，經辦理減免註銷。</w:t>
            </w:r>
          </w:p>
        </w:tc>
      </w:tr>
      <w:tr w:rsidR="00851E6D" w:rsidRPr="00CA5E3C" w14:paraId="33ECFDC7" w14:textId="77777777" w:rsidTr="000D1F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14:paraId="3E0F4208" w14:textId="02AA16AA" w:rsidR="00851E6D" w:rsidRPr="00CA5E3C" w:rsidRDefault="00851E6D" w:rsidP="00851E6D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A64FF7A" w14:textId="4871D27E" w:rsidR="00851E6D" w:rsidRPr="00CA5E3C" w:rsidRDefault="00851E6D" w:rsidP="00851E6D">
            <w:pPr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>
              <w:rPr>
                <w:rFonts w:hAnsi="標楷體" w:hint="eastAsia"/>
                <w:b/>
                <w:noProof/>
                <w:spacing w:val="-12"/>
                <w:sz w:val="20"/>
              </w:rPr>
              <w:t>國民健康署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FA9CB9A" w14:textId="3D40F29F" w:rsidR="00851E6D" w:rsidRPr="00CA5E3C" w:rsidRDefault="00851E6D" w:rsidP="00851E6D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FF4BC71" w14:textId="61816D0A" w:rsidR="00851E6D" w:rsidRPr="00CA5E3C" w:rsidRDefault="00851E6D" w:rsidP="00851E6D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AEE31AA" w14:textId="0D5A6FD8" w:rsidR="00851E6D" w:rsidRPr="00CA5E3C" w:rsidRDefault="00851E6D" w:rsidP="00851E6D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</w:p>
        </w:tc>
        <w:tc>
          <w:tcPr>
            <w:tcW w:w="9044" w:type="dxa"/>
            <w:shd w:val="clear" w:color="auto" w:fill="auto"/>
            <w:vAlign w:val="center"/>
          </w:tcPr>
          <w:p w14:paraId="3EF40EEA" w14:textId="034BC893" w:rsidR="00851E6D" w:rsidRPr="00CA5E3C" w:rsidRDefault="00851E6D" w:rsidP="00851E6D">
            <w:pPr>
              <w:jc w:val="both"/>
              <w:rPr>
                <w:rFonts w:hAnsi="標楷體"/>
                <w:sz w:val="22"/>
                <w:szCs w:val="22"/>
              </w:rPr>
            </w:pPr>
          </w:p>
        </w:tc>
      </w:tr>
      <w:tr w:rsidR="00851E6D" w:rsidRPr="00CA5E3C" w14:paraId="67A1845B" w14:textId="77777777" w:rsidTr="000D1F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14:paraId="25D07BCF" w14:textId="51A501B7" w:rsidR="00851E6D" w:rsidRPr="00CA5E3C" w:rsidRDefault="00851E6D" w:rsidP="00851E6D">
            <w:pPr>
              <w:jc w:val="center"/>
              <w:rPr>
                <w:rFonts w:hAnsi="標楷體"/>
                <w:b/>
                <w:spacing w:val="-12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12"/>
                <w:sz w:val="20"/>
              </w:rPr>
              <w:t>111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A2A76BC" w14:textId="423FB06F" w:rsidR="00851E6D" w:rsidRPr="00CA5E3C" w:rsidRDefault="00851E6D" w:rsidP="00851E6D">
            <w:pPr>
              <w:ind w:leftChars="100" w:left="160"/>
              <w:jc w:val="distribute"/>
              <w:rPr>
                <w:rFonts w:hAnsi="標楷體"/>
                <w:b/>
                <w:spacing w:val="-12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12"/>
                <w:sz w:val="20"/>
              </w:rPr>
              <w:t>其他收入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A19EF86" w14:textId="20605BD5" w:rsidR="00851E6D" w:rsidRPr="00CA5E3C" w:rsidRDefault="00851E6D" w:rsidP="00851E6D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2"/>
                <w:sz w:val="18"/>
              </w:rPr>
              <w:t>5,800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006D0BB" w14:textId="2BAFB520" w:rsidR="00851E6D" w:rsidRPr="00CA5E3C" w:rsidRDefault="00851E6D" w:rsidP="00851E6D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2"/>
                <w:sz w:val="18"/>
              </w:rPr>
              <w:t>5,800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8262BD" w14:textId="0EC44FB0" w:rsidR="00851E6D" w:rsidRPr="00CA5E3C" w:rsidRDefault="00851E6D" w:rsidP="00851E6D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2"/>
                <w:sz w:val="18"/>
              </w:rPr>
              <w:t>100.00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7512A71A" w14:textId="5CD89883" w:rsidR="00851E6D" w:rsidRPr="00CA5E3C" w:rsidRDefault="00AB5B51" w:rsidP="00851E6D">
            <w:pPr>
              <w:jc w:val="both"/>
              <w:rPr>
                <w:rFonts w:hAnsi="標楷體"/>
                <w:b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誤列</w:t>
            </w:r>
            <w:r w:rsidR="00225150">
              <w:rPr>
                <w:rFonts w:hAnsi="標楷體" w:hint="eastAsia"/>
                <w:noProof/>
                <w:sz w:val="20"/>
              </w:rPr>
              <w:t>菸害防制及衛生保健基金應收款項，經辦理更正註銷</w:t>
            </w:r>
            <w:r w:rsidR="00851E6D">
              <w:rPr>
                <w:rFonts w:hAnsi="標楷體" w:hint="eastAsia"/>
                <w:noProof/>
                <w:sz w:val="20"/>
              </w:rPr>
              <w:t>。</w:t>
            </w:r>
          </w:p>
        </w:tc>
      </w:tr>
      <w:tr w:rsidR="00851E6D" w:rsidRPr="00CA5E3C" w14:paraId="38B088AB" w14:textId="77777777" w:rsidTr="000D1F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14:paraId="3A5F9743" w14:textId="3FDA1C8C" w:rsidR="00851E6D" w:rsidRPr="00CA5E3C" w:rsidRDefault="00851E6D" w:rsidP="00851E6D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12"/>
                <w:sz w:val="20"/>
              </w:rPr>
              <w:t>112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03AB704" w14:textId="2D85F649" w:rsidR="00851E6D" w:rsidRPr="00CA5E3C" w:rsidRDefault="00851E6D" w:rsidP="00851E6D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12"/>
                <w:sz w:val="20"/>
              </w:rPr>
              <w:t>罰款及賠償收入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78BC77A" w14:textId="074616AE" w:rsidR="00851E6D" w:rsidRPr="00CA5E3C" w:rsidRDefault="00851E6D" w:rsidP="00851E6D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2"/>
                <w:sz w:val="18"/>
              </w:rPr>
              <w:t>310,631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87087E8" w14:textId="26E0C19E" w:rsidR="00851E6D" w:rsidRPr="00CA5E3C" w:rsidRDefault="00851E6D" w:rsidP="00851E6D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2"/>
                <w:sz w:val="18"/>
              </w:rPr>
              <w:t>86,619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1ACFC9" w14:textId="17708AEA" w:rsidR="00851E6D" w:rsidRPr="00CA5E3C" w:rsidRDefault="00851E6D" w:rsidP="00851E6D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2"/>
                <w:sz w:val="18"/>
              </w:rPr>
              <w:t>27.88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6FA21946" w14:textId="50649DC6" w:rsidR="00851E6D" w:rsidRPr="00CA5E3C" w:rsidRDefault="00851E6D" w:rsidP="00851E6D">
            <w:pPr>
              <w:jc w:val="both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112及113年度皆為違反菸害防制法之罰鍰案件，已取得債權憑證，經辦理</w:t>
            </w:r>
            <w:r w:rsidR="00225150">
              <w:rPr>
                <w:rFonts w:hAnsi="標楷體" w:hint="eastAsia"/>
                <w:noProof/>
                <w:sz w:val="20"/>
              </w:rPr>
              <w:t>減免</w:t>
            </w:r>
            <w:r>
              <w:rPr>
                <w:rFonts w:hAnsi="標楷體" w:hint="eastAsia"/>
                <w:noProof/>
                <w:sz w:val="20"/>
              </w:rPr>
              <w:t>註銷。</w:t>
            </w:r>
          </w:p>
        </w:tc>
      </w:tr>
      <w:tr w:rsidR="00851E6D" w:rsidRPr="00CA5E3C" w14:paraId="29439654" w14:textId="77777777" w:rsidTr="000D1F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14:paraId="6777D3DF" w14:textId="0811BABA" w:rsidR="00851E6D" w:rsidRPr="00CA5E3C" w:rsidRDefault="00851E6D" w:rsidP="00851E6D">
            <w:pPr>
              <w:jc w:val="center"/>
              <w:rPr>
                <w:rFonts w:hAnsi="標楷體"/>
                <w:b/>
                <w:spacing w:val="-12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12"/>
                <w:sz w:val="20"/>
              </w:rPr>
              <w:t>113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B080459" w14:textId="2B353442" w:rsidR="00851E6D" w:rsidRPr="00CA5E3C" w:rsidRDefault="00851E6D" w:rsidP="00851E6D">
            <w:pPr>
              <w:ind w:leftChars="100" w:left="160"/>
              <w:jc w:val="distribute"/>
              <w:rPr>
                <w:rFonts w:hAnsi="標楷體"/>
                <w:b/>
                <w:spacing w:val="-12"/>
                <w:sz w:val="22"/>
                <w:szCs w:val="22"/>
              </w:rPr>
            </w:pPr>
            <w:r>
              <w:rPr>
                <w:rFonts w:hAnsi="標楷體" w:hint="eastAsia"/>
                <w:noProof/>
                <w:spacing w:val="-12"/>
                <w:sz w:val="20"/>
              </w:rPr>
              <w:t>罰款及賠償收入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D9BD193" w14:textId="332294C7" w:rsidR="00851E6D" w:rsidRPr="00CA5E3C" w:rsidRDefault="00851E6D" w:rsidP="00851E6D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2"/>
                <w:sz w:val="18"/>
              </w:rPr>
              <w:t>599,000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DC3EF5C" w14:textId="50B2771A" w:rsidR="00851E6D" w:rsidRPr="00CA5E3C" w:rsidRDefault="00851E6D" w:rsidP="00851E6D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2"/>
                <w:sz w:val="18"/>
              </w:rPr>
              <w:t>200,000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C2791C" w14:textId="698FEDFE" w:rsidR="00851E6D" w:rsidRPr="00CA5E3C" w:rsidRDefault="00851E6D" w:rsidP="00851E6D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noProof/>
                <w:spacing w:val="-12"/>
                <w:sz w:val="18"/>
              </w:rPr>
              <w:t>33.39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7FACF518" w14:textId="77777777" w:rsidR="00851E6D" w:rsidRPr="00CA5E3C" w:rsidRDefault="00851E6D" w:rsidP="00851E6D">
            <w:pPr>
              <w:jc w:val="both"/>
              <w:rPr>
                <w:rFonts w:hAnsi="標楷體"/>
                <w:b/>
                <w:sz w:val="22"/>
                <w:szCs w:val="22"/>
              </w:rPr>
            </w:pPr>
          </w:p>
        </w:tc>
      </w:tr>
    </w:tbl>
    <w:p w14:paraId="3C1E4879" w14:textId="77777777" w:rsidR="008812DD" w:rsidRPr="00CA5E3C" w:rsidRDefault="008812DD" w:rsidP="008812DD">
      <w:pPr>
        <w:jc w:val="left"/>
        <w:rPr>
          <w:sz w:val="20"/>
        </w:rPr>
      </w:pPr>
      <w:r w:rsidRPr="00CA5E3C">
        <w:rPr>
          <w:rFonts w:hint="eastAsia"/>
          <w:sz w:val="20"/>
        </w:rPr>
        <w:t>註</w:t>
      </w:r>
      <w:r w:rsidRPr="00CA5E3C">
        <w:rPr>
          <w:sz w:val="20"/>
        </w:rPr>
        <w:t>：</w:t>
      </w:r>
      <w:r w:rsidRPr="00CA5E3C">
        <w:rPr>
          <w:rFonts w:hint="eastAsia"/>
          <w:sz w:val="20"/>
        </w:rPr>
        <w:t>本表所列項目係指減免（註銷）數達20％</w:t>
      </w:r>
      <w:r w:rsidRPr="00CA5E3C">
        <w:rPr>
          <w:sz w:val="20"/>
        </w:rPr>
        <w:t>，</w:t>
      </w:r>
      <w:r w:rsidRPr="00CA5E3C">
        <w:rPr>
          <w:rFonts w:hint="eastAsia"/>
          <w:sz w:val="20"/>
        </w:rPr>
        <w:t>或3千萬元以上者</w:t>
      </w:r>
      <w:r w:rsidRPr="00CA5E3C">
        <w:rPr>
          <w:sz w:val="20"/>
        </w:rPr>
        <w:t>。</w:t>
      </w:r>
    </w:p>
    <w:p w14:paraId="7E0FE3C1" w14:textId="77777777" w:rsidR="008812DD" w:rsidRPr="00CA5E3C" w:rsidRDefault="008812DD" w:rsidP="008812DD">
      <w:pPr>
        <w:rPr>
          <w:rFonts w:hAnsi="標楷體"/>
          <w:sz w:val="24"/>
        </w:rPr>
      </w:pPr>
    </w:p>
    <w:tbl>
      <w:tblPr>
        <w:tblW w:w="20129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2977"/>
        <w:gridCol w:w="3260"/>
        <w:gridCol w:w="1418"/>
        <w:gridCol w:w="9044"/>
      </w:tblGrid>
      <w:tr w:rsidR="00CA5E3C" w:rsidRPr="00CA5E3C" w14:paraId="1C7C454F" w14:textId="77777777" w:rsidTr="000D1F43">
        <w:trPr>
          <w:cantSplit/>
          <w:trHeight w:val="340"/>
          <w:tblHeader/>
        </w:trPr>
        <w:tc>
          <w:tcPr>
            <w:tcW w:w="20129" w:type="dxa"/>
            <w:gridSpan w:val="6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2A16F14" w14:textId="77777777" w:rsidR="008812DD" w:rsidRPr="00CA5E3C" w:rsidRDefault="008812DD" w:rsidP="003B39FD">
            <w:pPr>
              <w:jc w:val="left"/>
              <w:rPr>
                <w:rFonts w:hAnsi="標楷體"/>
                <w:sz w:val="28"/>
                <w:szCs w:val="24"/>
              </w:rPr>
            </w:pPr>
            <w:r w:rsidRPr="00CA5E3C">
              <w:rPr>
                <w:rFonts w:hAnsi="標楷體" w:hint="eastAsia"/>
                <w:sz w:val="28"/>
                <w:szCs w:val="24"/>
              </w:rPr>
              <w:t xml:space="preserve">4. </w:t>
            </w:r>
            <w:r w:rsidRPr="00CA5E3C">
              <w:rPr>
                <w:rFonts w:hAnsi="標楷體"/>
                <w:sz w:val="28"/>
                <w:szCs w:val="24"/>
              </w:rPr>
              <w:t xml:space="preserve"> </w:t>
            </w:r>
            <w:r w:rsidRPr="00CA5E3C">
              <w:rPr>
                <w:rFonts w:hAnsi="標楷體" w:hint="eastAsia"/>
                <w:sz w:val="28"/>
                <w:szCs w:val="24"/>
              </w:rPr>
              <w:t>以前年度應收保留數簡明表</w:t>
            </w:r>
          </w:p>
          <w:p w14:paraId="462F37CB" w14:textId="77777777" w:rsidR="008812DD" w:rsidRPr="00CA5E3C" w:rsidRDefault="008812DD" w:rsidP="003B39FD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CA5E3C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CA5E3C">
              <w:rPr>
                <w:rFonts w:ascii="標楷體" w:hAnsi="標楷體"/>
                <w:sz w:val="24"/>
                <w:szCs w:val="24"/>
              </w:rPr>
              <w:t>：</w:t>
            </w:r>
            <w:r w:rsidRPr="00CA5E3C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CA5E3C" w:rsidRPr="00CA5E3C" w14:paraId="51EE31BC" w14:textId="77777777" w:rsidTr="000D1F43">
        <w:trPr>
          <w:cantSplit/>
          <w:trHeight w:val="340"/>
          <w:tblHeader/>
        </w:trPr>
        <w:tc>
          <w:tcPr>
            <w:tcW w:w="5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67BA404" w14:textId="77777777" w:rsidR="008812DD" w:rsidRPr="00CA5E3C" w:rsidRDefault="008812DD" w:rsidP="003B39FD">
            <w:pPr>
              <w:pStyle w:val="a8"/>
              <w:ind w:leftChars="0" w:left="0" w:rightChars="0" w:right="0"/>
              <w:rPr>
                <w:rFonts w:ascii="標楷體" w:hAnsi="標楷體"/>
                <w:sz w:val="22"/>
                <w:szCs w:val="22"/>
              </w:rPr>
            </w:pPr>
            <w:r w:rsidRPr="00CA5E3C">
              <w:rPr>
                <w:rFonts w:ascii="標楷體" w:hAnsi="標楷體"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00FC3" w14:textId="77777777" w:rsidR="008812DD" w:rsidRPr="00CA5E3C" w:rsidRDefault="008812DD" w:rsidP="003B39FD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CA5E3C">
              <w:rPr>
                <w:rFonts w:ascii="標楷體" w:hAnsi="標楷體" w:hint="eastAsia"/>
                <w:sz w:val="22"/>
                <w:szCs w:val="22"/>
              </w:rPr>
              <w:t>科目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96B4F" w14:textId="77777777" w:rsidR="008812DD" w:rsidRPr="00CA5E3C" w:rsidRDefault="008812DD" w:rsidP="003B39FD">
            <w:pPr>
              <w:pStyle w:val="a8"/>
              <w:ind w:leftChars="20" w:left="32" w:rightChars="20" w:right="32"/>
              <w:rPr>
                <w:rFonts w:ascii="標楷體" w:hAnsi="標楷體"/>
                <w:spacing w:val="-20"/>
                <w:sz w:val="22"/>
                <w:szCs w:val="22"/>
              </w:rPr>
            </w:pPr>
            <w:r w:rsidRPr="00CA5E3C">
              <w:rPr>
                <w:rFonts w:ascii="標楷體" w:hAnsi="標楷體" w:hint="eastAsia"/>
                <w:spacing w:val="-20"/>
                <w:sz w:val="22"/>
                <w:szCs w:val="22"/>
              </w:rPr>
              <w:t>以前年度</w:t>
            </w:r>
          </w:p>
          <w:p w14:paraId="6F166367" w14:textId="77777777" w:rsidR="008812DD" w:rsidRPr="00CA5E3C" w:rsidRDefault="008812DD" w:rsidP="003B39FD">
            <w:pPr>
              <w:pStyle w:val="a8"/>
              <w:ind w:leftChars="20" w:left="32" w:rightChars="20" w:right="32"/>
              <w:rPr>
                <w:rFonts w:ascii="標楷體" w:hAnsi="標楷體"/>
                <w:spacing w:val="-20"/>
                <w:sz w:val="22"/>
                <w:szCs w:val="22"/>
              </w:rPr>
            </w:pPr>
            <w:r w:rsidRPr="00CA5E3C">
              <w:rPr>
                <w:rFonts w:ascii="標楷體" w:hAnsi="標楷體"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05EFA" w14:textId="77777777" w:rsidR="008812DD" w:rsidRPr="00CA5E3C" w:rsidRDefault="008812DD" w:rsidP="003B39FD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CA5E3C">
              <w:rPr>
                <w:rFonts w:ascii="標楷體" w:hAnsi="標楷體" w:hint="eastAsia"/>
                <w:sz w:val="22"/>
                <w:szCs w:val="22"/>
              </w:rPr>
              <w:t>應收保留數</w:t>
            </w:r>
          </w:p>
        </w:tc>
        <w:tc>
          <w:tcPr>
            <w:tcW w:w="9044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7880B3" w14:textId="77777777" w:rsidR="008812DD" w:rsidRPr="00CA5E3C" w:rsidRDefault="008812DD" w:rsidP="003B39FD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CA5E3C">
              <w:rPr>
                <w:rFonts w:ascii="標楷體" w:hAnsi="標楷體" w:hint="eastAsia"/>
                <w:sz w:val="22"/>
                <w:szCs w:val="22"/>
              </w:rPr>
              <w:t>原因分析</w:t>
            </w:r>
          </w:p>
        </w:tc>
      </w:tr>
      <w:tr w:rsidR="00CA5E3C" w:rsidRPr="00CA5E3C" w14:paraId="1E4D459F" w14:textId="77777777" w:rsidTr="000D1F43">
        <w:trPr>
          <w:cantSplit/>
          <w:trHeight w:val="340"/>
          <w:tblHeader/>
        </w:trPr>
        <w:tc>
          <w:tcPr>
            <w:tcW w:w="595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9F6E9EA" w14:textId="77777777" w:rsidR="008812DD" w:rsidRPr="00CA5E3C" w:rsidRDefault="008812DD" w:rsidP="003B39FD">
            <w:pPr>
              <w:pStyle w:val="3"/>
              <w:jc w:val="center"/>
              <w:rPr>
                <w:rFonts w:ascii="標楷體" w:eastAsia="標楷體" w:hAnsi="標楷體"/>
                <w:w w:val="1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89012" w14:textId="77777777" w:rsidR="008812DD" w:rsidRPr="00CA5E3C" w:rsidRDefault="008812DD" w:rsidP="003B39FD">
            <w:pPr>
              <w:pStyle w:val="2"/>
              <w:rPr>
                <w:rFonts w:ascii="標楷體" w:hAnsi="標楷體"/>
                <w:noProof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BE91E" w14:textId="77777777" w:rsidR="008812DD" w:rsidRPr="00CA5E3C" w:rsidRDefault="008812DD" w:rsidP="003B39FD">
            <w:pPr>
              <w:pStyle w:val="3"/>
              <w:rPr>
                <w:rFonts w:ascii="標楷體" w:eastAsia="標楷體" w:hAnsi="標楷體"/>
                <w:w w:val="1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AF0EC" w14:textId="77777777" w:rsidR="008812DD" w:rsidRPr="00CA5E3C" w:rsidRDefault="008812DD" w:rsidP="003B39FD">
            <w:pPr>
              <w:pStyle w:val="3"/>
              <w:jc w:val="distribute"/>
              <w:rPr>
                <w:rFonts w:ascii="標楷體" w:eastAsia="標楷體" w:hAnsi="標楷體"/>
                <w:w w:val="100"/>
                <w:sz w:val="22"/>
                <w:szCs w:val="22"/>
              </w:rPr>
            </w:pPr>
            <w:r w:rsidRPr="00CA5E3C">
              <w:rPr>
                <w:rFonts w:ascii="標楷體" w:eastAsia="標楷體" w:hAnsi="標楷體" w:hint="eastAsia"/>
                <w:w w:val="100"/>
                <w:sz w:val="22"/>
                <w:szCs w:val="22"/>
              </w:rPr>
              <w:t>金額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98372" w14:textId="77777777" w:rsidR="008812DD" w:rsidRPr="00CA5E3C" w:rsidRDefault="008812DD" w:rsidP="003B39FD">
            <w:pPr>
              <w:pStyle w:val="3"/>
              <w:jc w:val="center"/>
              <w:rPr>
                <w:rFonts w:ascii="標楷體" w:eastAsia="標楷體" w:hAnsi="標楷體"/>
                <w:w w:val="100"/>
                <w:sz w:val="22"/>
                <w:szCs w:val="22"/>
              </w:rPr>
            </w:pPr>
            <w:r w:rsidRPr="00CA5E3C">
              <w:rPr>
                <w:rFonts w:ascii="標楷體" w:eastAsia="標楷體" w:hAnsi="標楷體" w:hint="eastAsia"/>
                <w:w w:val="100"/>
                <w:sz w:val="22"/>
                <w:szCs w:val="22"/>
              </w:rPr>
              <w:t>％</w:t>
            </w:r>
          </w:p>
        </w:tc>
        <w:tc>
          <w:tcPr>
            <w:tcW w:w="9044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2493F7" w14:textId="77777777" w:rsidR="008812DD" w:rsidRPr="00CA5E3C" w:rsidRDefault="008812DD" w:rsidP="003B39FD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</w:p>
        </w:tc>
      </w:tr>
      <w:tr w:rsidR="00851E6D" w:rsidRPr="00CA5E3C" w14:paraId="744B504E" w14:textId="77777777" w:rsidTr="000D1F43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1574A4E7" w14:textId="77777777" w:rsidR="00851E6D" w:rsidRPr="00CA5E3C" w:rsidRDefault="00851E6D" w:rsidP="00851E6D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6E6F7FA" w14:textId="44928B99" w:rsidR="00851E6D" w:rsidRPr="00CA5E3C" w:rsidRDefault="00851E6D" w:rsidP="00851E6D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>
              <w:rPr>
                <w:rFonts w:hAnsi="標楷體" w:hint="eastAsia"/>
                <w:b/>
                <w:noProof/>
                <w:sz w:val="20"/>
              </w:rPr>
              <w:t>衛生福利部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5C4054A" w14:textId="77777777" w:rsidR="00851E6D" w:rsidRPr="00CA5E3C" w:rsidRDefault="00851E6D" w:rsidP="00851E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5C0BCF0F" w14:textId="77777777" w:rsidR="00851E6D" w:rsidRPr="00CA5E3C" w:rsidRDefault="00851E6D" w:rsidP="00851E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C1350DC" w14:textId="77777777" w:rsidR="00851E6D" w:rsidRPr="00CA5E3C" w:rsidRDefault="00851E6D" w:rsidP="00851E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9044" w:type="dxa"/>
            <w:shd w:val="clear" w:color="auto" w:fill="auto"/>
            <w:vAlign w:val="center"/>
          </w:tcPr>
          <w:p w14:paraId="1C11DCAB" w14:textId="77777777" w:rsidR="00851E6D" w:rsidRPr="00CA5E3C" w:rsidRDefault="00851E6D" w:rsidP="00851E6D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851E6D" w:rsidRPr="00CA5E3C" w14:paraId="154A80CB" w14:textId="77777777" w:rsidTr="000D1F43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0854A56B" w14:textId="4502430D" w:rsidR="00851E6D" w:rsidRPr="00CA5E3C" w:rsidRDefault="00851E6D" w:rsidP="00851E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95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25AAEB2" w14:textId="02D314BB" w:rsidR="00851E6D" w:rsidRPr="00CA5E3C" w:rsidRDefault="00851E6D" w:rsidP="00851E6D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其他收入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BECBEAD" w14:textId="76CEF696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131,354,886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45BCEC9" w14:textId="7CD6E295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128,300,121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18C9FC" w14:textId="5ABF7C44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97.67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5F09C800" w14:textId="7F0F2C91" w:rsidR="00851E6D" w:rsidRPr="00CA5E3C" w:rsidRDefault="00851E6D" w:rsidP="00851E6D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九二一震災災民慰問金及租金賸餘款，分期收回中。</w:t>
            </w:r>
          </w:p>
        </w:tc>
      </w:tr>
      <w:tr w:rsidR="00851E6D" w:rsidRPr="00CA5E3C" w14:paraId="56C2B81E" w14:textId="77777777" w:rsidTr="000D1F43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663BA896" w14:textId="042DBE26" w:rsidR="00851E6D" w:rsidRPr="00CA5E3C" w:rsidRDefault="00851E6D" w:rsidP="00851E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103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9BF6F37" w14:textId="69E47ADD" w:rsidR="00851E6D" w:rsidRPr="00CA5E3C" w:rsidRDefault="00851E6D" w:rsidP="00851E6D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01A59F6" w14:textId="7D4A5FED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865,800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DFA090F" w14:textId="294EF9AA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772,200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3A645C" w14:textId="55CCBE41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89.19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5728E414" w14:textId="2AABB91A" w:rsidR="00851E6D" w:rsidRPr="00CA5E3C" w:rsidRDefault="00851E6D" w:rsidP="00851E6D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103及105年度皆為公費生未履行服務義務之賠償金，分期收回中。</w:t>
            </w:r>
          </w:p>
        </w:tc>
      </w:tr>
      <w:tr w:rsidR="00851E6D" w:rsidRPr="00CA5E3C" w14:paraId="6260D519" w14:textId="77777777" w:rsidTr="000D1F43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071E4379" w14:textId="18E8ED18" w:rsidR="00851E6D" w:rsidRPr="00CA5E3C" w:rsidRDefault="00851E6D" w:rsidP="00851E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105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F0F3400" w14:textId="3ADC729B" w:rsidR="00851E6D" w:rsidRPr="00CA5E3C" w:rsidRDefault="00851E6D" w:rsidP="00851E6D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54AC2EE" w14:textId="362589B0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304,609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02529FC" w14:textId="591FF58F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244,609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C87666" w14:textId="3A1C59DF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80.30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7172F653" w14:textId="77777777" w:rsidR="00851E6D" w:rsidRPr="00CA5E3C" w:rsidRDefault="00851E6D" w:rsidP="00851E6D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851E6D" w:rsidRPr="00CA5E3C" w14:paraId="6AA6BB1A" w14:textId="77777777" w:rsidTr="000D1F43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37DBFF2B" w14:textId="6CB0A191" w:rsidR="00851E6D" w:rsidRPr="00CA5E3C" w:rsidRDefault="00851E6D" w:rsidP="00851E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110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DD8DB5B" w14:textId="4F33248C" w:rsidR="00851E6D" w:rsidRPr="00CA5E3C" w:rsidRDefault="00851E6D" w:rsidP="00851E6D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其他收入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363F784" w14:textId="780DE5D9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608,000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D1B6B67" w14:textId="4837B19D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553,000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FF43033" w14:textId="1BA5B093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90.95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35E9EFF1" w14:textId="3E73B764" w:rsidR="00851E6D" w:rsidRPr="00CA5E3C" w:rsidRDefault="00851E6D" w:rsidP="00851E6D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110至113年度皆為因故退學之公費生繳還受領之公費，分期收回中。</w:t>
            </w:r>
          </w:p>
        </w:tc>
      </w:tr>
      <w:tr w:rsidR="00851E6D" w:rsidRPr="00CA5E3C" w14:paraId="7795D74B" w14:textId="77777777" w:rsidTr="000D1F43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1964CA63" w14:textId="784F55CF" w:rsidR="00851E6D" w:rsidRPr="00CA5E3C" w:rsidRDefault="00851E6D" w:rsidP="00851E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111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AB4E7B2" w14:textId="169BE847" w:rsidR="00851E6D" w:rsidRPr="00CA5E3C" w:rsidRDefault="00851E6D" w:rsidP="00851E6D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其他收入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9296631" w14:textId="762AABDB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1,155,000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4422710" w14:textId="5E0FD603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930,000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E172AB" w14:textId="209208D5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80.52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5BF8EC80" w14:textId="77777777" w:rsidR="00851E6D" w:rsidRPr="00CA5E3C" w:rsidRDefault="00851E6D" w:rsidP="00851E6D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851E6D" w:rsidRPr="00CA5E3C" w14:paraId="78CCEA66" w14:textId="77777777" w:rsidTr="000D1F43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4A714E8F" w14:textId="1D69A1C2" w:rsidR="00851E6D" w:rsidRPr="00CA5E3C" w:rsidRDefault="00851E6D" w:rsidP="00851E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112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7DF9698" w14:textId="786F42CD" w:rsidR="00851E6D" w:rsidRPr="00CA5E3C" w:rsidRDefault="00851E6D" w:rsidP="00851E6D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其他收入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7A12C78" w14:textId="5F629C92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2,534,175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D33DD1F" w14:textId="651D6EAB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2,344,175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B6CCD3" w14:textId="352B89F6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92.50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64DC76F8" w14:textId="77777777" w:rsidR="00851E6D" w:rsidRPr="00CA5E3C" w:rsidRDefault="00851E6D" w:rsidP="00851E6D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851E6D" w:rsidRPr="00CA5E3C" w14:paraId="25490E3B" w14:textId="77777777" w:rsidTr="000D1F43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684930E1" w14:textId="62587529" w:rsidR="00851E6D" w:rsidRPr="00CA5E3C" w:rsidRDefault="00851E6D" w:rsidP="00851E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113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AE5223F" w14:textId="76939B14" w:rsidR="00851E6D" w:rsidRPr="00CA5E3C" w:rsidRDefault="00851E6D" w:rsidP="00851E6D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其他收入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35FA40E" w14:textId="17B151C4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4,295,268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7256668" w14:textId="089A9DA7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1,800,958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D67BE5" w14:textId="2E9ED427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41.93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1F5BF169" w14:textId="77777777" w:rsidR="00851E6D" w:rsidRPr="00CA5E3C" w:rsidRDefault="00851E6D" w:rsidP="00851E6D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851E6D" w:rsidRPr="00CA5E3C" w14:paraId="1CC5B461" w14:textId="77777777" w:rsidTr="000D1F43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7EB3B30A" w14:textId="77777777" w:rsidR="00851E6D" w:rsidRPr="00CA5E3C" w:rsidRDefault="00851E6D" w:rsidP="00851E6D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EE87D05" w14:textId="1E3DB6C2" w:rsidR="00851E6D" w:rsidRPr="00CA5E3C" w:rsidRDefault="00851E6D" w:rsidP="00851E6D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>
              <w:rPr>
                <w:rFonts w:hAnsi="標楷體" w:hint="eastAsia"/>
                <w:b/>
                <w:noProof/>
                <w:sz w:val="20"/>
              </w:rPr>
              <w:t>食品藥物管理署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811025B" w14:textId="77777777" w:rsidR="00851E6D" w:rsidRPr="00CA5E3C" w:rsidRDefault="00851E6D" w:rsidP="00851E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4F943938" w14:textId="77777777" w:rsidR="00851E6D" w:rsidRPr="00CA5E3C" w:rsidRDefault="00851E6D" w:rsidP="00851E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4640339" w14:textId="77777777" w:rsidR="00851E6D" w:rsidRPr="00CA5E3C" w:rsidRDefault="00851E6D" w:rsidP="00851E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9044" w:type="dxa"/>
            <w:shd w:val="clear" w:color="auto" w:fill="auto"/>
            <w:vAlign w:val="center"/>
          </w:tcPr>
          <w:p w14:paraId="0BDC4813" w14:textId="77777777" w:rsidR="00851E6D" w:rsidRPr="00CA5E3C" w:rsidRDefault="00851E6D" w:rsidP="00851E6D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851E6D" w:rsidRPr="00CA5E3C" w14:paraId="7257A82D" w14:textId="77777777" w:rsidTr="000D1F43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67A5BEE8" w14:textId="4098FB1B" w:rsidR="00851E6D" w:rsidRPr="00CA5E3C" w:rsidRDefault="00851E6D" w:rsidP="00851E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106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C99CA08" w14:textId="47E6115A" w:rsidR="00851E6D" w:rsidRPr="00CA5E3C" w:rsidRDefault="00851E6D" w:rsidP="00851E6D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2E8897F" w14:textId="60347BAA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15,000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DEF98E3" w14:textId="58791E05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15,000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C92ECE" w14:textId="398189EC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100.00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201575DF" w14:textId="3994EFFC" w:rsidR="00851E6D" w:rsidRPr="00CA5E3C" w:rsidRDefault="00851E6D" w:rsidP="00851E6D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106、108、111至113年度皆為違反食品安全衛生管理法之罰鍰案件，已移送行政執行署相關分署執行或分期收回中。</w:t>
            </w:r>
          </w:p>
        </w:tc>
      </w:tr>
      <w:tr w:rsidR="00851E6D" w:rsidRPr="00CA5E3C" w14:paraId="1CBEB68E" w14:textId="77777777" w:rsidTr="000D1F43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27DBC115" w14:textId="21C77ACE" w:rsidR="00851E6D" w:rsidRPr="00CA5E3C" w:rsidRDefault="00851E6D" w:rsidP="00851E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108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48B0A7C" w14:textId="7CBEE5A8" w:rsidR="00851E6D" w:rsidRPr="00CA5E3C" w:rsidRDefault="00851E6D" w:rsidP="00851E6D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51E184E" w14:textId="427D6068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E973954" w14:textId="5EE851B7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A7F5949" w14:textId="1193D4D1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100.00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5290EC1B" w14:textId="77777777" w:rsidR="00851E6D" w:rsidRPr="00CA5E3C" w:rsidRDefault="00851E6D" w:rsidP="00851E6D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851E6D" w:rsidRPr="00CA5E3C" w14:paraId="1D17F35A" w14:textId="77777777" w:rsidTr="000D1F43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5B6E2AE5" w14:textId="6F5808A6" w:rsidR="00851E6D" w:rsidRPr="00CA5E3C" w:rsidRDefault="00851E6D" w:rsidP="00851E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111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C706DB5" w14:textId="1F50C763" w:rsidR="00851E6D" w:rsidRPr="00CA5E3C" w:rsidRDefault="00851E6D" w:rsidP="00851E6D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02D7C69" w14:textId="78FDD6D6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37,500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C0AC92C" w14:textId="3D27C096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7,500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D46EBB" w14:textId="39140340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20.00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44A8DC4B" w14:textId="77777777" w:rsidR="00851E6D" w:rsidRPr="00CA5E3C" w:rsidRDefault="00851E6D" w:rsidP="00851E6D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851E6D" w:rsidRPr="00CA5E3C" w14:paraId="24005E5C" w14:textId="77777777" w:rsidTr="000D1F43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3ADF8FD3" w14:textId="4FCD7009" w:rsidR="00851E6D" w:rsidRPr="00CA5E3C" w:rsidRDefault="00851E6D" w:rsidP="00851E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112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D9D5A1C" w14:textId="174FF58B" w:rsidR="00851E6D" w:rsidRPr="00CA5E3C" w:rsidRDefault="00851E6D" w:rsidP="00851E6D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896B074" w14:textId="718B9B07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6,000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7FC022C" w14:textId="13C74AF7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EC1605" w14:textId="5F939D1A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50.00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311594F6" w14:textId="77777777" w:rsidR="00851E6D" w:rsidRPr="00CA5E3C" w:rsidRDefault="00851E6D" w:rsidP="00851E6D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851E6D" w:rsidRPr="00CA5E3C" w14:paraId="05796825" w14:textId="77777777" w:rsidTr="000D1F43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3D30C3B7" w14:textId="3CFED134" w:rsidR="00851E6D" w:rsidRPr="00CA5E3C" w:rsidRDefault="00851E6D" w:rsidP="00851E6D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113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2D12A96" w14:textId="16AC7ACE" w:rsidR="00851E6D" w:rsidRPr="00CA5E3C" w:rsidRDefault="00851E6D" w:rsidP="00851E6D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D5B6D91" w14:textId="71EFEC2D" w:rsidR="00851E6D" w:rsidRPr="00CA5E3C" w:rsidRDefault="00851E6D" w:rsidP="00851E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109,000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78752E8" w14:textId="1C447528" w:rsidR="00851E6D" w:rsidRPr="00CA5E3C" w:rsidRDefault="00851E6D" w:rsidP="00851E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97,000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D84523D" w14:textId="094F4E49" w:rsidR="00851E6D" w:rsidRPr="00CA5E3C" w:rsidRDefault="00851E6D" w:rsidP="00851E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88.99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3853E4B3" w14:textId="77777777" w:rsidR="00851E6D" w:rsidRPr="00CA5E3C" w:rsidRDefault="00851E6D" w:rsidP="00851E6D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851E6D" w:rsidRPr="00CA5E3C" w14:paraId="067758FF" w14:textId="77777777" w:rsidTr="000D1F43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1D9D0100" w14:textId="55EC55FD" w:rsidR="00851E6D" w:rsidRPr="00CA5E3C" w:rsidRDefault="00851E6D" w:rsidP="00851E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B3C2143" w14:textId="427AF653" w:rsidR="00851E6D" w:rsidRPr="00CA5E3C" w:rsidRDefault="00851E6D" w:rsidP="00851E6D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其他收入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CD4CD06" w14:textId="0248A3A6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955,491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ACA362C" w14:textId="37BAD472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777,855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8D0B67" w14:textId="1574FBA6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81.41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1FFB4AF5" w14:textId="1D5F6A63" w:rsidR="00851E6D" w:rsidRPr="00CA5E3C" w:rsidRDefault="00851E6D" w:rsidP="00851E6D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退休</w:t>
            </w:r>
            <w:r w:rsidR="003E1FBD">
              <w:rPr>
                <w:rFonts w:hAnsi="標楷體" w:hint="eastAsia"/>
                <w:noProof/>
                <w:sz w:val="20"/>
              </w:rPr>
              <w:t>員</w:t>
            </w:r>
            <w:r>
              <w:rPr>
                <w:rFonts w:hAnsi="標楷體" w:hint="eastAsia"/>
                <w:noProof/>
                <w:sz w:val="20"/>
              </w:rPr>
              <w:t>工因申請勞工保險年金給付，已核發</w:t>
            </w:r>
            <w:r w:rsidR="00225150">
              <w:rPr>
                <w:rFonts w:hAnsi="標楷體" w:hint="eastAsia"/>
                <w:noProof/>
                <w:sz w:val="20"/>
              </w:rPr>
              <w:t>之</w:t>
            </w:r>
            <w:r>
              <w:rPr>
                <w:rFonts w:hAnsi="標楷體" w:hint="eastAsia"/>
                <w:noProof/>
                <w:sz w:val="20"/>
              </w:rPr>
              <w:t>勞保補償金分期收回中。</w:t>
            </w:r>
          </w:p>
        </w:tc>
      </w:tr>
      <w:tr w:rsidR="00851E6D" w:rsidRPr="00CA5E3C" w14:paraId="1A0D36A8" w14:textId="77777777" w:rsidTr="000D1F43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2B9DE6C2" w14:textId="68CE2422" w:rsidR="00851E6D" w:rsidRPr="00CA5E3C" w:rsidRDefault="00851E6D" w:rsidP="00851E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3AA7C30" w14:textId="0AFE53F7" w:rsidR="00851E6D" w:rsidRPr="00CA5E3C" w:rsidRDefault="00851E6D" w:rsidP="00851E6D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>
              <w:rPr>
                <w:rFonts w:hAnsi="標楷體" w:hint="eastAsia"/>
                <w:b/>
                <w:noProof/>
                <w:sz w:val="20"/>
              </w:rPr>
              <w:t>中央健康保險署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E6B23DE" w14:textId="54558958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0F4BBABE" w14:textId="62EA5F43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747BC40" w14:textId="66ABABCA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9044" w:type="dxa"/>
            <w:shd w:val="clear" w:color="auto" w:fill="auto"/>
            <w:vAlign w:val="center"/>
          </w:tcPr>
          <w:p w14:paraId="460DCA0D" w14:textId="77777777" w:rsidR="00851E6D" w:rsidRPr="00CA5E3C" w:rsidRDefault="00851E6D" w:rsidP="00851E6D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851E6D" w:rsidRPr="00CA5E3C" w14:paraId="110062FE" w14:textId="77777777" w:rsidTr="000D1F43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07F68E05" w14:textId="59E7D703" w:rsidR="00851E6D" w:rsidRPr="00CA5E3C" w:rsidRDefault="00851E6D" w:rsidP="00851E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105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8B31821" w14:textId="2E307558" w:rsidR="00851E6D" w:rsidRPr="00CA5E3C" w:rsidRDefault="00851E6D" w:rsidP="00851E6D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9B17A50" w14:textId="14126FFD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245,194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8AE1E1D" w14:textId="225EE72C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245,194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C60A36" w14:textId="2DD7478C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100.00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4A82A4FD" w14:textId="36E0810E" w:rsidR="00851E6D" w:rsidRPr="00CA5E3C" w:rsidRDefault="00851E6D" w:rsidP="00851E6D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105、110至113年度皆為違反全民健康保險法之罰鍰案件，已移送行政執行署相關分署執行。</w:t>
            </w:r>
          </w:p>
        </w:tc>
      </w:tr>
      <w:tr w:rsidR="00851E6D" w:rsidRPr="00CA5E3C" w14:paraId="753AF29E" w14:textId="77777777" w:rsidTr="000D1F43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56E25F06" w14:textId="5DC3BC98" w:rsidR="00851E6D" w:rsidRPr="00CA5E3C" w:rsidRDefault="00851E6D" w:rsidP="00851E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110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5643E39" w14:textId="3926EA23" w:rsidR="00851E6D" w:rsidRPr="00CA5E3C" w:rsidRDefault="00851E6D" w:rsidP="00851E6D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1B3F0C4" w14:textId="24F10F2B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1,451,404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F2863CC" w14:textId="4EDF9EEA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997,413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8965B9" w14:textId="73E05CFB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68.72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5110312A" w14:textId="77777777" w:rsidR="00851E6D" w:rsidRPr="00CA5E3C" w:rsidRDefault="00851E6D" w:rsidP="00851E6D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851E6D" w:rsidRPr="00CA5E3C" w14:paraId="12709533" w14:textId="77777777" w:rsidTr="000D1F43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717A99D9" w14:textId="015C118F" w:rsidR="00851E6D" w:rsidRPr="00CA5E3C" w:rsidRDefault="00851E6D" w:rsidP="00851E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111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76CFCD1" w14:textId="441A3E8A" w:rsidR="00851E6D" w:rsidRPr="00CA5E3C" w:rsidRDefault="00851E6D" w:rsidP="00851E6D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B2B8F73" w14:textId="3DDE18B0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433,139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12B3174" w14:textId="0C65F41A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128,970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1150098" w14:textId="3E524CF5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29.78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1DC46558" w14:textId="77777777" w:rsidR="00851E6D" w:rsidRPr="00CA5E3C" w:rsidRDefault="00851E6D" w:rsidP="00851E6D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851E6D" w:rsidRPr="00CA5E3C" w14:paraId="0FE63978" w14:textId="77777777" w:rsidTr="000D1F43">
        <w:trPr>
          <w:trHeight w:val="351"/>
        </w:trPr>
        <w:tc>
          <w:tcPr>
            <w:tcW w:w="595" w:type="dxa"/>
            <w:shd w:val="clear" w:color="auto" w:fill="auto"/>
            <w:vAlign w:val="center"/>
          </w:tcPr>
          <w:p w14:paraId="0418754C" w14:textId="73FE778E" w:rsidR="00851E6D" w:rsidRPr="00CA5E3C" w:rsidRDefault="00851E6D" w:rsidP="00851E6D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112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958A370" w14:textId="043D7442" w:rsidR="00851E6D" w:rsidRPr="00CA5E3C" w:rsidRDefault="00851E6D" w:rsidP="00851E6D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882D213" w14:textId="44A1AA38" w:rsidR="00851E6D" w:rsidRPr="00CA5E3C" w:rsidRDefault="00851E6D" w:rsidP="00851E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3,476,044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DC1DE8B" w14:textId="090C0090" w:rsidR="00851E6D" w:rsidRPr="00CA5E3C" w:rsidRDefault="00851E6D" w:rsidP="00851E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2,025,008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836AD0" w14:textId="2C7E3C1A" w:rsidR="00851E6D" w:rsidRPr="00CA5E3C" w:rsidRDefault="00851E6D" w:rsidP="00851E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58.26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69A59230" w14:textId="77777777" w:rsidR="00851E6D" w:rsidRPr="00CA5E3C" w:rsidRDefault="00851E6D" w:rsidP="00851E6D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851E6D" w:rsidRPr="00CA5E3C" w14:paraId="1FCFCA41" w14:textId="77777777" w:rsidTr="000D1F43">
        <w:trPr>
          <w:trHeight w:val="351"/>
        </w:trPr>
        <w:tc>
          <w:tcPr>
            <w:tcW w:w="595" w:type="dxa"/>
            <w:shd w:val="clear" w:color="auto" w:fill="auto"/>
            <w:vAlign w:val="center"/>
          </w:tcPr>
          <w:p w14:paraId="0E377801" w14:textId="01D4763C" w:rsidR="00851E6D" w:rsidRPr="00CA5E3C" w:rsidRDefault="00851E6D" w:rsidP="00851E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113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10375D0" w14:textId="4EC88588" w:rsidR="00851E6D" w:rsidRPr="00CA5E3C" w:rsidRDefault="00851E6D" w:rsidP="00851E6D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CCB6FEB" w14:textId="7DB792EA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8,139,612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39195E4" w14:textId="068C0A0E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6,728,486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301316" w14:textId="456A760E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82.66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065902DF" w14:textId="13F5984A" w:rsidR="00851E6D" w:rsidRPr="00CA5E3C" w:rsidRDefault="00851E6D" w:rsidP="00851E6D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851E6D" w:rsidRPr="00CA5E3C" w14:paraId="20451A4C" w14:textId="77777777" w:rsidTr="000D1F43">
        <w:trPr>
          <w:trHeight w:val="351"/>
        </w:trPr>
        <w:tc>
          <w:tcPr>
            <w:tcW w:w="595" w:type="dxa"/>
            <w:shd w:val="clear" w:color="auto" w:fill="auto"/>
            <w:vAlign w:val="center"/>
          </w:tcPr>
          <w:p w14:paraId="018EDDA8" w14:textId="29B87F67" w:rsidR="00851E6D" w:rsidRPr="00CA5E3C" w:rsidRDefault="00851E6D" w:rsidP="00851E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0DA38CA" w14:textId="3E4769C6" w:rsidR="00851E6D" w:rsidRPr="00CA5E3C" w:rsidRDefault="00851E6D" w:rsidP="00851E6D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>
              <w:rPr>
                <w:rFonts w:hAnsi="標楷體" w:hint="eastAsia"/>
                <w:b/>
                <w:noProof/>
                <w:sz w:val="20"/>
              </w:rPr>
              <w:t>國民健康署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EC19785" w14:textId="4A882A56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53DE8B1A" w14:textId="5D100477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B8B50B8" w14:textId="0B33CB6E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9044" w:type="dxa"/>
            <w:shd w:val="clear" w:color="auto" w:fill="auto"/>
            <w:vAlign w:val="center"/>
          </w:tcPr>
          <w:p w14:paraId="4AA46860" w14:textId="77777777" w:rsidR="00851E6D" w:rsidRPr="00CA5E3C" w:rsidRDefault="00851E6D" w:rsidP="00851E6D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851E6D" w:rsidRPr="00CA5E3C" w14:paraId="68309345" w14:textId="77777777" w:rsidTr="000D1F43">
        <w:trPr>
          <w:trHeight w:val="351"/>
        </w:trPr>
        <w:tc>
          <w:tcPr>
            <w:tcW w:w="595" w:type="dxa"/>
            <w:shd w:val="clear" w:color="auto" w:fill="auto"/>
            <w:vAlign w:val="center"/>
          </w:tcPr>
          <w:p w14:paraId="160E8CE9" w14:textId="54B1B0FD" w:rsidR="00851E6D" w:rsidRPr="00CA5E3C" w:rsidRDefault="00851E6D" w:rsidP="00851E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107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7407C11" w14:textId="3FDFAE81" w:rsidR="00851E6D" w:rsidRPr="00851E6D" w:rsidRDefault="00851E6D" w:rsidP="00851E6D">
            <w:pPr>
              <w:pStyle w:val="21"/>
              <w:ind w:leftChars="100" w:left="160" w:rightChars="0" w:right="16"/>
              <w:jc w:val="distribute"/>
              <w:rPr>
                <w:rFonts w:hAnsi="標楷體"/>
                <w:noProof/>
                <w:sz w:val="20"/>
              </w:rPr>
            </w:pPr>
            <w:r>
              <w:rPr>
                <w:rFonts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FE48593" w14:textId="0336677B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98,303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CE5135F" w14:textId="592C7A47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98,303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24FB7B" w14:textId="1A5BD029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100.00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24D05A9A" w14:textId="4F4D819F" w:rsidR="00851E6D" w:rsidRPr="00CA5E3C" w:rsidRDefault="00851E6D" w:rsidP="00851E6D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107及108年度皆為違反菸害防制法之罰鍰案件，已移送行政執行署相關分署執行。</w:t>
            </w:r>
          </w:p>
        </w:tc>
      </w:tr>
      <w:tr w:rsidR="00851E6D" w:rsidRPr="00CA5E3C" w14:paraId="058281E4" w14:textId="77777777" w:rsidTr="000D1F43">
        <w:trPr>
          <w:trHeight w:val="351"/>
        </w:trPr>
        <w:tc>
          <w:tcPr>
            <w:tcW w:w="595" w:type="dxa"/>
            <w:shd w:val="clear" w:color="auto" w:fill="auto"/>
            <w:vAlign w:val="center"/>
          </w:tcPr>
          <w:p w14:paraId="2A8EA94A" w14:textId="6B728A99" w:rsidR="00851E6D" w:rsidRPr="00CA5E3C" w:rsidRDefault="00851E6D" w:rsidP="00851E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108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E0152F3" w14:textId="243C079F" w:rsidR="00851E6D" w:rsidRPr="00851E6D" w:rsidRDefault="00851E6D" w:rsidP="00851E6D">
            <w:pPr>
              <w:pStyle w:val="21"/>
              <w:ind w:leftChars="100" w:left="160" w:rightChars="0" w:right="16"/>
              <w:jc w:val="distribute"/>
              <w:rPr>
                <w:rFonts w:hAnsi="標楷體"/>
                <w:noProof/>
                <w:sz w:val="20"/>
              </w:rPr>
            </w:pPr>
            <w:r>
              <w:rPr>
                <w:rFonts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3D810AA" w14:textId="2DFD11F0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78,119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304222D" w14:textId="60A60059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78,119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09FD8B5" w14:textId="5B684034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100.00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3F499915" w14:textId="45B51522" w:rsidR="00851E6D" w:rsidRPr="00CA5E3C" w:rsidRDefault="00851E6D" w:rsidP="00851E6D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851E6D" w:rsidRPr="00CA5E3C" w14:paraId="5CE8B5B0" w14:textId="77777777" w:rsidTr="000D1F43">
        <w:trPr>
          <w:trHeight w:val="351"/>
        </w:trPr>
        <w:tc>
          <w:tcPr>
            <w:tcW w:w="595" w:type="dxa"/>
            <w:shd w:val="clear" w:color="auto" w:fill="auto"/>
            <w:vAlign w:val="center"/>
          </w:tcPr>
          <w:p w14:paraId="7ABDB156" w14:textId="4973FDFB" w:rsidR="00851E6D" w:rsidRPr="00CA5E3C" w:rsidRDefault="00851E6D" w:rsidP="00851E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110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A492235" w14:textId="01E36007" w:rsidR="00851E6D" w:rsidRPr="00851E6D" w:rsidRDefault="00851E6D" w:rsidP="00851E6D">
            <w:pPr>
              <w:pStyle w:val="21"/>
              <w:ind w:leftChars="100" w:left="160" w:rightChars="0" w:right="16"/>
              <w:jc w:val="distribute"/>
              <w:rPr>
                <w:rFonts w:hAnsi="標楷體"/>
                <w:noProof/>
                <w:sz w:val="20"/>
              </w:rPr>
            </w:pPr>
            <w:r>
              <w:rPr>
                <w:rFonts w:hAnsi="標楷體" w:hint="eastAsia"/>
                <w:noProof/>
                <w:sz w:val="20"/>
              </w:rPr>
              <w:t>其他收入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2B22FBC" w14:textId="0AE797DB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1,040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8DE0907" w14:textId="71B95F96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1,040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90D2132" w14:textId="6F94E2B5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100.00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57BF31DC" w14:textId="3DCA39F5" w:rsidR="00851E6D" w:rsidRPr="00CA5E3C" w:rsidRDefault="00851E6D" w:rsidP="00851E6D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違反醫事服務機構辦理預防保健服務注意事項之追扣案件，已移送行政執行署相關分署執行。</w:t>
            </w:r>
          </w:p>
        </w:tc>
      </w:tr>
      <w:tr w:rsidR="00851E6D" w:rsidRPr="00CA5E3C" w14:paraId="17402143" w14:textId="77777777" w:rsidTr="000D1F43">
        <w:trPr>
          <w:trHeight w:val="351"/>
        </w:trPr>
        <w:tc>
          <w:tcPr>
            <w:tcW w:w="595" w:type="dxa"/>
            <w:shd w:val="clear" w:color="auto" w:fill="auto"/>
            <w:vAlign w:val="center"/>
          </w:tcPr>
          <w:p w14:paraId="668F08F0" w14:textId="121E3DC1" w:rsidR="00851E6D" w:rsidRPr="00CA5E3C" w:rsidRDefault="00851E6D" w:rsidP="00851E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111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856BD86" w14:textId="2D33CF1C" w:rsidR="00851E6D" w:rsidRPr="00851E6D" w:rsidRDefault="00851E6D" w:rsidP="00851E6D">
            <w:pPr>
              <w:pStyle w:val="21"/>
              <w:ind w:leftChars="100" w:left="160" w:rightChars="0" w:right="16"/>
              <w:jc w:val="distribute"/>
              <w:rPr>
                <w:rFonts w:hAnsi="標楷體"/>
                <w:noProof/>
                <w:sz w:val="20"/>
              </w:rPr>
            </w:pPr>
            <w:r>
              <w:rPr>
                <w:rFonts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2B18B74" w14:textId="379D2F47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614,000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03FCFD0" w14:textId="242B82EC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553,466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141CE8" w14:textId="344A6031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90.14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3DA5A88E" w14:textId="24590414" w:rsidR="00851E6D" w:rsidRPr="00CA5E3C" w:rsidRDefault="00851E6D" w:rsidP="00851E6D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111及112年度皆為違反菸害防制法之罰鍰案件，已移送行政執行署相關分署執行。</w:t>
            </w:r>
          </w:p>
        </w:tc>
      </w:tr>
      <w:tr w:rsidR="00851E6D" w:rsidRPr="00CA5E3C" w14:paraId="44CF95BB" w14:textId="77777777" w:rsidTr="000D1F43">
        <w:trPr>
          <w:trHeight w:val="351"/>
        </w:trPr>
        <w:tc>
          <w:tcPr>
            <w:tcW w:w="595" w:type="dxa"/>
            <w:shd w:val="clear" w:color="auto" w:fill="auto"/>
            <w:vAlign w:val="center"/>
          </w:tcPr>
          <w:p w14:paraId="1248BA5E" w14:textId="05FE49A9" w:rsidR="00851E6D" w:rsidRPr="00CA5E3C" w:rsidRDefault="00851E6D" w:rsidP="00851E6D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112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B227661" w14:textId="075C9C6F" w:rsidR="00851E6D" w:rsidRPr="00851E6D" w:rsidRDefault="00851E6D" w:rsidP="00851E6D">
            <w:pPr>
              <w:pStyle w:val="21"/>
              <w:ind w:leftChars="100" w:left="160" w:rightChars="0" w:right="16"/>
              <w:jc w:val="distribute"/>
              <w:rPr>
                <w:rFonts w:hAnsi="標楷體"/>
                <w:noProof/>
                <w:sz w:val="20"/>
              </w:rPr>
            </w:pPr>
            <w:r>
              <w:rPr>
                <w:rFonts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4240CA1" w14:textId="06E9FF1B" w:rsidR="00851E6D" w:rsidRPr="00CA5E3C" w:rsidRDefault="00851E6D" w:rsidP="00851E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310,631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6054877" w14:textId="59EC6BCD" w:rsidR="00851E6D" w:rsidRPr="00CA5E3C" w:rsidRDefault="00851E6D" w:rsidP="00851E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100,000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B9DE1E" w14:textId="5DF06BC4" w:rsidR="00851E6D" w:rsidRPr="00CA5E3C" w:rsidRDefault="00851E6D" w:rsidP="00851E6D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32.19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0C8AD30F" w14:textId="77777777" w:rsidR="00851E6D" w:rsidRPr="00CA5E3C" w:rsidRDefault="00851E6D" w:rsidP="00851E6D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851E6D" w:rsidRPr="00CA5E3C" w14:paraId="0F8A1D3B" w14:textId="77777777" w:rsidTr="000D1F43">
        <w:trPr>
          <w:trHeight w:val="351"/>
        </w:trPr>
        <w:tc>
          <w:tcPr>
            <w:tcW w:w="595" w:type="dxa"/>
            <w:shd w:val="clear" w:color="auto" w:fill="auto"/>
            <w:vAlign w:val="center"/>
          </w:tcPr>
          <w:p w14:paraId="6AAFF202" w14:textId="14A519ED" w:rsidR="00851E6D" w:rsidRPr="00CA5E3C" w:rsidRDefault="00851E6D" w:rsidP="00851E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AE43713" w14:textId="6B63254D" w:rsidR="00851E6D" w:rsidRPr="00CA5E3C" w:rsidRDefault="00851E6D" w:rsidP="00851E6D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>
              <w:rPr>
                <w:rFonts w:hAnsi="標楷體" w:hint="eastAsia"/>
                <w:b/>
                <w:noProof/>
                <w:sz w:val="20"/>
              </w:rPr>
              <w:t>社會及家庭署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021D9E0" w14:textId="465F3E98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4DB03786" w14:textId="061A9F55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C4EDEA7" w14:textId="04F6AB69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9044" w:type="dxa"/>
            <w:shd w:val="clear" w:color="auto" w:fill="auto"/>
            <w:vAlign w:val="center"/>
          </w:tcPr>
          <w:p w14:paraId="78C097BD" w14:textId="048532B3" w:rsidR="00851E6D" w:rsidRPr="00CA5E3C" w:rsidRDefault="00851E6D" w:rsidP="00851E6D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851E6D" w:rsidRPr="00CA5E3C" w14:paraId="309FA842" w14:textId="77777777" w:rsidTr="000D1F43">
        <w:trPr>
          <w:trHeight w:val="351"/>
        </w:trPr>
        <w:tc>
          <w:tcPr>
            <w:tcW w:w="595" w:type="dxa"/>
            <w:shd w:val="clear" w:color="auto" w:fill="auto"/>
            <w:vAlign w:val="center"/>
          </w:tcPr>
          <w:p w14:paraId="227FC77F" w14:textId="2EB241C1" w:rsidR="00851E6D" w:rsidRPr="00CA5E3C" w:rsidRDefault="00851E6D" w:rsidP="00851E6D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111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B151DEB" w14:textId="0791528C" w:rsidR="00851E6D" w:rsidRDefault="00851E6D" w:rsidP="00851E6D">
            <w:pPr>
              <w:pStyle w:val="21"/>
              <w:ind w:leftChars="100" w:left="160" w:rightChars="0" w:right="16"/>
              <w:jc w:val="distribute"/>
              <w:rPr>
                <w:rFonts w:hAnsi="標楷體"/>
                <w:b/>
                <w:noProof/>
                <w:sz w:val="20"/>
              </w:rPr>
            </w:pPr>
            <w:r>
              <w:rPr>
                <w:rFonts w:hAnsi="標楷體" w:hint="eastAsia"/>
                <w:noProof/>
                <w:sz w:val="20"/>
              </w:rPr>
              <w:t>其他收入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4297E7D" w14:textId="6D1878A2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2,548,570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6E64B24" w14:textId="5ED8CC65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2,476,570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DD73BB" w14:textId="3E262E1C" w:rsidR="00851E6D" w:rsidRPr="00CA5E3C" w:rsidRDefault="00851E6D" w:rsidP="00851E6D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97.17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19AD83A2" w14:textId="59C3C5D5" w:rsidR="00851E6D" w:rsidRPr="00CA5E3C" w:rsidRDefault="00851E6D" w:rsidP="00851E6D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財團法人溢領補助費之案件，持續催繳中。</w:t>
            </w:r>
          </w:p>
        </w:tc>
      </w:tr>
    </w:tbl>
    <w:p w14:paraId="409025BE" w14:textId="77777777" w:rsidR="008812DD" w:rsidRPr="00CA5E3C" w:rsidRDefault="008812DD" w:rsidP="008812DD">
      <w:pPr>
        <w:pStyle w:val="aa"/>
      </w:pPr>
      <w:r w:rsidRPr="00CA5E3C">
        <w:rPr>
          <w:rFonts w:hint="eastAsia"/>
        </w:rPr>
        <w:t>註</w:t>
      </w:r>
      <w:r w:rsidRPr="00CA5E3C">
        <w:t>：</w:t>
      </w:r>
      <w:r w:rsidRPr="00CA5E3C">
        <w:rPr>
          <w:rFonts w:hint="eastAsia"/>
        </w:rPr>
        <w:t>本表所列項目係指應收保留數達20％</w:t>
      </w:r>
      <w:r w:rsidRPr="00CA5E3C">
        <w:t>，</w:t>
      </w:r>
      <w:r w:rsidRPr="00CA5E3C">
        <w:rPr>
          <w:rFonts w:hint="eastAsia"/>
        </w:rPr>
        <w:t>或3千萬元以上者</w:t>
      </w:r>
      <w:r w:rsidRPr="00CA5E3C">
        <w:t>。</w:t>
      </w:r>
    </w:p>
    <w:p w14:paraId="1F99BF3D" w14:textId="28800779" w:rsidR="008812DD" w:rsidRPr="00CA5E3C" w:rsidRDefault="008812DD" w:rsidP="00660E32">
      <w:pPr>
        <w:spacing w:beforeLines="50" w:before="180"/>
        <w:jc w:val="left"/>
        <w:rPr>
          <w:sz w:val="20"/>
        </w:rPr>
      </w:pPr>
      <w:r w:rsidRPr="00CA5E3C">
        <w:rPr>
          <w:rFonts w:hint="eastAsia"/>
          <w:b/>
          <w:sz w:val="32"/>
          <w:szCs w:val="32"/>
        </w:rPr>
        <w:t>（二）　歲出部分</w:t>
      </w:r>
    </w:p>
    <w:tbl>
      <w:tblPr>
        <w:tblW w:w="20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2977"/>
        <w:gridCol w:w="3260"/>
        <w:gridCol w:w="1418"/>
        <w:gridCol w:w="9044"/>
      </w:tblGrid>
      <w:tr w:rsidR="00CA5E3C" w:rsidRPr="00CA5E3C" w14:paraId="77170756" w14:textId="77777777" w:rsidTr="000D1F43">
        <w:trPr>
          <w:cantSplit/>
          <w:trHeight w:val="284"/>
          <w:tblHeader/>
        </w:trPr>
        <w:tc>
          <w:tcPr>
            <w:tcW w:w="2012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4A5D40" w14:textId="1F751558" w:rsidR="008812DD" w:rsidRPr="00CA5E3C" w:rsidRDefault="008812DD" w:rsidP="003B39FD">
            <w:pPr>
              <w:pStyle w:val="10"/>
              <w:spacing w:line="360" w:lineRule="exact"/>
              <w:rPr>
                <w:rFonts w:hAnsi="標楷體"/>
                <w:sz w:val="28"/>
              </w:rPr>
            </w:pPr>
            <w:r w:rsidRPr="00CA5E3C">
              <w:rPr>
                <w:rFonts w:hAnsi="標楷體" w:hint="eastAsia"/>
                <w:sz w:val="28"/>
              </w:rPr>
              <w:t>1.  11</w:t>
            </w:r>
            <w:r w:rsidR="001C0742">
              <w:rPr>
                <w:rFonts w:hAnsi="標楷體" w:hint="eastAsia"/>
                <w:sz w:val="28"/>
              </w:rPr>
              <w:t>4</w:t>
            </w:r>
            <w:r w:rsidRPr="00CA5E3C">
              <w:rPr>
                <w:rFonts w:hAnsi="標楷體" w:hint="eastAsia"/>
                <w:sz w:val="28"/>
              </w:rPr>
              <w:t>年度應付保留數簡明表</w:t>
            </w:r>
          </w:p>
          <w:p w14:paraId="07E85524" w14:textId="77777777" w:rsidR="008812DD" w:rsidRPr="00CA5E3C" w:rsidRDefault="008812DD" w:rsidP="003B39FD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CA5E3C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CA5E3C">
              <w:rPr>
                <w:rFonts w:ascii="標楷體" w:hAnsi="標楷體"/>
                <w:sz w:val="24"/>
                <w:szCs w:val="24"/>
              </w:rPr>
              <w:t>：</w:t>
            </w:r>
            <w:r w:rsidRPr="00CA5E3C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CA5E3C" w:rsidRPr="00CA5E3C" w14:paraId="3981FCA8" w14:textId="77777777" w:rsidTr="000D1F43">
        <w:trPr>
          <w:cantSplit/>
          <w:trHeight w:val="284"/>
          <w:tblHeader/>
        </w:trPr>
        <w:tc>
          <w:tcPr>
            <w:tcW w:w="3430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49817676" w14:textId="77777777" w:rsidR="008812DD" w:rsidRPr="00CA5E3C" w:rsidRDefault="008812DD" w:rsidP="003B39FD">
            <w:pPr>
              <w:pStyle w:val="a8"/>
              <w:ind w:left="48" w:right="48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977" w:type="dxa"/>
            <w:vMerge w:val="restart"/>
            <w:tcBorders>
              <w:bottom w:val="single" w:sz="4" w:space="0" w:color="auto"/>
            </w:tcBorders>
            <w:vAlign w:val="center"/>
          </w:tcPr>
          <w:p w14:paraId="06AA6F67" w14:textId="77777777" w:rsidR="008812DD" w:rsidRPr="00CA5E3C" w:rsidRDefault="008812DD" w:rsidP="003B39FD">
            <w:pPr>
              <w:pStyle w:val="a8"/>
              <w:ind w:left="48" w:right="48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678" w:type="dxa"/>
            <w:gridSpan w:val="2"/>
            <w:tcBorders>
              <w:bottom w:val="single" w:sz="4" w:space="0" w:color="auto"/>
            </w:tcBorders>
            <w:vAlign w:val="center"/>
          </w:tcPr>
          <w:p w14:paraId="5380706C" w14:textId="77777777" w:rsidR="008812DD" w:rsidRPr="00CA5E3C" w:rsidRDefault="008812DD" w:rsidP="003B39FD">
            <w:pPr>
              <w:pStyle w:val="a8"/>
              <w:ind w:left="48" w:right="48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9044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0165CD4F" w14:textId="77777777" w:rsidR="008812DD" w:rsidRPr="00CA5E3C" w:rsidRDefault="008812DD" w:rsidP="003B39FD">
            <w:pPr>
              <w:pStyle w:val="a8"/>
              <w:ind w:left="48" w:right="48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CA5E3C" w:rsidRPr="00CA5E3C" w14:paraId="108E51A9" w14:textId="77777777" w:rsidTr="000D1F43">
        <w:trPr>
          <w:cantSplit/>
          <w:trHeight w:val="284"/>
          <w:tblHeader/>
        </w:trPr>
        <w:tc>
          <w:tcPr>
            <w:tcW w:w="3430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4AC69246" w14:textId="77777777" w:rsidR="008812DD" w:rsidRPr="00CA5E3C" w:rsidRDefault="008812DD" w:rsidP="003B39FD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14:paraId="3EE6532F" w14:textId="77777777" w:rsidR="008812DD" w:rsidRPr="00CA5E3C" w:rsidRDefault="008812DD" w:rsidP="003B39FD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2511FE0E" w14:textId="77777777" w:rsidR="008812DD" w:rsidRPr="00CA5E3C" w:rsidRDefault="008812DD" w:rsidP="003B39FD">
            <w:pPr>
              <w:pStyle w:val="a8"/>
              <w:ind w:left="48" w:right="48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3E4C199B" w14:textId="77777777" w:rsidR="008812DD" w:rsidRPr="00CA5E3C" w:rsidRDefault="008812DD" w:rsidP="003B39FD">
            <w:pPr>
              <w:pStyle w:val="a8"/>
              <w:ind w:left="48" w:right="48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9044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087F23D5" w14:textId="77777777" w:rsidR="008812DD" w:rsidRPr="00CA5E3C" w:rsidRDefault="008812DD" w:rsidP="003B39FD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1C0742" w:rsidRPr="00CA5E3C" w14:paraId="21B851FC" w14:textId="77777777" w:rsidTr="000D1F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430" w:type="dxa"/>
            <w:shd w:val="clear" w:color="auto" w:fill="auto"/>
            <w:vAlign w:val="center"/>
          </w:tcPr>
          <w:p w14:paraId="3EDF8B79" w14:textId="6958CC44" w:rsidR="001C0742" w:rsidRPr="00CA5E3C" w:rsidRDefault="001C0742" w:rsidP="001C0742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>
              <w:rPr>
                <w:rFonts w:hAnsi="標楷體" w:hint="eastAsia"/>
                <w:b/>
                <w:noProof/>
                <w:sz w:val="20"/>
              </w:rPr>
              <w:t>衛生福利部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0F67AF3" w14:textId="77777777" w:rsidR="001C0742" w:rsidRPr="00CA5E3C" w:rsidRDefault="001C0742" w:rsidP="001C0742">
            <w:pPr>
              <w:pStyle w:val="3"/>
              <w:rPr>
                <w:rFonts w:hAnsi="細明體"/>
                <w:b/>
                <w:spacing w:val="-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2AD77586" w14:textId="77777777" w:rsidR="001C0742" w:rsidRPr="00CA5E3C" w:rsidRDefault="001C0742" w:rsidP="001C074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6C466D4" w14:textId="77777777" w:rsidR="001C0742" w:rsidRPr="00CA5E3C" w:rsidRDefault="001C0742" w:rsidP="001C074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9044" w:type="dxa"/>
            <w:shd w:val="clear" w:color="auto" w:fill="auto"/>
            <w:vAlign w:val="center"/>
          </w:tcPr>
          <w:p w14:paraId="57A9A1FD" w14:textId="77777777" w:rsidR="001C0742" w:rsidRPr="00CA5E3C" w:rsidRDefault="001C0742" w:rsidP="001C0742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1C0742" w:rsidRPr="00CA5E3C" w14:paraId="405ED24D" w14:textId="77777777" w:rsidTr="000D1F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430" w:type="dxa"/>
            <w:shd w:val="clear" w:color="auto" w:fill="auto"/>
            <w:vAlign w:val="center"/>
          </w:tcPr>
          <w:p w14:paraId="372DF9AE" w14:textId="0EA14591" w:rsidR="001C0742" w:rsidRPr="00CA5E3C" w:rsidRDefault="001C0742" w:rsidP="001C0742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科技業務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9D04679" w14:textId="5BF67EA0" w:rsidR="001C0742" w:rsidRPr="00CA5E3C" w:rsidRDefault="001C0742" w:rsidP="001C0742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>
              <w:rPr>
                <w:rFonts w:hAnsi="細明體" w:hint="eastAsia"/>
                <w:noProof/>
                <w:spacing w:val="-2"/>
              </w:rPr>
              <w:t>5,475,559,000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62C8DFD" w14:textId="1A64ADBF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700,393,816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4FEA78" w14:textId="236A4843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12.79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32E2C2FA" w14:textId="20A6F2F7" w:rsidR="001C0742" w:rsidRPr="00CA5E3C" w:rsidRDefault="001C0742" w:rsidP="001C0742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部分採購案未及於年度結束前辦理核銷或合約期程跨年度</w:t>
            </w:r>
            <w:r w:rsidR="00225150">
              <w:rPr>
                <w:rFonts w:hAnsi="標楷體" w:hint="eastAsia"/>
                <w:noProof/>
                <w:sz w:val="20"/>
              </w:rPr>
              <w:t>，須保留繼續執行</w:t>
            </w:r>
            <w:r>
              <w:rPr>
                <w:rFonts w:hAnsi="標楷體" w:hint="eastAsia"/>
                <w:noProof/>
                <w:sz w:val="20"/>
              </w:rPr>
              <w:t>。</w:t>
            </w:r>
          </w:p>
        </w:tc>
      </w:tr>
      <w:tr w:rsidR="001C0742" w:rsidRPr="00CA5E3C" w14:paraId="79D29272" w14:textId="77777777" w:rsidTr="000D1F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430" w:type="dxa"/>
            <w:shd w:val="clear" w:color="auto" w:fill="auto"/>
            <w:vAlign w:val="center"/>
          </w:tcPr>
          <w:p w14:paraId="10B6B9E1" w14:textId="53B4EAF4" w:rsidR="001C0742" w:rsidRPr="00CA5E3C" w:rsidRDefault="001C0742" w:rsidP="001C0742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社會保險業務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D05A16A" w14:textId="5EA67BC3" w:rsidR="001C0742" w:rsidRPr="00CA5E3C" w:rsidRDefault="001C0742" w:rsidP="001C0742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>
              <w:rPr>
                <w:rFonts w:hAnsi="細明體" w:hint="eastAsia"/>
                <w:noProof/>
                <w:spacing w:val="-2"/>
              </w:rPr>
              <w:t>238,023,576,000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C0E2D95" w14:textId="33E6E1F9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114,114,930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F7914E" w14:textId="3B77EA25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0.05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128E57FF" w14:textId="75E48F3C" w:rsidR="001C0742" w:rsidRPr="00CA5E3C" w:rsidRDefault="001C0742" w:rsidP="001C0742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低收入戶健保費</w:t>
            </w:r>
            <w:r w:rsidR="00361349">
              <w:rPr>
                <w:rFonts w:hAnsi="標楷體" w:hint="eastAsia"/>
                <w:noProof/>
                <w:sz w:val="20"/>
              </w:rPr>
              <w:t>補助</w:t>
            </w:r>
            <w:r w:rsidR="00F83A0C">
              <w:rPr>
                <w:rFonts w:hAnsi="標楷體" w:hint="eastAsia"/>
                <w:noProof/>
                <w:sz w:val="20"/>
              </w:rPr>
              <w:t>未</w:t>
            </w:r>
            <w:r w:rsidR="00225150">
              <w:rPr>
                <w:rFonts w:hAnsi="標楷體" w:hint="eastAsia"/>
                <w:noProof/>
                <w:sz w:val="20"/>
              </w:rPr>
              <w:t>及於年度結束前辦理撥款，須保留繼續執行。</w:t>
            </w:r>
          </w:p>
        </w:tc>
      </w:tr>
      <w:tr w:rsidR="001C0742" w:rsidRPr="00CA5E3C" w14:paraId="5295075A" w14:textId="77777777" w:rsidTr="000D1F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430" w:type="dxa"/>
            <w:shd w:val="clear" w:color="auto" w:fill="auto"/>
            <w:vAlign w:val="center"/>
          </w:tcPr>
          <w:p w14:paraId="1E492430" w14:textId="78E3FB63" w:rsidR="001C0742" w:rsidRPr="00CA5E3C" w:rsidRDefault="001C0742" w:rsidP="001C0742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醫政業務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6FE1A2E" w14:textId="5D3007CA" w:rsidR="001C0742" w:rsidRPr="00CA5E3C" w:rsidRDefault="001C0742" w:rsidP="001C0742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>
              <w:rPr>
                <w:rFonts w:hAnsi="細明體" w:hint="eastAsia"/>
                <w:noProof/>
                <w:spacing w:val="-2"/>
              </w:rPr>
              <w:t>9,413,610,000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D3F4143" w14:textId="16A7C6D9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1,976,176,531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B76634" w14:textId="3D842CFA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20.99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6CD8C1F0" w14:textId="5A5BC693" w:rsidR="001C0742" w:rsidRPr="00CA5E3C" w:rsidRDefault="001C0742" w:rsidP="001C0742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部分委辦及補助計畫合約期程跨年度</w:t>
            </w:r>
            <w:r w:rsidR="00225150">
              <w:rPr>
                <w:rFonts w:hAnsi="標楷體" w:hint="eastAsia"/>
                <w:noProof/>
                <w:sz w:val="20"/>
              </w:rPr>
              <w:t>，須保留繼續執行</w:t>
            </w:r>
            <w:r>
              <w:rPr>
                <w:rFonts w:hAnsi="標楷體" w:hint="eastAsia"/>
                <w:noProof/>
                <w:sz w:val="20"/>
              </w:rPr>
              <w:t>。</w:t>
            </w:r>
          </w:p>
        </w:tc>
      </w:tr>
      <w:tr w:rsidR="001C0742" w:rsidRPr="00CA5E3C" w14:paraId="337957EF" w14:textId="77777777" w:rsidTr="000D1F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430" w:type="dxa"/>
            <w:shd w:val="clear" w:color="auto" w:fill="auto"/>
            <w:vAlign w:val="center"/>
          </w:tcPr>
          <w:p w14:paraId="3A47E894" w14:textId="294AC42C" w:rsidR="001C0742" w:rsidRPr="00CA5E3C" w:rsidRDefault="001C0742" w:rsidP="001C0742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心理及口腔健康業務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3B24A48" w14:textId="34549531" w:rsidR="001C0742" w:rsidRPr="00CA5E3C" w:rsidRDefault="001C0742" w:rsidP="001C0742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>
              <w:rPr>
                <w:rFonts w:hAnsi="細明體" w:hint="eastAsia"/>
                <w:noProof/>
                <w:spacing w:val="-2"/>
              </w:rPr>
              <w:t>7,523,597,000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9D8A82A" w14:textId="2BEC3E09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1,782,032,311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B81E6A" w14:textId="2114B2D1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23.69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5D73831A" w14:textId="759A840C" w:rsidR="001C0742" w:rsidRPr="00CA5E3C" w:rsidRDefault="001C0742" w:rsidP="001C0742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司法精神醫療保安處分處所新建統包工程合約期程跨年度</w:t>
            </w:r>
            <w:r w:rsidR="00225150">
              <w:rPr>
                <w:rFonts w:hAnsi="標楷體" w:hint="eastAsia"/>
                <w:noProof/>
                <w:sz w:val="20"/>
              </w:rPr>
              <w:t>，須保留繼續執行</w:t>
            </w:r>
            <w:r>
              <w:rPr>
                <w:rFonts w:hAnsi="標楷體" w:hint="eastAsia"/>
                <w:noProof/>
                <w:sz w:val="20"/>
              </w:rPr>
              <w:t>。</w:t>
            </w:r>
          </w:p>
        </w:tc>
      </w:tr>
      <w:tr w:rsidR="001C0742" w:rsidRPr="00CA5E3C" w14:paraId="5C8028A4" w14:textId="77777777" w:rsidTr="000D1F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430" w:type="dxa"/>
            <w:shd w:val="clear" w:color="auto" w:fill="auto"/>
            <w:vAlign w:val="center"/>
          </w:tcPr>
          <w:p w14:paraId="512F3D58" w14:textId="148CD10C" w:rsidR="001C0742" w:rsidRPr="00CA5E3C" w:rsidRDefault="001C0742" w:rsidP="001C0742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護理及健康照護業務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C514ACA" w14:textId="793C681D" w:rsidR="001C0742" w:rsidRPr="00CA5E3C" w:rsidRDefault="001C0742" w:rsidP="001C0742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>
              <w:rPr>
                <w:rFonts w:hAnsi="細明體" w:hint="eastAsia"/>
                <w:noProof/>
                <w:spacing w:val="-2"/>
              </w:rPr>
              <w:t>7,980,684,000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5AED77C" w14:textId="1D730790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2,006,793,186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F8DA16A" w14:textId="60F5EFDC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25.15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0776329B" w14:textId="083C9E4E" w:rsidR="001C0742" w:rsidRPr="00CA5E3C" w:rsidRDefault="001C0742" w:rsidP="001C0742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部分委辦及補助計畫未及於年度結束前辦理核銷或合約期程跨年度</w:t>
            </w:r>
            <w:r w:rsidR="00225150">
              <w:rPr>
                <w:rFonts w:hAnsi="標楷體" w:hint="eastAsia"/>
                <w:noProof/>
                <w:sz w:val="20"/>
              </w:rPr>
              <w:t>，須保留繼續執行</w:t>
            </w:r>
            <w:r>
              <w:rPr>
                <w:rFonts w:hAnsi="標楷體" w:hint="eastAsia"/>
                <w:noProof/>
                <w:sz w:val="20"/>
              </w:rPr>
              <w:t>。</w:t>
            </w:r>
          </w:p>
        </w:tc>
      </w:tr>
      <w:tr w:rsidR="001C0742" w:rsidRPr="00CA5E3C" w14:paraId="7C528DA0" w14:textId="77777777" w:rsidTr="000D1F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430" w:type="dxa"/>
            <w:shd w:val="clear" w:color="auto" w:fill="auto"/>
            <w:vAlign w:val="center"/>
          </w:tcPr>
          <w:p w14:paraId="3BA40E98" w14:textId="4CE4AD0D" w:rsidR="001C0742" w:rsidRPr="00CA5E3C" w:rsidRDefault="001C0742" w:rsidP="001C0742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>
              <w:rPr>
                <w:rFonts w:hAnsi="標楷體" w:hint="eastAsia"/>
                <w:b/>
                <w:noProof/>
                <w:sz w:val="20"/>
              </w:rPr>
              <w:lastRenderedPageBreak/>
              <w:t>疾病管制署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FD0B017" w14:textId="77777777" w:rsidR="001C0742" w:rsidRPr="00CA5E3C" w:rsidRDefault="001C0742" w:rsidP="001C0742">
            <w:pPr>
              <w:pStyle w:val="3"/>
              <w:rPr>
                <w:rFonts w:hAnsi="細明體"/>
                <w:b/>
                <w:spacing w:val="-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24003827" w14:textId="77777777" w:rsidR="001C0742" w:rsidRPr="00CA5E3C" w:rsidRDefault="001C0742" w:rsidP="001C074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776E2D2" w14:textId="77777777" w:rsidR="001C0742" w:rsidRPr="00CA5E3C" w:rsidRDefault="001C0742" w:rsidP="001C074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9044" w:type="dxa"/>
            <w:shd w:val="clear" w:color="auto" w:fill="auto"/>
            <w:vAlign w:val="center"/>
          </w:tcPr>
          <w:p w14:paraId="66E86409" w14:textId="77777777" w:rsidR="001C0742" w:rsidRPr="00CA5E3C" w:rsidRDefault="001C0742" w:rsidP="001C0742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1C0742" w:rsidRPr="00CA5E3C" w14:paraId="39E31ECA" w14:textId="77777777" w:rsidTr="000D1F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430" w:type="dxa"/>
            <w:shd w:val="clear" w:color="auto" w:fill="auto"/>
            <w:vAlign w:val="center"/>
          </w:tcPr>
          <w:p w14:paraId="06102399" w14:textId="7BCFB837" w:rsidR="001C0742" w:rsidRPr="00CA5E3C" w:rsidRDefault="001C0742" w:rsidP="001C0742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防疫業務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4324A6C" w14:textId="6ADB16C8" w:rsidR="001C0742" w:rsidRPr="00CA5E3C" w:rsidRDefault="001C0742" w:rsidP="001C0742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>
              <w:rPr>
                <w:rFonts w:hAnsi="細明體" w:hint="eastAsia"/>
                <w:noProof/>
                <w:spacing w:val="-2"/>
              </w:rPr>
              <w:t>9,445,500,000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85DE0A9" w14:textId="7205D9C9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175,547,195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807B8E" w14:textId="6580D9D8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1.86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2010A6FE" w14:textId="512015C7" w:rsidR="001C0742" w:rsidRPr="00CA5E3C" w:rsidRDefault="001C0742" w:rsidP="001C0742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COVID—19死亡喪葬慰問（關懷）</w:t>
            </w:r>
            <w:r w:rsidR="00225150">
              <w:rPr>
                <w:rFonts w:hAnsi="標楷體" w:hint="eastAsia"/>
                <w:noProof/>
                <w:sz w:val="20"/>
              </w:rPr>
              <w:t>金</w:t>
            </w:r>
            <w:r>
              <w:rPr>
                <w:rFonts w:hAnsi="標楷體" w:hint="eastAsia"/>
                <w:noProof/>
                <w:sz w:val="20"/>
              </w:rPr>
              <w:t>請求權期</w:t>
            </w:r>
            <w:r w:rsidR="00225150">
              <w:rPr>
                <w:rFonts w:hAnsi="標楷體" w:hint="eastAsia"/>
                <w:noProof/>
                <w:sz w:val="20"/>
              </w:rPr>
              <w:t>尚未屆期</w:t>
            </w:r>
            <w:r>
              <w:rPr>
                <w:rFonts w:hAnsi="標楷體" w:hint="eastAsia"/>
                <w:noProof/>
                <w:sz w:val="20"/>
              </w:rPr>
              <w:t>，須保留繼續執行。</w:t>
            </w:r>
          </w:p>
        </w:tc>
      </w:tr>
      <w:tr w:rsidR="001C0742" w:rsidRPr="00CA5E3C" w14:paraId="32465EDF" w14:textId="77777777" w:rsidTr="000D1F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430" w:type="dxa"/>
            <w:shd w:val="clear" w:color="auto" w:fill="auto"/>
            <w:vAlign w:val="center"/>
          </w:tcPr>
          <w:p w14:paraId="5920EDEB" w14:textId="6F1AA8FC" w:rsidR="001C0742" w:rsidRPr="00CA5E3C" w:rsidRDefault="001C0742" w:rsidP="001C0742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F543599" w14:textId="6CD1AB3A" w:rsidR="001C0742" w:rsidRPr="00CA5E3C" w:rsidRDefault="001C0742" w:rsidP="001C0742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>
              <w:rPr>
                <w:rFonts w:hAnsi="細明體" w:hint="eastAsia"/>
                <w:noProof/>
                <w:spacing w:val="-2"/>
              </w:rPr>
              <w:t>1,304,200,000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C9917A2" w14:textId="42A2CEA0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1,277,237,021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2C6EA7" w14:textId="7ADDA205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97.93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3B9DDD7A" w14:textId="49AE41D3" w:rsidR="001C0742" w:rsidRPr="00CA5E3C" w:rsidRDefault="001C0742" w:rsidP="001C0742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衛生福利部防疫中心興建工程</w:t>
            </w:r>
            <w:r w:rsidR="001728AC">
              <w:rPr>
                <w:rFonts w:hAnsi="標楷體" w:hint="eastAsia"/>
                <w:noProof/>
                <w:sz w:val="20"/>
              </w:rPr>
              <w:t>合約</w:t>
            </w:r>
            <w:r>
              <w:rPr>
                <w:rFonts w:hAnsi="標楷體" w:hint="eastAsia"/>
                <w:noProof/>
                <w:sz w:val="20"/>
              </w:rPr>
              <w:t>期程跨年度，須保留繼續執行。</w:t>
            </w:r>
          </w:p>
        </w:tc>
      </w:tr>
      <w:tr w:rsidR="001C0742" w:rsidRPr="00CA5E3C" w14:paraId="4AC995CA" w14:textId="77777777" w:rsidTr="000D1F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430" w:type="dxa"/>
            <w:shd w:val="clear" w:color="auto" w:fill="auto"/>
            <w:vAlign w:val="center"/>
          </w:tcPr>
          <w:p w14:paraId="50B26AC6" w14:textId="6D7B8265" w:rsidR="001C0742" w:rsidRPr="00CA5E3C" w:rsidRDefault="001C0742" w:rsidP="001C0742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>
              <w:rPr>
                <w:rFonts w:hAnsi="標楷體" w:hint="eastAsia"/>
                <w:b/>
                <w:noProof/>
                <w:sz w:val="20"/>
              </w:rPr>
              <w:t>中央健康保險署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7B71EFF" w14:textId="77777777" w:rsidR="001C0742" w:rsidRPr="00CA5E3C" w:rsidRDefault="001C0742" w:rsidP="001C0742">
            <w:pPr>
              <w:pStyle w:val="3"/>
              <w:rPr>
                <w:rFonts w:hAnsi="細明體"/>
                <w:b/>
                <w:spacing w:val="-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72CFA25" w14:textId="77777777" w:rsidR="001C0742" w:rsidRPr="00CA5E3C" w:rsidRDefault="001C0742" w:rsidP="001C074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38551A9" w14:textId="77777777" w:rsidR="001C0742" w:rsidRPr="00CA5E3C" w:rsidRDefault="001C0742" w:rsidP="001C074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9044" w:type="dxa"/>
            <w:shd w:val="clear" w:color="auto" w:fill="auto"/>
            <w:vAlign w:val="center"/>
          </w:tcPr>
          <w:p w14:paraId="7C9A6960" w14:textId="77777777" w:rsidR="001C0742" w:rsidRPr="00CA5E3C" w:rsidRDefault="001C0742" w:rsidP="001C0742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1C0742" w:rsidRPr="00CA5E3C" w14:paraId="6717745A" w14:textId="77777777" w:rsidTr="000D1F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430" w:type="dxa"/>
            <w:shd w:val="clear" w:color="auto" w:fill="auto"/>
            <w:vAlign w:val="center"/>
          </w:tcPr>
          <w:p w14:paraId="3284416C" w14:textId="36464FEF" w:rsidR="001C0742" w:rsidRPr="00CA5E3C" w:rsidRDefault="001C0742" w:rsidP="001C0742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6CE9A50" w14:textId="42754563" w:rsidR="001C0742" w:rsidRPr="00CA5E3C" w:rsidRDefault="001C0742" w:rsidP="001C0742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>
              <w:rPr>
                <w:rFonts w:hAnsi="細明體" w:hint="eastAsia"/>
                <w:noProof/>
                <w:spacing w:val="-2"/>
              </w:rPr>
              <w:t>3,269,784,000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F02ACE2" w14:textId="27F3BE55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47,283,660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AF07F4" w14:textId="4CD994C6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1.45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79D12222" w14:textId="522D5E39" w:rsidR="001C0742" w:rsidRPr="00CA5E3C" w:rsidRDefault="001C0742" w:rsidP="001C0742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中央健康保險署信義大樓辦公空間裝修工程合約期程跨年度，須保留繼續執行。</w:t>
            </w:r>
          </w:p>
        </w:tc>
      </w:tr>
      <w:tr w:rsidR="001C0742" w:rsidRPr="00CA5E3C" w14:paraId="484EDEBA" w14:textId="77777777" w:rsidTr="000D1F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430" w:type="dxa"/>
            <w:shd w:val="clear" w:color="auto" w:fill="auto"/>
            <w:vAlign w:val="center"/>
          </w:tcPr>
          <w:p w14:paraId="09D7803C" w14:textId="318498EF" w:rsidR="001C0742" w:rsidRPr="00CA5E3C" w:rsidRDefault="001C0742" w:rsidP="001C0742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健保業務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B5F219D" w14:textId="46EBD5B3" w:rsidR="001C0742" w:rsidRPr="00CA5E3C" w:rsidRDefault="001C0742" w:rsidP="001C0742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>
              <w:rPr>
                <w:rFonts w:hAnsi="細明體" w:hint="eastAsia"/>
                <w:noProof/>
                <w:spacing w:val="-2"/>
              </w:rPr>
              <w:t>14,251,338,000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B995721" w14:textId="60721BCD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261,144,131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B077B0" w14:textId="14A17745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1.83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40EC6797" w14:textId="1554E97E" w:rsidR="001C0742" w:rsidRPr="00CA5E3C" w:rsidRDefault="001C0742" w:rsidP="001C0742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部分委辦及採購計畫合約期程跨年度</w:t>
            </w:r>
            <w:r w:rsidR="001728AC">
              <w:rPr>
                <w:rFonts w:hAnsi="標楷體" w:hint="eastAsia"/>
                <w:noProof/>
                <w:sz w:val="20"/>
              </w:rPr>
              <w:t>，須保留繼續執行。</w:t>
            </w:r>
          </w:p>
        </w:tc>
      </w:tr>
      <w:tr w:rsidR="001C0742" w:rsidRPr="00CA5E3C" w14:paraId="4D184843" w14:textId="77777777" w:rsidTr="000D1F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430" w:type="dxa"/>
            <w:shd w:val="clear" w:color="auto" w:fill="auto"/>
            <w:vAlign w:val="center"/>
          </w:tcPr>
          <w:p w14:paraId="14C35B5E" w14:textId="0EA936A7" w:rsidR="001C0742" w:rsidRPr="00CA5E3C" w:rsidRDefault="001C0742" w:rsidP="001C0742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>
              <w:rPr>
                <w:rFonts w:hAnsi="標楷體" w:hint="eastAsia"/>
                <w:b/>
                <w:noProof/>
                <w:sz w:val="20"/>
              </w:rPr>
              <w:t>國民健康署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594D7CD" w14:textId="77777777" w:rsidR="001C0742" w:rsidRPr="00CA5E3C" w:rsidRDefault="001C0742" w:rsidP="001C0742">
            <w:pPr>
              <w:pStyle w:val="3"/>
              <w:rPr>
                <w:rFonts w:hAnsi="細明體"/>
                <w:b/>
                <w:spacing w:val="-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5A27A538" w14:textId="77777777" w:rsidR="001C0742" w:rsidRPr="00CA5E3C" w:rsidRDefault="001C0742" w:rsidP="001C074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DFA35B4" w14:textId="77777777" w:rsidR="001C0742" w:rsidRPr="00CA5E3C" w:rsidRDefault="001C0742" w:rsidP="001C074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9044" w:type="dxa"/>
            <w:shd w:val="clear" w:color="auto" w:fill="auto"/>
            <w:vAlign w:val="center"/>
          </w:tcPr>
          <w:p w14:paraId="42EB047F" w14:textId="77777777" w:rsidR="001C0742" w:rsidRPr="00CA5E3C" w:rsidRDefault="001C0742" w:rsidP="001C0742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1C0742" w:rsidRPr="00CA5E3C" w14:paraId="601B3164" w14:textId="77777777" w:rsidTr="000D1F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430" w:type="dxa"/>
            <w:shd w:val="clear" w:color="auto" w:fill="auto"/>
            <w:vAlign w:val="center"/>
          </w:tcPr>
          <w:p w14:paraId="37992129" w14:textId="0CA26D94" w:rsidR="001C0742" w:rsidRPr="00CA5E3C" w:rsidRDefault="001C0742" w:rsidP="001C0742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國民健康業務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899EE2D" w14:textId="4E527020" w:rsidR="001C0742" w:rsidRPr="00CA5E3C" w:rsidRDefault="001C0742" w:rsidP="001C0742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>
              <w:rPr>
                <w:rFonts w:hAnsi="細明體" w:hint="eastAsia"/>
                <w:noProof/>
                <w:spacing w:val="-2"/>
              </w:rPr>
              <w:t>10,745,150,000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452E461" w14:textId="4BA45FA7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729,029,775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102146" w14:textId="7BF67650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6.78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44D95192" w14:textId="71142663" w:rsidR="001C0742" w:rsidRPr="00CA5E3C" w:rsidRDefault="001C0742" w:rsidP="001C0742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部分補助計畫合約期程跨年度</w:t>
            </w:r>
            <w:r w:rsidR="001728AC">
              <w:rPr>
                <w:rFonts w:hAnsi="標楷體" w:hint="eastAsia"/>
                <w:noProof/>
                <w:sz w:val="20"/>
              </w:rPr>
              <w:t>，須保留繼續執行</w:t>
            </w:r>
            <w:r>
              <w:rPr>
                <w:rFonts w:hAnsi="標楷體" w:hint="eastAsia"/>
                <w:noProof/>
                <w:sz w:val="20"/>
              </w:rPr>
              <w:t>。</w:t>
            </w:r>
          </w:p>
        </w:tc>
      </w:tr>
      <w:tr w:rsidR="001C0742" w:rsidRPr="00CA5E3C" w14:paraId="3216D094" w14:textId="77777777" w:rsidTr="000D1F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430" w:type="dxa"/>
            <w:shd w:val="clear" w:color="auto" w:fill="auto"/>
            <w:vAlign w:val="center"/>
          </w:tcPr>
          <w:p w14:paraId="0E42C3FD" w14:textId="78C77A93" w:rsidR="001C0742" w:rsidRPr="00CA5E3C" w:rsidRDefault="001C0742" w:rsidP="001C0742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>
              <w:rPr>
                <w:rFonts w:hAnsi="標楷體" w:hint="eastAsia"/>
                <w:b/>
                <w:noProof/>
                <w:sz w:val="20"/>
              </w:rPr>
              <w:t>社會及家庭署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26581A6" w14:textId="20743CD2" w:rsidR="001C0742" w:rsidRPr="00CA5E3C" w:rsidRDefault="001C0742" w:rsidP="001C0742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B2B94BE" w14:textId="0BBB0324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1F63C40" w14:textId="68FB4CB7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9044" w:type="dxa"/>
            <w:shd w:val="clear" w:color="auto" w:fill="auto"/>
            <w:vAlign w:val="center"/>
          </w:tcPr>
          <w:p w14:paraId="6E724D92" w14:textId="27DD1F02" w:rsidR="001C0742" w:rsidRPr="00CA5E3C" w:rsidRDefault="001C0742" w:rsidP="001C0742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1C0742" w:rsidRPr="00CA5E3C" w14:paraId="24A02A9B" w14:textId="77777777" w:rsidTr="000D1F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430" w:type="dxa"/>
            <w:shd w:val="clear" w:color="auto" w:fill="auto"/>
            <w:vAlign w:val="center"/>
          </w:tcPr>
          <w:p w14:paraId="7C511897" w14:textId="2146437B" w:rsidR="001C0742" w:rsidRDefault="001C0742" w:rsidP="001C0742">
            <w:pPr>
              <w:pStyle w:val="21"/>
              <w:ind w:leftChars="100" w:left="160" w:rightChars="0" w:right="16"/>
              <w:jc w:val="distribute"/>
              <w:rPr>
                <w:rFonts w:hAnsi="標楷體"/>
                <w:b/>
                <w:noProof/>
                <w:sz w:val="20"/>
              </w:rPr>
            </w:pPr>
            <w:r>
              <w:rPr>
                <w:rFonts w:hAnsi="標楷體" w:hint="eastAsia"/>
                <w:noProof/>
                <w:sz w:val="20"/>
              </w:rPr>
              <w:t>科技業務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E294367" w14:textId="1F9787FF" w:rsidR="001C0742" w:rsidRPr="00CA5E3C" w:rsidRDefault="001C0742" w:rsidP="001C0742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>
              <w:rPr>
                <w:rFonts w:hAnsi="細明體" w:hint="eastAsia"/>
                <w:noProof/>
                <w:spacing w:val="-2"/>
              </w:rPr>
              <w:t>33,110,000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00BB70A" w14:textId="134911F7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18,430,000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79AE54" w14:textId="7542D96A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55.66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6321D974" w14:textId="209BA98D" w:rsidR="001C0742" w:rsidRPr="00CA5E3C" w:rsidRDefault="001C0742" w:rsidP="001C0742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部分委辦計畫合約期程跨年度，須保留繼續執行。</w:t>
            </w:r>
          </w:p>
        </w:tc>
      </w:tr>
      <w:tr w:rsidR="001C0742" w:rsidRPr="00CA5E3C" w14:paraId="0B565B23" w14:textId="77777777" w:rsidTr="000D1F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430" w:type="dxa"/>
            <w:shd w:val="clear" w:color="auto" w:fill="auto"/>
            <w:vAlign w:val="center"/>
          </w:tcPr>
          <w:p w14:paraId="11605596" w14:textId="0EC44B63" w:rsidR="001C0742" w:rsidRDefault="001C0742" w:rsidP="001C0742">
            <w:pPr>
              <w:pStyle w:val="21"/>
              <w:ind w:leftChars="100" w:left="160" w:rightChars="0" w:right="16"/>
              <w:jc w:val="distribute"/>
              <w:rPr>
                <w:rFonts w:hAnsi="標楷體"/>
                <w:b/>
                <w:noProof/>
                <w:sz w:val="20"/>
              </w:rPr>
            </w:pPr>
            <w:r>
              <w:rPr>
                <w:rFonts w:hAnsi="標楷體" w:hint="eastAsia"/>
                <w:noProof/>
                <w:sz w:val="20"/>
              </w:rPr>
              <w:t>社會福利服務業務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7C00AB3" w14:textId="1B8CBB2E" w:rsidR="001C0742" w:rsidRPr="00CA5E3C" w:rsidRDefault="001C0742" w:rsidP="001C0742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>
              <w:rPr>
                <w:rFonts w:hAnsi="細明體" w:hint="eastAsia"/>
                <w:noProof/>
                <w:spacing w:val="-2"/>
              </w:rPr>
              <w:t>39,485,783,000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D673923" w14:textId="00F59F9E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798,643,886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07D1D3" w14:textId="69F923F2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2.02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33096AE3" w14:textId="1D07224C" w:rsidR="001C0742" w:rsidRPr="00CA5E3C" w:rsidRDefault="001C0742" w:rsidP="001C0742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部分委辦及補助計畫</w:t>
            </w:r>
            <w:r w:rsidR="004D15CF">
              <w:rPr>
                <w:rFonts w:hAnsi="標楷體" w:hint="eastAsia"/>
                <w:noProof/>
                <w:sz w:val="20"/>
              </w:rPr>
              <w:t>未及於年度結束前完成驗收或</w:t>
            </w:r>
            <w:r>
              <w:rPr>
                <w:rFonts w:hAnsi="標楷體" w:hint="eastAsia"/>
                <w:noProof/>
                <w:sz w:val="20"/>
              </w:rPr>
              <w:t>合約期程跨年度，須保留繼續執行。</w:t>
            </w:r>
          </w:p>
        </w:tc>
      </w:tr>
    </w:tbl>
    <w:p w14:paraId="304C7F08" w14:textId="4E3A381F" w:rsidR="008812DD" w:rsidRDefault="008812DD" w:rsidP="008812DD">
      <w:pPr>
        <w:pStyle w:val="aa"/>
      </w:pPr>
      <w:r w:rsidRPr="00CA5E3C">
        <w:rPr>
          <w:rFonts w:hint="eastAsia"/>
        </w:rPr>
        <w:t>註</w:t>
      </w:r>
      <w:r w:rsidRPr="00CA5E3C">
        <w:t>：</w:t>
      </w:r>
      <w:r w:rsidRPr="00CA5E3C">
        <w:rPr>
          <w:rFonts w:hint="eastAsia"/>
        </w:rPr>
        <w:t>本表所列項目係指應付保留數達20％，或3千萬元以上者</w:t>
      </w:r>
      <w:r w:rsidRPr="00CA5E3C">
        <w:t>。</w:t>
      </w:r>
    </w:p>
    <w:p w14:paraId="2A87E5B7" w14:textId="77777777" w:rsidR="001C0742" w:rsidRPr="00CA5E3C" w:rsidRDefault="001C0742" w:rsidP="008812DD">
      <w:pPr>
        <w:pStyle w:val="aa"/>
      </w:pPr>
    </w:p>
    <w:tbl>
      <w:tblPr>
        <w:tblW w:w="20129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2977"/>
        <w:gridCol w:w="3260"/>
        <w:gridCol w:w="1418"/>
        <w:gridCol w:w="9044"/>
      </w:tblGrid>
      <w:tr w:rsidR="00CA5E3C" w:rsidRPr="00CA5E3C" w14:paraId="4D7696D1" w14:textId="77777777" w:rsidTr="000D1F43">
        <w:trPr>
          <w:cantSplit/>
          <w:trHeight w:val="369"/>
          <w:tblHeader/>
        </w:trPr>
        <w:tc>
          <w:tcPr>
            <w:tcW w:w="20129" w:type="dxa"/>
            <w:gridSpan w:val="5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D39F63C" w14:textId="7588B45E" w:rsidR="008812DD" w:rsidRPr="00CA5E3C" w:rsidRDefault="008812DD" w:rsidP="001728AC">
            <w:pPr>
              <w:spacing w:line="240" w:lineRule="exact"/>
              <w:jc w:val="left"/>
              <w:rPr>
                <w:rFonts w:hAnsi="標楷體"/>
                <w:sz w:val="28"/>
                <w:szCs w:val="24"/>
              </w:rPr>
            </w:pPr>
            <w:r w:rsidRPr="00CA5E3C">
              <w:rPr>
                <w:rFonts w:hAnsi="標楷體" w:hint="eastAsia"/>
                <w:sz w:val="28"/>
                <w:szCs w:val="24"/>
              </w:rPr>
              <w:t xml:space="preserve">2. </w:t>
            </w:r>
            <w:r w:rsidRPr="00CA5E3C">
              <w:rPr>
                <w:rFonts w:hAnsi="標楷體"/>
                <w:sz w:val="28"/>
                <w:szCs w:val="24"/>
              </w:rPr>
              <w:t xml:space="preserve"> </w:t>
            </w:r>
            <w:r w:rsidRPr="00CA5E3C">
              <w:rPr>
                <w:rFonts w:hAnsi="標楷體" w:hint="eastAsia"/>
                <w:sz w:val="28"/>
                <w:szCs w:val="24"/>
              </w:rPr>
              <w:t>11</w:t>
            </w:r>
            <w:r w:rsidR="001C0742">
              <w:rPr>
                <w:rFonts w:hAnsi="標楷體" w:hint="eastAsia"/>
                <w:sz w:val="28"/>
                <w:szCs w:val="24"/>
              </w:rPr>
              <w:t>4</w:t>
            </w:r>
            <w:r w:rsidRPr="00CA5E3C">
              <w:rPr>
                <w:rFonts w:hAnsi="標楷體" w:hint="eastAsia"/>
                <w:sz w:val="28"/>
                <w:szCs w:val="24"/>
              </w:rPr>
              <w:t>年度賸餘數簡明表</w:t>
            </w:r>
          </w:p>
          <w:p w14:paraId="63A85FF8" w14:textId="77777777" w:rsidR="008812DD" w:rsidRPr="00CA5E3C" w:rsidRDefault="008812DD" w:rsidP="001728AC">
            <w:pPr>
              <w:pStyle w:val="a8"/>
              <w:spacing w:line="240" w:lineRule="exact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CA5E3C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CA5E3C">
              <w:rPr>
                <w:rFonts w:ascii="標楷體" w:hAnsi="標楷體"/>
                <w:sz w:val="24"/>
                <w:szCs w:val="24"/>
              </w:rPr>
              <w:t>：</w:t>
            </w:r>
            <w:r w:rsidRPr="00CA5E3C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CA5E3C" w:rsidRPr="00CA5E3C" w14:paraId="794FCC6E" w14:textId="77777777" w:rsidTr="000D1F43">
        <w:trPr>
          <w:cantSplit/>
          <w:trHeight w:val="369"/>
          <w:tblHeader/>
        </w:trPr>
        <w:tc>
          <w:tcPr>
            <w:tcW w:w="34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984B514" w14:textId="77777777" w:rsidR="008812DD" w:rsidRPr="00CA5E3C" w:rsidRDefault="008812DD" w:rsidP="001728AC">
            <w:pPr>
              <w:pStyle w:val="a8"/>
              <w:spacing w:line="240" w:lineRule="exact"/>
              <w:ind w:left="48" w:right="48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3A259" w14:textId="77777777" w:rsidR="008812DD" w:rsidRPr="00CA5E3C" w:rsidRDefault="008812DD" w:rsidP="001728AC">
            <w:pPr>
              <w:pStyle w:val="a8"/>
              <w:spacing w:line="240" w:lineRule="exact"/>
              <w:ind w:left="48" w:right="48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80142" w14:textId="77777777" w:rsidR="008812DD" w:rsidRPr="00CA5E3C" w:rsidRDefault="008812DD" w:rsidP="001728AC">
            <w:pPr>
              <w:pStyle w:val="a8"/>
              <w:spacing w:line="240" w:lineRule="exact"/>
              <w:ind w:left="48" w:right="48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賸餘數</w:t>
            </w:r>
          </w:p>
        </w:tc>
        <w:tc>
          <w:tcPr>
            <w:tcW w:w="9044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F4FB0C" w14:textId="77777777" w:rsidR="008812DD" w:rsidRPr="00CA5E3C" w:rsidRDefault="008812DD" w:rsidP="001728AC">
            <w:pPr>
              <w:pStyle w:val="a8"/>
              <w:spacing w:line="240" w:lineRule="exact"/>
              <w:ind w:left="48" w:right="48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CA5E3C" w:rsidRPr="00CA5E3C" w14:paraId="0F7C4F87" w14:textId="77777777" w:rsidTr="000D1F43">
        <w:trPr>
          <w:cantSplit/>
          <w:trHeight w:val="369"/>
          <w:tblHeader/>
        </w:trPr>
        <w:tc>
          <w:tcPr>
            <w:tcW w:w="3430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5628656" w14:textId="77777777" w:rsidR="008812DD" w:rsidRPr="00CA5E3C" w:rsidRDefault="008812DD" w:rsidP="001728AC">
            <w:pPr>
              <w:pStyle w:val="2"/>
              <w:spacing w:line="240" w:lineRule="exact"/>
              <w:rPr>
                <w:noProof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833C9" w14:textId="77777777" w:rsidR="008812DD" w:rsidRPr="00CA5E3C" w:rsidRDefault="008812DD" w:rsidP="001728AC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775BF" w14:textId="77777777" w:rsidR="008812DD" w:rsidRPr="00CA5E3C" w:rsidRDefault="008812DD" w:rsidP="001728AC">
            <w:pPr>
              <w:pStyle w:val="3"/>
              <w:spacing w:line="2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CA5E3C">
              <w:rPr>
                <w:rFonts w:ascii="標楷體" w:eastAsia="標楷體" w:hAnsi="標楷體" w:hint="eastAsia"/>
                <w:sz w:val="22"/>
                <w:szCs w:val="22"/>
              </w:rPr>
              <w:t>金額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CDE0E" w14:textId="77777777" w:rsidR="008812DD" w:rsidRPr="00CA5E3C" w:rsidRDefault="008812DD" w:rsidP="001728AC">
            <w:pPr>
              <w:pStyle w:val="3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A5E3C">
              <w:rPr>
                <w:rFonts w:ascii="標楷體" w:eastAsia="標楷體" w:hAnsi="標楷體" w:hint="eastAsia"/>
                <w:sz w:val="22"/>
                <w:szCs w:val="22"/>
              </w:rPr>
              <w:t>％</w:t>
            </w:r>
          </w:p>
        </w:tc>
        <w:tc>
          <w:tcPr>
            <w:tcW w:w="9044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0F855F" w14:textId="77777777" w:rsidR="008812DD" w:rsidRPr="00CA5E3C" w:rsidRDefault="008812DD" w:rsidP="001728AC">
            <w:pPr>
              <w:pStyle w:val="4"/>
              <w:spacing w:line="240" w:lineRule="exact"/>
              <w:rPr>
                <w:sz w:val="22"/>
                <w:szCs w:val="22"/>
              </w:rPr>
            </w:pPr>
          </w:p>
        </w:tc>
      </w:tr>
      <w:tr w:rsidR="001C0742" w:rsidRPr="00CA5E3C" w14:paraId="48ED8EEB" w14:textId="77777777" w:rsidTr="000D1F43">
        <w:trPr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2F03A27E" w14:textId="575D0316" w:rsidR="001C0742" w:rsidRPr="00CA5E3C" w:rsidRDefault="001C0742" w:rsidP="001728AC">
            <w:pPr>
              <w:pStyle w:val="21"/>
              <w:spacing w:line="240" w:lineRule="exact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>
              <w:rPr>
                <w:rFonts w:hAnsi="標楷體" w:hint="eastAsia"/>
                <w:b/>
                <w:noProof/>
                <w:sz w:val="20"/>
              </w:rPr>
              <w:t>衛生福利部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97D9B4F" w14:textId="77777777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22BBEFE1" w14:textId="77777777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EEE5DD6" w14:textId="77777777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9044" w:type="dxa"/>
            <w:shd w:val="clear" w:color="auto" w:fill="auto"/>
            <w:vAlign w:val="center"/>
          </w:tcPr>
          <w:p w14:paraId="39929F14" w14:textId="77777777" w:rsidR="001C0742" w:rsidRPr="00CA5E3C" w:rsidRDefault="001C0742" w:rsidP="001728AC">
            <w:pPr>
              <w:pStyle w:val="4"/>
              <w:spacing w:line="240" w:lineRule="exact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1C0742" w:rsidRPr="00CA5E3C" w14:paraId="59A01BB2" w14:textId="77777777" w:rsidTr="000D1F43">
        <w:trPr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5C90A03E" w14:textId="264C5569" w:rsidR="001C0742" w:rsidRPr="001C0742" w:rsidRDefault="001C0742" w:rsidP="001728AC">
            <w:pPr>
              <w:pStyle w:val="21"/>
              <w:spacing w:line="240" w:lineRule="exact"/>
              <w:ind w:leftChars="100" w:left="160" w:rightChars="0" w:right="16"/>
              <w:jc w:val="distribute"/>
              <w:rPr>
                <w:rFonts w:hAnsi="標楷體"/>
                <w:noProof/>
                <w:sz w:val="20"/>
              </w:rPr>
            </w:pPr>
            <w:r>
              <w:rPr>
                <w:rFonts w:hAnsi="標楷體" w:hint="eastAsia"/>
                <w:noProof/>
                <w:sz w:val="20"/>
              </w:rPr>
              <w:t>科技業務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3604051" w14:textId="59755EA1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5,475,559,000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E903C72" w14:textId="06BC3D41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91,231,646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6B8CCC" w14:textId="7E869644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1.67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0F054E78" w14:textId="56F04989" w:rsidR="001C0742" w:rsidRPr="00CA5E3C" w:rsidRDefault="001C0742" w:rsidP="001728AC">
            <w:pPr>
              <w:pStyle w:val="4"/>
              <w:spacing w:line="240" w:lineRule="exact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補(捐)助或委辦計畫經費結餘。</w:t>
            </w:r>
          </w:p>
        </w:tc>
      </w:tr>
      <w:tr w:rsidR="001C0742" w:rsidRPr="00CA5E3C" w14:paraId="20B325DB" w14:textId="77777777" w:rsidTr="000D1F43">
        <w:trPr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6E536E27" w14:textId="7F686B94" w:rsidR="001C0742" w:rsidRPr="001C0742" w:rsidRDefault="001C0742" w:rsidP="001728AC">
            <w:pPr>
              <w:pStyle w:val="21"/>
              <w:spacing w:line="240" w:lineRule="exact"/>
              <w:ind w:leftChars="100" w:left="160" w:rightChars="0" w:right="16"/>
              <w:jc w:val="distribute"/>
              <w:rPr>
                <w:rFonts w:hAnsi="標楷體"/>
                <w:noProof/>
                <w:sz w:val="20"/>
              </w:rPr>
            </w:pPr>
            <w:r>
              <w:rPr>
                <w:rFonts w:hAnsi="標楷體" w:hint="eastAsia"/>
                <w:noProof/>
                <w:sz w:val="20"/>
              </w:rPr>
              <w:t>社會保險業務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1B5BCFD" w14:textId="63F41B94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238,023,576,000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4200244" w14:textId="26D2DEB3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946,292,122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B03A1B3" w14:textId="02B63C04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0.40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355F364E" w14:textId="6D357EAA" w:rsidR="001C0742" w:rsidRPr="001728AC" w:rsidRDefault="001C0742" w:rsidP="001728AC">
            <w:pPr>
              <w:pStyle w:val="4"/>
              <w:spacing w:line="240" w:lineRule="exact"/>
              <w:rPr>
                <w:rFonts w:hAnsi="標楷體"/>
                <w:noProof/>
                <w:sz w:val="20"/>
              </w:rPr>
            </w:pPr>
            <w:r>
              <w:rPr>
                <w:rFonts w:hAnsi="標楷體" w:hint="eastAsia"/>
                <w:noProof/>
                <w:sz w:val="20"/>
              </w:rPr>
              <w:t>低收入戶</w:t>
            </w:r>
            <w:r w:rsidR="001728AC">
              <w:rPr>
                <w:rFonts w:hAnsi="標楷體" w:hint="eastAsia"/>
                <w:noProof/>
                <w:sz w:val="20"/>
              </w:rPr>
              <w:t>健保費補助以特種貨物及勞務稅收入為財源，採收支併列方式支應，因該稅目實收數較預計減少，補助經費支出隨減之賸餘。</w:t>
            </w:r>
          </w:p>
        </w:tc>
      </w:tr>
      <w:tr w:rsidR="001C0742" w:rsidRPr="00CA5E3C" w14:paraId="41D43FED" w14:textId="77777777" w:rsidTr="000D1F43">
        <w:trPr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13BFFC08" w14:textId="59E75A87" w:rsidR="001C0742" w:rsidRPr="001C0742" w:rsidRDefault="001C0742" w:rsidP="001728AC">
            <w:pPr>
              <w:pStyle w:val="21"/>
              <w:spacing w:line="240" w:lineRule="exact"/>
              <w:ind w:leftChars="100" w:left="160" w:rightChars="0" w:right="16"/>
              <w:jc w:val="distribute"/>
              <w:rPr>
                <w:rFonts w:hAnsi="標楷體"/>
                <w:noProof/>
                <w:sz w:val="20"/>
              </w:rPr>
            </w:pPr>
            <w:r>
              <w:rPr>
                <w:rFonts w:hAnsi="標楷體" w:hint="eastAsia"/>
                <w:noProof/>
                <w:sz w:val="20"/>
              </w:rPr>
              <w:t>社會救助業務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7347E98" w14:textId="1B88D319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1,223,937,000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3E97632" w14:textId="6B1728B1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185,964,033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6821FF" w14:textId="7280FA7F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15.19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2BED1891" w14:textId="5916BF10" w:rsidR="001C0742" w:rsidRPr="00CA5E3C" w:rsidRDefault="001C0742" w:rsidP="001728AC">
            <w:pPr>
              <w:pStyle w:val="4"/>
              <w:spacing w:line="240" w:lineRule="exact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低收入戶補助等經費，按業務需要減少支付之賸餘。</w:t>
            </w:r>
          </w:p>
        </w:tc>
      </w:tr>
      <w:tr w:rsidR="001C0742" w:rsidRPr="00CA5E3C" w14:paraId="42AFA730" w14:textId="77777777" w:rsidTr="000D1F43">
        <w:trPr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06A54B5B" w14:textId="58ACBC6D" w:rsidR="001C0742" w:rsidRPr="001C0742" w:rsidRDefault="001C0742" w:rsidP="001728AC">
            <w:pPr>
              <w:pStyle w:val="21"/>
              <w:spacing w:line="240" w:lineRule="exact"/>
              <w:ind w:leftChars="100" w:left="160" w:rightChars="0" w:right="16"/>
              <w:jc w:val="distribute"/>
              <w:rPr>
                <w:rFonts w:hAnsi="標楷體"/>
                <w:noProof/>
                <w:sz w:val="20"/>
              </w:rPr>
            </w:pPr>
            <w:r>
              <w:rPr>
                <w:rFonts w:hAnsi="標楷體" w:hint="eastAsia"/>
                <w:noProof/>
                <w:sz w:val="20"/>
              </w:rPr>
              <w:t>保護服務業務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E4896E3" w14:textId="75C585D9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1,915,948,000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1D1381E" w14:textId="35ACD762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147,497,677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628C79" w14:textId="42CFA6B0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7.70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39B3D2ED" w14:textId="38494402" w:rsidR="001C0742" w:rsidRPr="00CA5E3C" w:rsidRDefault="001C0742" w:rsidP="001728AC">
            <w:pPr>
              <w:pStyle w:val="4"/>
              <w:spacing w:line="240" w:lineRule="exact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補(捐)助或委辦計畫經費結餘。</w:t>
            </w:r>
          </w:p>
        </w:tc>
      </w:tr>
      <w:tr w:rsidR="001C0742" w:rsidRPr="00CA5E3C" w14:paraId="184DED24" w14:textId="77777777" w:rsidTr="000D1F43">
        <w:trPr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67ADB527" w14:textId="68D37F50" w:rsidR="001C0742" w:rsidRPr="001C0742" w:rsidRDefault="001C0742" w:rsidP="001728AC">
            <w:pPr>
              <w:pStyle w:val="21"/>
              <w:spacing w:line="240" w:lineRule="exact"/>
              <w:ind w:leftChars="100" w:left="160" w:rightChars="0" w:right="16"/>
              <w:jc w:val="distribute"/>
              <w:rPr>
                <w:rFonts w:hAnsi="標楷體"/>
                <w:noProof/>
                <w:sz w:val="20"/>
              </w:rPr>
            </w:pPr>
            <w:r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E0B7568" w14:textId="14C81FE5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1,084,039,000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8A3E142" w14:textId="5C7C4305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86,362,228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058FF1" w14:textId="262404D0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7.97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5A701120" w14:textId="4ED96BEA" w:rsidR="001C0742" w:rsidRPr="00CA5E3C" w:rsidRDefault="001C0742" w:rsidP="001728AC">
            <w:pPr>
              <w:pStyle w:val="4"/>
              <w:spacing w:line="240" w:lineRule="exact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實際進用員額較少之人事費結餘。</w:t>
            </w:r>
          </w:p>
        </w:tc>
      </w:tr>
      <w:tr w:rsidR="001C0742" w:rsidRPr="00CA5E3C" w14:paraId="3A556B02" w14:textId="77777777" w:rsidTr="000D1F43">
        <w:trPr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008F42DE" w14:textId="060DCD5F" w:rsidR="001C0742" w:rsidRPr="001C0742" w:rsidRDefault="001C0742" w:rsidP="001728AC">
            <w:pPr>
              <w:pStyle w:val="21"/>
              <w:spacing w:line="240" w:lineRule="exact"/>
              <w:ind w:leftChars="100" w:left="160" w:rightChars="0" w:right="16"/>
              <w:jc w:val="distribute"/>
              <w:rPr>
                <w:rFonts w:hAnsi="標楷體"/>
                <w:noProof/>
                <w:sz w:val="20"/>
              </w:rPr>
            </w:pPr>
            <w:r>
              <w:rPr>
                <w:rFonts w:hAnsi="標楷體" w:hint="eastAsia"/>
                <w:noProof/>
                <w:sz w:val="20"/>
              </w:rPr>
              <w:t>醫政業務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304E863" w14:textId="5A8C756D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9,413,610,000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E53D81C" w14:textId="5981AE1D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1,028,832,757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968DB7" w14:textId="5F016E5E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10.93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77C7780C" w14:textId="6DC2CB21" w:rsidR="001C0742" w:rsidRPr="00CA5E3C" w:rsidRDefault="001C0742" w:rsidP="001728AC">
            <w:pPr>
              <w:pStyle w:val="4"/>
              <w:spacing w:line="240" w:lineRule="exact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補(捐)助或委辦計畫經費結餘。</w:t>
            </w:r>
          </w:p>
        </w:tc>
      </w:tr>
      <w:tr w:rsidR="001C0742" w:rsidRPr="00CA5E3C" w14:paraId="600DAA7F" w14:textId="77777777" w:rsidTr="000D1F43">
        <w:trPr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79F6EEEF" w14:textId="2D9F7781" w:rsidR="001C0742" w:rsidRPr="001C0742" w:rsidRDefault="001C0742" w:rsidP="001728AC">
            <w:pPr>
              <w:pStyle w:val="21"/>
              <w:spacing w:line="240" w:lineRule="exact"/>
              <w:ind w:leftChars="100" w:left="160" w:rightChars="0" w:right="16"/>
              <w:jc w:val="distribute"/>
              <w:rPr>
                <w:rFonts w:hAnsi="標楷體"/>
                <w:noProof/>
                <w:sz w:val="20"/>
              </w:rPr>
            </w:pPr>
            <w:r>
              <w:rPr>
                <w:rFonts w:hAnsi="標楷體" w:hint="eastAsia"/>
                <w:noProof/>
                <w:sz w:val="20"/>
              </w:rPr>
              <w:t>心理及口腔健康業務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1394468" w14:textId="59B855B2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7,523,597,000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D020DBD" w14:textId="0FBC7299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963,127,707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2D60233" w14:textId="4B84FE65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12.80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571F1FA4" w14:textId="64F798FD" w:rsidR="001C0742" w:rsidRPr="00CA5E3C" w:rsidRDefault="001C0742" w:rsidP="001728AC">
            <w:pPr>
              <w:pStyle w:val="4"/>
              <w:spacing w:line="240" w:lineRule="exact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補助計畫經費結餘。</w:t>
            </w:r>
          </w:p>
        </w:tc>
      </w:tr>
      <w:tr w:rsidR="001C0742" w:rsidRPr="00CA5E3C" w14:paraId="1CAFE67F" w14:textId="77777777" w:rsidTr="000D1F43">
        <w:trPr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0752B4C3" w14:textId="19296722" w:rsidR="001C0742" w:rsidRPr="001C0742" w:rsidRDefault="001C0742" w:rsidP="001728AC">
            <w:pPr>
              <w:pStyle w:val="21"/>
              <w:spacing w:line="240" w:lineRule="exact"/>
              <w:ind w:leftChars="100" w:left="160" w:rightChars="0" w:right="16"/>
              <w:jc w:val="distribute"/>
              <w:rPr>
                <w:rFonts w:hAnsi="標楷體"/>
                <w:noProof/>
                <w:sz w:val="20"/>
              </w:rPr>
            </w:pPr>
            <w:r>
              <w:rPr>
                <w:rFonts w:hAnsi="標楷體" w:hint="eastAsia"/>
                <w:noProof/>
                <w:sz w:val="20"/>
              </w:rPr>
              <w:t>護理及健康照護業務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AED6287" w14:textId="646638A0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7,980,684,000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FE985AC" w14:textId="40973195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523,013,580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B9ECE7" w14:textId="03560AB5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6.55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13C23675" w14:textId="09B50040" w:rsidR="001C0742" w:rsidRPr="00CA5E3C" w:rsidRDefault="001C0742" w:rsidP="001728AC">
            <w:pPr>
              <w:pStyle w:val="4"/>
              <w:spacing w:line="240" w:lineRule="exact"/>
              <w:rPr>
                <w:rFonts w:hAnsi="標楷體"/>
                <w:b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補(捐)助計畫經費結餘。</w:t>
            </w:r>
          </w:p>
        </w:tc>
      </w:tr>
      <w:tr w:rsidR="001C0742" w:rsidRPr="00CA5E3C" w14:paraId="680B9B8D" w14:textId="77777777" w:rsidTr="000D1F43">
        <w:trPr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232A4E43" w14:textId="7B6A8EA1" w:rsidR="001C0742" w:rsidRPr="00CA5E3C" w:rsidRDefault="001C0742" w:rsidP="001728AC">
            <w:pPr>
              <w:pStyle w:val="21"/>
              <w:spacing w:line="240" w:lineRule="exact"/>
              <w:ind w:leftChars="0" w:left="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>
              <w:rPr>
                <w:rFonts w:hAnsi="標楷體" w:hint="eastAsia"/>
                <w:b/>
                <w:noProof/>
                <w:sz w:val="20"/>
              </w:rPr>
              <w:t>疾病管制署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90915B1" w14:textId="36DEC3B2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5C91E75D" w14:textId="18094668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465C03C" w14:textId="67EA0687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9044" w:type="dxa"/>
            <w:shd w:val="clear" w:color="auto" w:fill="auto"/>
            <w:vAlign w:val="center"/>
          </w:tcPr>
          <w:p w14:paraId="2E8CBBC1" w14:textId="437E8611" w:rsidR="001C0742" w:rsidRPr="00CA5E3C" w:rsidRDefault="001C0742" w:rsidP="001728AC">
            <w:pPr>
              <w:pStyle w:val="4"/>
              <w:spacing w:line="240" w:lineRule="exact"/>
              <w:rPr>
                <w:rFonts w:hAnsi="標楷體"/>
                <w:sz w:val="22"/>
                <w:szCs w:val="22"/>
              </w:rPr>
            </w:pPr>
          </w:p>
        </w:tc>
      </w:tr>
      <w:tr w:rsidR="001C0742" w:rsidRPr="00CA5E3C" w14:paraId="4E477FCA" w14:textId="77777777" w:rsidTr="000D1F43">
        <w:trPr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205B5228" w14:textId="41EEAD06" w:rsidR="001C0742" w:rsidRPr="00CA5E3C" w:rsidRDefault="001C0742" w:rsidP="001728AC">
            <w:pPr>
              <w:pStyle w:val="21"/>
              <w:spacing w:line="240" w:lineRule="exact"/>
              <w:ind w:leftChars="100" w:left="16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防疫業務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A6B8B84" w14:textId="7C70A6CD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9,445,500,000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AD42FA1" w14:textId="08BC0EB2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34,813,487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3403CF" w14:textId="318C7ED5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0.37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5B83119C" w14:textId="632ED84E" w:rsidR="001C0742" w:rsidRPr="00CA5E3C" w:rsidRDefault="001C0742" w:rsidP="001728AC">
            <w:pPr>
              <w:pStyle w:val="4"/>
              <w:spacing w:line="240" w:lineRule="exact"/>
              <w:rPr>
                <w:rFonts w:hAnsi="標楷體"/>
                <w:b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COVID—19補償慰問</w:t>
            </w:r>
            <w:r w:rsidR="001728AC">
              <w:rPr>
                <w:rFonts w:hAnsi="標楷體" w:hint="eastAsia"/>
                <w:noProof/>
                <w:sz w:val="20"/>
              </w:rPr>
              <w:t>金</w:t>
            </w:r>
            <w:r w:rsidR="00274DFC">
              <w:rPr>
                <w:rFonts w:hAnsi="標楷體" w:hint="eastAsia"/>
                <w:noProof/>
                <w:sz w:val="20"/>
              </w:rPr>
              <w:t>等經費</w:t>
            </w:r>
            <w:r w:rsidR="001728AC">
              <w:rPr>
                <w:rFonts w:hAnsi="標楷體" w:hint="eastAsia"/>
                <w:noProof/>
                <w:sz w:val="20"/>
              </w:rPr>
              <w:t>，按業務需要減少支付之賸餘。</w:t>
            </w:r>
          </w:p>
        </w:tc>
      </w:tr>
      <w:tr w:rsidR="001C0742" w:rsidRPr="00CA5E3C" w14:paraId="4638C615" w14:textId="77777777" w:rsidTr="000D1F43">
        <w:trPr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27FE345D" w14:textId="4119DE75" w:rsidR="001C0742" w:rsidRPr="00CA5E3C" w:rsidRDefault="001C0742" w:rsidP="001728AC">
            <w:pPr>
              <w:pStyle w:val="21"/>
              <w:spacing w:line="240" w:lineRule="exact"/>
              <w:ind w:leftChars="0" w:left="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>
              <w:rPr>
                <w:rFonts w:hAnsi="標楷體" w:hint="eastAsia"/>
                <w:b/>
                <w:noProof/>
                <w:sz w:val="20"/>
              </w:rPr>
              <w:t>食品藥物管理署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E2B8E4D" w14:textId="19372755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47FF1ADB" w14:textId="7B4B7792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0B61934" w14:textId="0D6F20D6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9044" w:type="dxa"/>
            <w:shd w:val="clear" w:color="auto" w:fill="auto"/>
            <w:vAlign w:val="center"/>
          </w:tcPr>
          <w:p w14:paraId="04F1AAF9" w14:textId="2E94618D" w:rsidR="001C0742" w:rsidRPr="00CA5E3C" w:rsidRDefault="001C0742" w:rsidP="001728AC">
            <w:pPr>
              <w:pStyle w:val="4"/>
              <w:spacing w:line="240" w:lineRule="exact"/>
              <w:rPr>
                <w:rFonts w:hAnsi="標楷體"/>
                <w:sz w:val="22"/>
                <w:szCs w:val="22"/>
              </w:rPr>
            </w:pPr>
          </w:p>
        </w:tc>
      </w:tr>
      <w:tr w:rsidR="001C0742" w:rsidRPr="00CA5E3C" w14:paraId="6787ECD6" w14:textId="77777777" w:rsidTr="000D1F43">
        <w:trPr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0B13F33E" w14:textId="187801E7" w:rsidR="001C0742" w:rsidRPr="00CA5E3C" w:rsidRDefault="001C0742" w:rsidP="001728AC">
            <w:pPr>
              <w:pStyle w:val="21"/>
              <w:spacing w:line="240" w:lineRule="exact"/>
              <w:ind w:leftChars="100" w:left="16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7673C4F" w14:textId="4EEDB4C3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874,751,000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E8171AC" w14:textId="103C7F60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41,285,748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F2BE8E" w14:textId="7BEF33E1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4.72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59853D27" w14:textId="22A62CCF" w:rsidR="001C0742" w:rsidRPr="00CA5E3C" w:rsidRDefault="001C0742" w:rsidP="001728AC">
            <w:pPr>
              <w:pStyle w:val="4"/>
              <w:spacing w:line="240" w:lineRule="exact"/>
              <w:rPr>
                <w:rFonts w:hAnsi="標楷體"/>
                <w:b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實際進用員額較少之人事費結餘。</w:t>
            </w:r>
          </w:p>
        </w:tc>
      </w:tr>
      <w:tr w:rsidR="001C0742" w:rsidRPr="00CA5E3C" w14:paraId="775DB033" w14:textId="77777777" w:rsidTr="000D1F43">
        <w:trPr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6495CE9E" w14:textId="5C11D498" w:rsidR="001C0742" w:rsidRPr="00CA5E3C" w:rsidRDefault="001C0742" w:rsidP="001728AC">
            <w:pPr>
              <w:pStyle w:val="21"/>
              <w:spacing w:line="240" w:lineRule="exact"/>
              <w:ind w:leftChars="0" w:left="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>
              <w:rPr>
                <w:rFonts w:hAnsi="標楷體" w:hint="eastAsia"/>
                <w:b/>
                <w:noProof/>
                <w:sz w:val="20"/>
              </w:rPr>
              <w:t>中央健康保險署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2246D6C" w14:textId="745B2478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2A86A2E6" w14:textId="5C8EFBB5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A242328" w14:textId="31BDE1DF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9044" w:type="dxa"/>
            <w:shd w:val="clear" w:color="auto" w:fill="auto"/>
            <w:vAlign w:val="center"/>
          </w:tcPr>
          <w:p w14:paraId="27656197" w14:textId="67D000DC" w:rsidR="001C0742" w:rsidRPr="00CA5E3C" w:rsidRDefault="001C0742" w:rsidP="001728AC">
            <w:pPr>
              <w:pStyle w:val="4"/>
              <w:spacing w:line="240" w:lineRule="exact"/>
              <w:rPr>
                <w:rFonts w:hAnsi="標楷體"/>
                <w:sz w:val="22"/>
                <w:szCs w:val="22"/>
              </w:rPr>
            </w:pPr>
          </w:p>
        </w:tc>
      </w:tr>
      <w:tr w:rsidR="001C0742" w:rsidRPr="00CA5E3C" w14:paraId="153C5E08" w14:textId="77777777" w:rsidTr="000D1F43">
        <w:trPr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0E133C50" w14:textId="2D854373" w:rsidR="001C0742" w:rsidRPr="001C0742" w:rsidRDefault="001C0742" w:rsidP="001728AC">
            <w:pPr>
              <w:pStyle w:val="21"/>
              <w:spacing w:line="240" w:lineRule="exact"/>
              <w:ind w:leftChars="100" w:left="160" w:rightChars="0" w:right="16"/>
              <w:jc w:val="distribute"/>
              <w:rPr>
                <w:rFonts w:hAnsi="標楷體"/>
                <w:noProof/>
                <w:sz w:val="20"/>
              </w:rPr>
            </w:pPr>
            <w:r>
              <w:rPr>
                <w:rFonts w:hAnsi="標楷體" w:hint="eastAsia"/>
                <w:noProof/>
                <w:sz w:val="20"/>
              </w:rPr>
              <w:t>科技業務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2FD92CC" w14:textId="6C79692B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217,577,000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4F54566" w14:textId="08C48106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31,952,390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07410C0" w14:textId="759673F4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14.69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2FB38685" w14:textId="27EB615C" w:rsidR="001C0742" w:rsidRPr="00CA5E3C" w:rsidRDefault="001C0742" w:rsidP="001728AC">
            <w:pPr>
              <w:pStyle w:val="4"/>
              <w:spacing w:line="240" w:lineRule="exact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委辦計畫經費結餘。</w:t>
            </w:r>
          </w:p>
        </w:tc>
      </w:tr>
      <w:tr w:rsidR="001C0742" w:rsidRPr="00CA5E3C" w14:paraId="0FB9970D" w14:textId="77777777" w:rsidTr="000D1F43">
        <w:trPr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5169606A" w14:textId="0C02DADF" w:rsidR="001C0742" w:rsidRPr="001C0742" w:rsidRDefault="001C0742" w:rsidP="001728AC">
            <w:pPr>
              <w:pStyle w:val="21"/>
              <w:spacing w:line="240" w:lineRule="exact"/>
              <w:ind w:leftChars="100" w:left="160" w:rightChars="0" w:right="16"/>
              <w:jc w:val="distribute"/>
              <w:rPr>
                <w:rFonts w:hAnsi="標楷體"/>
                <w:noProof/>
                <w:sz w:val="20"/>
              </w:rPr>
            </w:pPr>
            <w:r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2A4B572" w14:textId="64934552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3,269,784,000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3D1C8AF" w14:textId="00D7505B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107,264,288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0C951F" w14:textId="5F32664F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3.28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67C1C543" w14:textId="2B8BC7D5" w:rsidR="001C0742" w:rsidRPr="00CA5E3C" w:rsidRDefault="001C0742" w:rsidP="001728AC">
            <w:pPr>
              <w:pStyle w:val="4"/>
              <w:spacing w:line="240" w:lineRule="exact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實際進用員額較少之人事費結餘。</w:t>
            </w:r>
          </w:p>
        </w:tc>
      </w:tr>
      <w:tr w:rsidR="001C0742" w:rsidRPr="00CA5E3C" w14:paraId="36D8E07B" w14:textId="77777777" w:rsidTr="000D1F43">
        <w:trPr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3DAE1F8E" w14:textId="2C7E013C" w:rsidR="001C0742" w:rsidRPr="001C0742" w:rsidRDefault="001C0742" w:rsidP="001728AC">
            <w:pPr>
              <w:pStyle w:val="21"/>
              <w:spacing w:line="240" w:lineRule="exact"/>
              <w:ind w:leftChars="100" w:left="160" w:rightChars="0" w:right="16"/>
              <w:jc w:val="distribute"/>
              <w:rPr>
                <w:rFonts w:hAnsi="標楷體"/>
                <w:noProof/>
                <w:sz w:val="20"/>
              </w:rPr>
            </w:pPr>
            <w:r>
              <w:rPr>
                <w:rFonts w:hAnsi="標楷體" w:hint="eastAsia"/>
                <w:noProof/>
                <w:sz w:val="20"/>
              </w:rPr>
              <w:t>健保業務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BFD4D6C" w14:textId="79021FE1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14,251,338,000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F9002FA" w14:textId="618DE6B5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1,031,435,613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CEE305" w14:textId="1BD8A438" w:rsidR="001C0742" w:rsidRPr="00CA5E3C" w:rsidRDefault="001C0742" w:rsidP="001728AC">
            <w:pPr>
              <w:pStyle w:val="3"/>
              <w:spacing w:line="24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7.24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05E82B7C" w14:textId="63ABA047" w:rsidR="001C0742" w:rsidRPr="00CA5E3C" w:rsidRDefault="001C0742" w:rsidP="001728AC">
            <w:pPr>
              <w:pStyle w:val="4"/>
              <w:spacing w:line="240" w:lineRule="exact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補(捐)助計畫經費結餘。</w:t>
            </w:r>
          </w:p>
        </w:tc>
      </w:tr>
      <w:tr w:rsidR="001C0742" w:rsidRPr="00CA5E3C" w14:paraId="0AAEA9AA" w14:textId="77777777" w:rsidTr="000054B7"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14:paraId="7283D393" w14:textId="3E6C3D74" w:rsidR="001C0742" w:rsidRDefault="001C0742" w:rsidP="000054B7">
            <w:pPr>
              <w:pStyle w:val="21"/>
              <w:spacing w:line="300" w:lineRule="exact"/>
              <w:ind w:leftChars="0" w:left="0" w:rightChars="0" w:right="16"/>
              <w:jc w:val="distribute"/>
              <w:rPr>
                <w:rFonts w:hAnsi="標楷體"/>
                <w:b/>
                <w:noProof/>
                <w:sz w:val="20"/>
              </w:rPr>
            </w:pPr>
            <w:r>
              <w:rPr>
                <w:rFonts w:hAnsi="標楷體" w:hint="eastAsia"/>
                <w:b/>
                <w:noProof/>
                <w:sz w:val="20"/>
              </w:rPr>
              <w:lastRenderedPageBreak/>
              <w:t>國民健康署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658A7C9" w14:textId="77777777" w:rsidR="001C0742" w:rsidRPr="00CA5E3C" w:rsidRDefault="001C0742" w:rsidP="000054B7">
            <w:pPr>
              <w:pStyle w:val="3"/>
              <w:spacing w:line="300" w:lineRule="exact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5229ADC0" w14:textId="77777777" w:rsidR="001C0742" w:rsidRPr="00CA5E3C" w:rsidRDefault="001C0742" w:rsidP="000054B7">
            <w:pPr>
              <w:pStyle w:val="3"/>
              <w:spacing w:line="300" w:lineRule="exact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3FB6F86" w14:textId="77777777" w:rsidR="001C0742" w:rsidRPr="00CA5E3C" w:rsidRDefault="001C0742" w:rsidP="000054B7">
            <w:pPr>
              <w:pStyle w:val="3"/>
              <w:spacing w:line="300" w:lineRule="exact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9044" w:type="dxa"/>
            <w:shd w:val="clear" w:color="auto" w:fill="auto"/>
            <w:vAlign w:val="center"/>
          </w:tcPr>
          <w:p w14:paraId="7FF23A2C" w14:textId="77777777" w:rsidR="001C0742" w:rsidRPr="00CA5E3C" w:rsidRDefault="001C0742" w:rsidP="000054B7">
            <w:pPr>
              <w:pStyle w:val="4"/>
              <w:spacing w:line="300" w:lineRule="exact"/>
              <w:rPr>
                <w:rFonts w:hAnsi="標楷體"/>
                <w:sz w:val="22"/>
                <w:szCs w:val="22"/>
              </w:rPr>
            </w:pPr>
          </w:p>
        </w:tc>
      </w:tr>
      <w:tr w:rsidR="001C0742" w:rsidRPr="00CA5E3C" w14:paraId="05555346" w14:textId="77777777" w:rsidTr="000054B7"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14:paraId="6E8765D9" w14:textId="597E4F06" w:rsidR="001C0742" w:rsidRDefault="001C0742" w:rsidP="000054B7">
            <w:pPr>
              <w:pStyle w:val="21"/>
              <w:spacing w:line="300" w:lineRule="exact"/>
              <w:ind w:leftChars="100" w:left="160" w:rightChars="0" w:right="16"/>
              <w:jc w:val="distribute"/>
              <w:rPr>
                <w:rFonts w:hAnsi="標楷體"/>
                <w:b/>
                <w:noProof/>
                <w:sz w:val="20"/>
              </w:rPr>
            </w:pPr>
            <w:r>
              <w:rPr>
                <w:rFonts w:hAnsi="標楷體" w:hint="eastAsia"/>
                <w:noProof/>
                <w:sz w:val="20"/>
              </w:rPr>
              <w:t>國民健康業務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B5B38E1" w14:textId="5DAA88BF" w:rsidR="001C0742" w:rsidRPr="00CA5E3C" w:rsidRDefault="001C0742" w:rsidP="000054B7">
            <w:pPr>
              <w:pStyle w:val="3"/>
              <w:spacing w:line="30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10,745,150,000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5A2041A" w14:textId="724CF2FB" w:rsidR="001C0742" w:rsidRPr="00CA5E3C" w:rsidRDefault="001C0742" w:rsidP="000054B7">
            <w:pPr>
              <w:pStyle w:val="3"/>
              <w:spacing w:line="30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2,527,857,927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8436A8" w14:textId="0D128118" w:rsidR="001C0742" w:rsidRPr="00CA5E3C" w:rsidRDefault="001C0742" w:rsidP="000054B7">
            <w:pPr>
              <w:pStyle w:val="3"/>
              <w:spacing w:line="30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23.53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4231A35F" w14:textId="19EF3D94" w:rsidR="001C0742" w:rsidRPr="00CA5E3C" w:rsidRDefault="001C0742" w:rsidP="000054B7">
            <w:pPr>
              <w:pStyle w:val="4"/>
              <w:spacing w:line="300" w:lineRule="exact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補助計畫經費結餘。</w:t>
            </w:r>
          </w:p>
        </w:tc>
      </w:tr>
      <w:tr w:rsidR="001C0742" w:rsidRPr="00CA5E3C" w14:paraId="153A88AB" w14:textId="77777777" w:rsidTr="000054B7"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14:paraId="16C5DED0" w14:textId="0A1A11AA" w:rsidR="001C0742" w:rsidRDefault="001C0742" w:rsidP="000054B7">
            <w:pPr>
              <w:pStyle w:val="21"/>
              <w:spacing w:line="300" w:lineRule="exact"/>
              <w:ind w:leftChars="0" w:left="0" w:rightChars="0" w:right="16"/>
              <w:jc w:val="distribute"/>
              <w:rPr>
                <w:rFonts w:hAnsi="標楷體"/>
                <w:b/>
                <w:noProof/>
                <w:sz w:val="20"/>
              </w:rPr>
            </w:pPr>
            <w:r>
              <w:rPr>
                <w:rFonts w:hAnsi="標楷體" w:hint="eastAsia"/>
                <w:b/>
                <w:noProof/>
                <w:sz w:val="20"/>
              </w:rPr>
              <w:t>社會及家庭署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0018DBB" w14:textId="77777777" w:rsidR="001C0742" w:rsidRPr="00CA5E3C" w:rsidRDefault="001C0742" w:rsidP="000054B7">
            <w:pPr>
              <w:pStyle w:val="3"/>
              <w:spacing w:line="300" w:lineRule="exact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16A7134E" w14:textId="77777777" w:rsidR="001C0742" w:rsidRPr="00CA5E3C" w:rsidRDefault="001C0742" w:rsidP="000054B7">
            <w:pPr>
              <w:pStyle w:val="3"/>
              <w:spacing w:line="300" w:lineRule="exact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29C5F0B" w14:textId="77777777" w:rsidR="001C0742" w:rsidRPr="00CA5E3C" w:rsidRDefault="001C0742" w:rsidP="000054B7">
            <w:pPr>
              <w:pStyle w:val="3"/>
              <w:spacing w:line="300" w:lineRule="exact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9044" w:type="dxa"/>
            <w:shd w:val="clear" w:color="auto" w:fill="auto"/>
            <w:vAlign w:val="center"/>
          </w:tcPr>
          <w:p w14:paraId="63F6FC51" w14:textId="77777777" w:rsidR="001C0742" w:rsidRPr="00CA5E3C" w:rsidRDefault="001C0742" w:rsidP="000054B7">
            <w:pPr>
              <w:pStyle w:val="4"/>
              <w:spacing w:line="300" w:lineRule="exact"/>
              <w:rPr>
                <w:rFonts w:hAnsi="標楷體"/>
                <w:sz w:val="22"/>
                <w:szCs w:val="22"/>
              </w:rPr>
            </w:pPr>
          </w:p>
        </w:tc>
      </w:tr>
      <w:tr w:rsidR="001C0742" w:rsidRPr="00CA5E3C" w14:paraId="0AA137F1" w14:textId="77777777" w:rsidTr="000054B7"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14:paraId="48462DEB" w14:textId="6755D89F" w:rsidR="001C0742" w:rsidRPr="001C0742" w:rsidRDefault="001C0742" w:rsidP="000054B7">
            <w:pPr>
              <w:pStyle w:val="21"/>
              <w:spacing w:line="300" w:lineRule="exact"/>
              <w:ind w:leftChars="100" w:left="160" w:rightChars="0" w:right="16"/>
              <w:jc w:val="distribute"/>
              <w:rPr>
                <w:rFonts w:hAnsi="標楷體"/>
                <w:noProof/>
                <w:sz w:val="20"/>
              </w:rPr>
            </w:pPr>
            <w:r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75C5BD3" w14:textId="63643A34" w:rsidR="001C0742" w:rsidRPr="00CA5E3C" w:rsidRDefault="001C0742" w:rsidP="000054B7">
            <w:pPr>
              <w:pStyle w:val="3"/>
              <w:spacing w:line="30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226,383,000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D3B841F" w14:textId="1719D30E" w:rsidR="001C0742" w:rsidRPr="00CA5E3C" w:rsidRDefault="001C0742" w:rsidP="000054B7">
            <w:pPr>
              <w:pStyle w:val="3"/>
              <w:spacing w:line="30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34,759,713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486444" w14:textId="54C284B8" w:rsidR="001C0742" w:rsidRPr="00CA5E3C" w:rsidRDefault="001C0742" w:rsidP="000054B7">
            <w:pPr>
              <w:pStyle w:val="3"/>
              <w:spacing w:line="30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15.35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073B57BA" w14:textId="30BD3DD8" w:rsidR="001C0742" w:rsidRPr="00CA5E3C" w:rsidRDefault="001728AC" w:rsidP="000054B7">
            <w:pPr>
              <w:pStyle w:val="4"/>
              <w:spacing w:line="300" w:lineRule="exact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實際進用員額較少之</w:t>
            </w:r>
            <w:r w:rsidR="001C0742">
              <w:rPr>
                <w:rFonts w:hAnsi="標楷體" w:hint="eastAsia"/>
                <w:noProof/>
                <w:sz w:val="20"/>
              </w:rPr>
              <w:t>人事費結餘。</w:t>
            </w:r>
          </w:p>
        </w:tc>
      </w:tr>
      <w:tr w:rsidR="001C0742" w:rsidRPr="00CA5E3C" w14:paraId="17EFD56D" w14:textId="77777777" w:rsidTr="000054B7"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14:paraId="12332FDF" w14:textId="1F3F51E7" w:rsidR="001C0742" w:rsidRPr="001C0742" w:rsidRDefault="001C0742" w:rsidP="000054B7">
            <w:pPr>
              <w:pStyle w:val="21"/>
              <w:spacing w:line="300" w:lineRule="exact"/>
              <w:ind w:leftChars="100" w:left="160" w:rightChars="0" w:right="16"/>
              <w:jc w:val="distribute"/>
              <w:rPr>
                <w:rFonts w:hAnsi="標楷體"/>
                <w:noProof/>
                <w:sz w:val="20"/>
              </w:rPr>
            </w:pPr>
            <w:r>
              <w:rPr>
                <w:rFonts w:hAnsi="標楷體" w:hint="eastAsia"/>
                <w:noProof/>
                <w:sz w:val="20"/>
              </w:rPr>
              <w:t>社會福利服務業務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0C03D40" w14:textId="5B35BBD8" w:rsidR="001C0742" w:rsidRPr="00CA5E3C" w:rsidRDefault="001C0742" w:rsidP="000054B7">
            <w:pPr>
              <w:pStyle w:val="3"/>
              <w:spacing w:line="30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39,485,783,000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9FAA5C6" w14:textId="37743EC3" w:rsidR="001C0742" w:rsidRPr="00CA5E3C" w:rsidRDefault="001C0742" w:rsidP="000054B7">
            <w:pPr>
              <w:pStyle w:val="3"/>
              <w:spacing w:line="30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2,741,817,610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B6A1DB" w14:textId="01988AE5" w:rsidR="001C0742" w:rsidRPr="00CA5E3C" w:rsidRDefault="001C0742" w:rsidP="000054B7">
            <w:pPr>
              <w:pStyle w:val="3"/>
              <w:spacing w:line="300" w:lineRule="exact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6.94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3C6C0B07" w14:textId="541534AE" w:rsidR="001C0742" w:rsidRPr="00CA5E3C" w:rsidRDefault="001C0742" w:rsidP="000054B7">
            <w:pPr>
              <w:pStyle w:val="4"/>
              <w:spacing w:line="300" w:lineRule="exact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補（捐）助計畫經費結餘。</w:t>
            </w:r>
          </w:p>
        </w:tc>
      </w:tr>
    </w:tbl>
    <w:p w14:paraId="603D8644" w14:textId="287AE2F7" w:rsidR="008812DD" w:rsidRPr="00CA5E3C" w:rsidRDefault="008812DD" w:rsidP="008812DD">
      <w:pPr>
        <w:pStyle w:val="aa"/>
      </w:pPr>
      <w:r w:rsidRPr="00CA5E3C">
        <w:rPr>
          <w:rFonts w:hint="eastAsia"/>
        </w:rPr>
        <w:t>註</w:t>
      </w:r>
      <w:r w:rsidRPr="00CA5E3C">
        <w:t>：</w:t>
      </w:r>
      <w:r w:rsidRPr="00CA5E3C">
        <w:rPr>
          <w:rFonts w:hint="eastAsia"/>
        </w:rPr>
        <w:t>本表所列項目係指賸餘數達20％</w:t>
      </w:r>
      <w:r w:rsidRPr="00CA5E3C">
        <w:t>，</w:t>
      </w:r>
      <w:r w:rsidRPr="00CA5E3C">
        <w:rPr>
          <w:rFonts w:hint="eastAsia"/>
        </w:rPr>
        <w:t>或3千萬元以上者</w:t>
      </w:r>
      <w:r w:rsidRPr="00CA5E3C">
        <w:t>。</w:t>
      </w:r>
    </w:p>
    <w:p w14:paraId="0D61DE66" w14:textId="77777777" w:rsidR="003411F6" w:rsidRPr="00CA5E3C" w:rsidRDefault="003411F6" w:rsidP="008812DD">
      <w:pPr>
        <w:pStyle w:val="aa"/>
      </w:pPr>
    </w:p>
    <w:tbl>
      <w:tblPr>
        <w:tblW w:w="20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2977"/>
        <w:gridCol w:w="3260"/>
        <w:gridCol w:w="1418"/>
        <w:gridCol w:w="9044"/>
      </w:tblGrid>
      <w:tr w:rsidR="00CA5E3C" w:rsidRPr="00CA5E3C" w14:paraId="0FA5556D" w14:textId="77777777" w:rsidTr="000D1F43">
        <w:trPr>
          <w:cantSplit/>
          <w:trHeight w:val="284"/>
          <w:tblHeader/>
        </w:trPr>
        <w:tc>
          <w:tcPr>
            <w:tcW w:w="20129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1D643F06" w14:textId="77777777" w:rsidR="008812DD" w:rsidRPr="00CA5E3C" w:rsidRDefault="008812DD" w:rsidP="003411F6">
            <w:pPr>
              <w:pStyle w:val="10"/>
              <w:snapToGrid w:val="0"/>
              <w:rPr>
                <w:rFonts w:hAnsi="標楷體"/>
                <w:sz w:val="28"/>
              </w:rPr>
            </w:pPr>
            <w:r w:rsidRPr="00CA5E3C">
              <w:rPr>
                <w:rFonts w:hAnsi="標楷體" w:hint="eastAsia"/>
                <w:sz w:val="28"/>
              </w:rPr>
              <w:t>3.  以前年度歲出減免（註銷）數簡明表</w:t>
            </w:r>
          </w:p>
          <w:p w14:paraId="29D29B87" w14:textId="77777777" w:rsidR="008812DD" w:rsidRPr="00CA5E3C" w:rsidRDefault="008812DD" w:rsidP="003B39FD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CA5E3C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CA5E3C">
              <w:rPr>
                <w:rFonts w:ascii="標楷體" w:hAnsi="標楷體"/>
                <w:sz w:val="24"/>
                <w:szCs w:val="24"/>
              </w:rPr>
              <w:t>：</w:t>
            </w:r>
            <w:r w:rsidRPr="00CA5E3C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CA5E3C" w:rsidRPr="00CA5E3C" w14:paraId="3882BEC9" w14:textId="77777777" w:rsidTr="000D1F43">
        <w:trPr>
          <w:cantSplit/>
          <w:trHeight w:val="20"/>
          <w:tblHeader/>
        </w:trPr>
        <w:tc>
          <w:tcPr>
            <w:tcW w:w="595" w:type="dxa"/>
            <w:vMerge w:val="restart"/>
            <w:tcBorders>
              <w:left w:val="nil"/>
            </w:tcBorders>
            <w:vAlign w:val="center"/>
          </w:tcPr>
          <w:p w14:paraId="54CADFBB" w14:textId="77777777" w:rsidR="008812DD" w:rsidRPr="00CA5E3C" w:rsidRDefault="008812DD" w:rsidP="003B39FD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05F5FE6D" w14:textId="77777777" w:rsidR="008812DD" w:rsidRPr="00CA5E3C" w:rsidRDefault="008812DD" w:rsidP="003B39FD">
            <w:pPr>
              <w:pStyle w:val="a8"/>
              <w:ind w:left="48" w:right="48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977" w:type="dxa"/>
            <w:vMerge w:val="restart"/>
            <w:vAlign w:val="center"/>
          </w:tcPr>
          <w:p w14:paraId="492E47E1" w14:textId="77777777" w:rsidR="008812DD" w:rsidRPr="00CA5E3C" w:rsidRDefault="008812DD" w:rsidP="003B39FD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CA5E3C">
              <w:rPr>
                <w:rFonts w:hint="eastAsia"/>
                <w:spacing w:val="-20"/>
                <w:sz w:val="22"/>
                <w:szCs w:val="22"/>
              </w:rPr>
              <w:t>以前年度</w:t>
            </w:r>
          </w:p>
          <w:p w14:paraId="0F8869FE" w14:textId="77777777" w:rsidR="008812DD" w:rsidRPr="00CA5E3C" w:rsidRDefault="008812DD" w:rsidP="003B39FD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CA5E3C">
              <w:rPr>
                <w:rFonts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678" w:type="dxa"/>
            <w:gridSpan w:val="2"/>
            <w:tcBorders>
              <w:bottom w:val="single" w:sz="4" w:space="0" w:color="auto"/>
            </w:tcBorders>
            <w:vAlign w:val="center"/>
          </w:tcPr>
          <w:p w14:paraId="7F56F449" w14:textId="77777777" w:rsidR="008812DD" w:rsidRPr="00CA5E3C" w:rsidRDefault="008812DD" w:rsidP="003B39FD">
            <w:pPr>
              <w:pStyle w:val="a8"/>
              <w:ind w:left="48" w:right="48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減免</w:t>
            </w:r>
            <w:r w:rsidRPr="00CA5E3C">
              <w:rPr>
                <w:rFonts w:hint="eastAsia"/>
                <w:sz w:val="22"/>
                <w:szCs w:val="22"/>
              </w:rPr>
              <w:t>(</w:t>
            </w:r>
            <w:r w:rsidRPr="00CA5E3C">
              <w:rPr>
                <w:rFonts w:hint="eastAsia"/>
                <w:sz w:val="22"/>
                <w:szCs w:val="22"/>
              </w:rPr>
              <w:t>註銷</w:t>
            </w:r>
            <w:r w:rsidRPr="00CA5E3C">
              <w:rPr>
                <w:rFonts w:hint="eastAsia"/>
                <w:sz w:val="22"/>
                <w:szCs w:val="22"/>
              </w:rPr>
              <w:t>)</w:t>
            </w:r>
            <w:r w:rsidRPr="00CA5E3C">
              <w:rPr>
                <w:rFonts w:hint="eastAsia"/>
                <w:sz w:val="22"/>
                <w:szCs w:val="22"/>
              </w:rPr>
              <w:t>數</w:t>
            </w:r>
          </w:p>
        </w:tc>
        <w:tc>
          <w:tcPr>
            <w:tcW w:w="9044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45E68B81" w14:textId="77777777" w:rsidR="008812DD" w:rsidRPr="00CA5E3C" w:rsidRDefault="008812DD" w:rsidP="003B39FD">
            <w:pPr>
              <w:pStyle w:val="a8"/>
              <w:ind w:left="48" w:right="48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CA5E3C" w:rsidRPr="00CA5E3C" w14:paraId="16A9F813" w14:textId="77777777" w:rsidTr="000D1F43">
        <w:trPr>
          <w:cantSplit/>
          <w:trHeight w:val="20"/>
          <w:tblHeader/>
        </w:trPr>
        <w:tc>
          <w:tcPr>
            <w:tcW w:w="59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0ADE0694" w14:textId="77777777" w:rsidR="008812DD" w:rsidRPr="00CA5E3C" w:rsidRDefault="008812DD" w:rsidP="003B39FD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02AF2247" w14:textId="77777777" w:rsidR="008812DD" w:rsidRPr="00CA5E3C" w:rsidRDefault="008812DD" w:rsidP="003B39FD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14:paraId="13C2AE59" w14:textId="77777777" w:rsidR="008812DD" w:rsidRPr="00CA5E3C" w:rsidRDefault="008812DD" w:rsidP="003B39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2EA75AC9" w14:textId="77777777" w:rsidR="008812DD" w:rsidRPr="00CA5E3C" w:rsidRDefault="008812DD" w:rsidP="003B39FD">
            <w:pPr>
              <w:pStyle w:val="a8"/>
              <w:ind w:left="48" w:right="48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552A251" w14:textId="77777777" w:rsidR="008812DD" w:rsidRPr="00CA5E3C" w:rsidRDefault="008812DD" w:rsidP="003B39FD">
            <w:pPr>
              <w:pStyle w:val="a8"/>
              <w:ind w:left="48" w:right="48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9044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2E29DA57" w14:textId="77777777" w:rsidR="008812DD" w:rsidRPr="00CA5E3C" w:rsidRDefault="008812DD" w:rsidP="003B39FD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1C0742" w:rsidRPr="00CA5E3C" w14:paraId="3D815F5E" w14:textId="77777777" w:rsidTr="00005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95" w:type="dxa"/>
            <w:shd w:val="clear" w:color="auto" w:fill="auto"/>
            <w:vAlign w:val="center"/>
          </w:tcPr>
          <w:p w14:paraId="119EBAC9" w14:textId="77777777" w:rsidR="001C0742" w:rsidRPr="00CA5E3C" w:rsidRDefault="001C0742" w:rsidP="001C0742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170683F" w14:textId="63993BEC" w:rsidR="001C0742" w:rsidRPr="00CA5E3C" w:rsidRDefault="001C0742" w:rsidP="001C0742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</w:rPr>
              <w:t>衛生福利部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05BE758" w14:textId="77777777" w:rsidR="001C0742" w:rsidRPr="00CA5E3C" w:rsidRDefault="001C0742" w:rsidP="001C074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00C6E620" w14:textId="77777777" w:rsidR="001C0742" w:rsidRPr="00CA5E3C" w:rsidRDefault="001C0742" w:rsidP="001C074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9771437" w14:textId="77777777" w:rsidR="001C0742" w:rsidRPr="00CA5E3C" w:rsidRDefault="001C0742" w:rsidP="001C074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9044" w:type="dxa"/>
            <w:shd w:val="clear" w:color="auto" w:fill="auto"/>
            <w:vAlign w:val="center"/>
          </w:tcPr>
          <w:p w14:paraId="184F83D6" w14:textId="77777777" w:rsidR="001C0742" w:rsidRPr="00CA5E3C" w:rsidRDefault="001C0742" w:rsidP="001C0742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1C0742" w:rsidRPr="00CA5E3C" w14:paraId="359464C5" w14:textId="77777777" w:rsidTr="00005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95" w:type="dxa"/>
            <w:shd w:val="clear" w:color="auto" w:fill="auto"/>
            <w:vAlign w:val="center"/>
          </w:tcPr>
          <w:p w14:paraId="27345C96" w14:textId="089CB3EA" w:rsidR="001C0742" w:rsidRPr="00CA5E3C" w:rsidRDefault="001C0742" w:rsidP="001C0742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111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ED0AC41" w14:textId="7EAED00D" w:rsidR="001C0742" w:rsidRPr="00CA5E3C" w:rsidRDefault="001C0742" w:rsidP="001C0742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hAnsi="標楷體" w:hint="eastAsia"/>
                <w:b w:val="0"/>
                <w:noProof/>
              </w:rPr>
              <w:t>醫政業務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66CF136" w14:textId="13707DD5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28,415,000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C6E75EA" w14:textId="5D9818A3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15,961,629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AE6EEC" w14:textId="2EF61143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56.17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02E21035" w14:textId="31010E55" w:rsidR="001C0742" w:rsidRPr="00CA5E3C" w:rsidRDefault="001C0742" w:rsidP="001C0742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委辦計畫經費結餘。</w:t>
            </w:r>
          </w:p>
        </w:tc>
      </w:tr>
      <w:tr w:rsidR="001C0742" w:rsidRPr="00CA5E3C" w14:paraId="44D371CF" w14:textId="77777777" w:rsidTr="00005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95" w:type="dxa"/>
            <w:shd w:val="clear" w:color="auto" w:fill="auto"/>
            <w:vAlign w:val="center"/>
          </w:tcPr>
          <w:p w14:paraId="18EAB728" w14:textId="108FA84D" w:rsidR="001C0742" w:rsidRPr="00CA5E3C" w:rsidRDefault="001C0742" w:rsidP="001C0742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113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F813EFC" w14:textId="72384825" w:rsidR="001C0742" w:rsidRPr="00CA5E3C" w:rsidRDefault="001C0742" w:rsidP="001C0742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hAnsi="標楷體" w:hint="eastAsia"/>
                <w:b w:val="0"/>
                <w:noProof/>
              </w:rPr>
              <w:t>醫政業務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C5A585D" w14:textId="743499CA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913,677,540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0FCA35A" w14:textId="20FCDF62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358,801,433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7139D0C" w14:textId="201275F7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39.27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167C97AC" w14:textId="7F444384" w:rsidR="001C0742" w:rsidRPr="00CA5E3C" w:rsidRDefault="001C0742" w:rsidP="001C0742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補助計畫經費結餘。</w:t>
            </w:r>
          </w:p>
        </w:tc>
      </w:tr>
      <w:tr w:rsidR="001C0742" w:rsidRPr="00CA5E3C" w14:paraId="0AA4DDAA" w14:textId="77777777" w:rsidTr="00005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95" w:type="dxa"/>
            <w:shd w:val="clear" w:color="auto" w:fill="auto"/>
            <w:vAlign w:val="center"/>
          </w:tcPr>
          <w:p w14:paraId="7EC1E13F" w14:textId="77777777" w:rsidR="001C0742" w:rsidRPr="00CA5E3C" w:rsidRDefault="001C0742" w:rsidP="001C0742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EEB1FED" w14:textId="78DF2765" w:rsidR="001C0742" w:rsidRPr="00CA5E3C" w:rsidRDefault="001C0742" w:rsidP="001C0742">
            <w:pPr>
              <w:pStyle w:val="2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hAnsi="標楷體" w:hint="eastAsia"/>
                <w:noProof/>
              </w:rPr>
              <w:t>疾病管制署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D34B29F" w14:textId="6FB73E9D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9B54A69" w14:textId="2FD73FCC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AF49761" w14:textId="32317EB9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9044" w:type="dxa"/>
            <w:shd w:val="clear" w:color="auto" w:fill="auto"/>
            <w:vAlign w:val="center"/>
          </w:tcPr>
          <w:p w14:paraId="54603A2E" w14:textId="27B05173" w:rsidR="001C0742" w:rsidRPr="00CA5E3C" w:rsidRDefault="001C0742" w:rsidP="001C0742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1C0742" w:rsidRPr="00CA5E3C" w14:paraId="41080184" w14:textId="77777777" w:rsidTr="00005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95" w:type="dxa"/>
            <w:shd w:val="clear" w:color="auto" w:fill="auto"/>
            <w:vAlign w:val="center"/>
          </w:tcPr>
          <w:p w14:paraId="71D88C42" w14:textId="23F7450E" w:rsidR="001C0742" w:rsidRPr="00CA5E3C" w:rsidRDefault="001C0742" w:rsidP="001C0742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112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B89C773" w14:textId="6020EB32" w:rsidR="001C0742" w:rsidRPr="00CA5E3C" w:rsidRDefault="001C0742" w:rsidP="001C0742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>
              <w:rPr>
                <w:rFonts w:hAnsi="標楷體" w:hint="eastAsia"/>
                <w:b w:val="0"/>
                <w:noProof/>
              </w:rPr>
              <w:t>防疫業務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FB549D7" w14:textId="69EBD772" w:rsidR="001C0742" w:rsidRPr="00CA5E3C" w:rsidRDefault="001C0742" w:rsidP="001C0742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4,993,000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8DE8663" w14:textId="17B51B0A" w:rsidR="001C0742" w:rsidRPr="00CA5E3C" w:rsidRDefault="001C0742" w:rsidP="001C0742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1,243,000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D6502B" w14:textId="19DB1452" w:rsidR="001C0742" w:rsidRPr="00CA5E3C" w:rsidRDefault="001C0742" w:rsidP="001C0742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24.89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77CE510B" w14:textId="1A9D5E2F" w:rsidR="001C0742" w:rsidRPr="00CA5E3C" w:rsidRDefault="001728AC" w:rsidP="001C0742">
            <w:pPr>
              <w:pStyle w:val="4"/>
              <w:rPr>
                <w:rFonts w:hAnsi="標楷體"/>
                <w:b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補助計畫經費結餘。</w:t>
            </w:r>
          </w:p>
        </w:tc>
      </w:tr>
    </w:tbl>
    <w:p w14:paraId="644539F2" w14:textId="77777777" w:rsidR="008812DD" w:rsidRPr="00CA5E3C" w:rsidRDefault="008812DD" w:rsidP="008812DD">
      <w:pPr>
        <w:pStyle w:val="aa"/>
      </w:pPr>
      <w:r w:rsidRPr="00CA5E3C">
        <w:rPr>
          <w:rFonts w:hint="eastAsia"/>
        </w:rPr>
        <w:t>註</w:t>
      </w:r>
      <w:r w:rsidRPr="00CA5E3C">
        <w:t>：</w:t>
      </w:r>
      <w:r w:rsidRPr="00CA5E3C">
        <w:rPr>
          <w:rFonts w:hint="eastAsia"/>
        </w:rPr>
        <w:t>本表所列項目係指減免（註銷）數達20％</w:t>
      </w:r>
      <w:r w:rsidRPr="00CA5E3C">
        <w:t>，</w:t>
      </w:r>
      <w:r w:rsidRPr="00CA5E3C">
        <w:rPr>
          <w:rFonts w:hint="eastAsia"/>
        </w:rPr>
        <w:t>或3千萬元以上者</w:t>
      </w:r>
      <w:r w:rsidRPr="00CA5E3C">
        <w:t>。</w:t>
      </w:r>
    </w:p>
    <w:p w14:paraId="4ECCE27D" w14:textId="77777777" w:rsidR="008812DD" w:rsidRPr="00CA5E3C" w:rsidRDefault="008812DD" w:rsidP="001C0742">
      <w:pPr>
        <w:spacing w:beforeLines="50" w:before="180" w:line="240" w:lineRule="exact"/>
        <w:jc w:val="left"/>
      </w:pPr>
    </w:p>
    <w:tbl>
      <w:tblPr>
        <w:tblW w:w="20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2977"/>
        <w:gridCol w:w="3260"/>
        <w:gridCol w:w="1418"/>
        <w:gridCol w:w="9044"/>
      </w:tblGrid>
      <w:tr w:rsidR="00CA5E3C" w:rsidRPr="00CA5E3C" w14:paraId="43B901B4" w14:textId="77777777" w:rsidTr="000D1F43">
        <w:trPr>
          <w:cantSplit/>
          <w:trHeight w:val="284"/>
          <w:tblHeader/>
        </w:trPr>
        <w:tc>
          <w:tcPr>
            <w:tcW w:w="20129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606FB656" w14:textId="77777777" w:rsidR="008812DD" w:rsidRPr="00CA5E3C" w:rsidRDefault="008812DD" w:rsidP="003B39FD">
            <w:pPr>
              <w:pStyle w:val="10"/>
              <w:ind w:left="128" w:right="16"/>
              <w:rPr>
                <w:rFonts w:hAnsi="標楷體"/>
                <w:sz w:val="28"/>
              </w:rPr>
            </w:pPr>
            <w:r w:rsidRPr="00CA5E3C">
              <w:rPr>
                <w:rFonts w:hAnsi="標楷體"/>
                <w:sz w:val="28"/>
              </w:rPr>
              <w:t>4</w:t>
            </w:r>
            <w:r w:rsidRPr="00CA5E3C">
              <w:rPr>
                <w:rFonts w:hAnsi="標楷體" w:hint="eastAsia"/>
                <w:sz w:val="28"/>
              </w:rPr>
              <w:t xml:space="preserve">. </w:t>
            </w:r>
            <w:r w:rsidRPr="00CA5E3C">
              <w:rPr>
                <w:rFonts w:hAnsi="標楷體"/>
                <w:sz w:val="28"/>
              </w:rPr>
              <w:t xml:space="preserve"> </w:t>
            </w:r>
            <w:r w:rsidRPr="00CA5E3C">
              <w:rPr>
                <w:rFonts w:hAnsi="標楷體" w:hint="eastAsia"/>
                <w:sz w:val="28"/>
              </w:rPr>
              <w:t>以前年度應付保留數簡明表</w:t>
            </w:r>
          </w:p>
          <w:p w14:paraId="38B2F049" w14:textId="77777777" w:rsidR="008812DD" w:rsidRPr="00CA5E3C" w:rsidRDefault="008812DD" w:rsidP="003B39FD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CA5E3C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CA5E3C">
              <w:rPr>
                <w:rFonts w:ascii="標楷體" w:hAnsi="標楷體"/>
                <w:sz w:val="24"/>
                <w:szCs w:val="24"/>
              </w:rPr>
              <w:t>：</w:t>
            </w:r>
            <w:r w:rsidRPr="00CA5E3C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CA5E3C" w:rsidRPr="00CA5E3C" w14:paraId="235F4D6B" w14:textId="77777777" w:rsidTr="000D1F43">
        <w:trPr>
          <w:cantSplit/>
          <w:trHeight w:val="20"/>
          <w:tblHeader/>
        </w:trPr>
        <w:tc>
          <w:tcPr>
            <w:tcW w:w="595" w:type="dxa"/>
            <w:vMerge w:val="restart"/>
            <w:tcBorders>
              <w:left w:val="nil"/>
            </w:tcBorders>
            <w:vAlign w:val="center"/>
          </w:tcPr>
          <w:p w14:paraId="2B83206C" w14:textId="77777777" w:rsidR="008812DD" w:rsidRPr="00CA5E3C" w:rsidRDefault="008812DD" w:rsidP="003B39FD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607F9464" w14:textId="77777777" w:rsidR="008812DD" w:rsidRPr="00CA5E3C" w:rsidRDefault="008812DD" w:rsidP="003B39FD">
            <w:pPr>
              <w:pStyle w:val="a8"/>
              <w:ind w:left="48" w:right="48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977" w:type="dxa"/>
            <w:vMerge w:val="restart"/>
            <w:vAlign w:val="center"/>
          </w:tcPr>
          <w:p w14:paraId="196CB345" w14:textId="77777777" w:rsidR="008812DD" w:rsidRPr="00CA5E3C" w:rsidRDefault="008812DD" w:rsidP="003B39FD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CA5E3C">
              <w:rPr>
                <w:rFonts w:hint="eastAsia"/>
                <w:spacing w:val="-20"/>
                <w:sz w:val="22"/>
                <w:szCs w:val="22"/>
              </w:rPr>
              <w:t>以前年度</w:t>
            </w:r>
          </w:p>
          <w:p w14:paraId="7A2629F7" w14:textId="77777777" w:rsidR="008812DD" w:rsidRPr="00CA5E3C" w:rsidRDefault="008812DD" w:rsidP="003B39FD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CA5E3C">
              <w:rPr>
                <w:rFonts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678" w:type="dxa"/>
            <w:gridSpan w:val="2"/>
            <w:tcBorders>
              <w:bottom w:val="single" w:sz="4" w:space="0" w:color="auto"/>
            </w:tcBorders>
            <w:vAlign w:val="center"/>
          </w:tcPr>
          <w:p w14:paraId="2524E902" w14:textId="77777777" w:rsidR="008812DD" w:rsidRPr="00CA5E3C" w:rsidRDefault="008812DD" w:rsidP="003B39FD">
            <w:pPr>
              <w:pStyle w:val="a8"/>
              <w:ind w:left="48" w:right="48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9044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140BCA5F" w14:textId="77777777" w:rsidR="008812DD" w:rsidRPr="00CA5E3C" w:rsidRDefault="008812DD" w:rsidP="003B39FD">
            <w:pPr>
              <w:pStyle w:val="a8"/>
              <w:ind w:left="48" w:right="48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CA5E3C" w:rsidRPr="00CA5E3C" w14:paraId="4BD2C5DA" w14:textId="77777777" w:rsidTr="000D1F43">
        <w:trPr>
          <w:cantSplit/>
          <w:trHeight w:val="20"/>
          <w:tblHeader/>
        </w:trPr>
        <w:tc>
          <w:tcPr>
            <w:tcW w:w="59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A29D079" w14:textId="77777777" w:rsidR="008812DD" w:rsidRPr="00CA5E3C" w:rsidRDefault="008812DD" w:rsidP="003B39FD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512F7A30" w14:textId="77777777" w:rsidR="008812DD" w:rsidRPr="00CA5E3C" w:rsidRDefault="008812DD" w:rsidP="003B39FD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14:paraId="256F612D" w14:textId="77777777" w:rsidR="008812DD" w:rsidRPr="00CA5E3C" w:rsidRDefault="008812DD" w:rsidP="003B39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3CEFB7BE" w14:textId="77777777" w:rsidR="008812DD" w:rsidRPr="00CA5E3C" w:rsidRDefault="008812DD" w:rsidP="003B39FD">
            <w:pPr>
              <w:pStyle w:val="a8"/>
              <w:ind w:left="48" w:right="48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368B6EF" w14:textId="77777777" w:rsidR="008812DD" w:rsidRPr="00CA5E3C" w:rsidRDefault="008812DD" w:rsidP="003B39FD">
            <w:pPr>
              <w:pStyle w:val="a8"/>
              <w:ind w:left="48" w:right="48"/>
              <w:rPr>
                <w:sz w:val="22"/>
                <w:szCs w:val="22"/>
              </w:rPr>
            </w:pPr>
            <w:r w:rsidRPr="00CA5E3C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9044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733ED087" w14:textId="77777777" w:rsidR="008812DD" w:rsidRPr="00CA5E3C" w:rsidRDefault="008812DD" w:rsidP="003B39FD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1C0742" w:rsidRPr="00CA5E3C" w14:paraId="1DF0CAA8" w14:textId="77777777" w:rsidTr="00005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95" w:type="dxa"/>
            <w:shd w:val="clear" w:color="auto" w:fill="auto"/>
            <w:vAlign w:val="center"/>
          </w:tcPr>
          <w:p w14:paraId="6FFD0AF1" w14:textId="77777777" w:rsidR="001C0742" w:rsidRPr="00CA5E3C" w:rsidRDefault="001C0742" w:rsidP="001C0742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999BC15" w14:textId="72BBF9AC" w:rsidR="001C0742" w:rsidRPr="00CA5E3C" w:rsidRDefault="001C0742" w:rsidP="001C0742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</w:rPr>
              <w:t>衛生福利部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9D14745" w14:textId="77777777" w:rsidR="001C0742" w:rsidRPr="00CA5E3C" w:rsidRDefault="001C0742" w:rsidP="001C074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CA81381" w14:textId="77777777" w:rsidR="001C0742" w:rsidRPr="00CA5E3C" w:rsidRDefault="001C0742" w:rsidP="001C074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7013C5E" w14:textId="77777777" w:rsidR="001C0742" w:rsidRPr="00CA5E3C" w:rsidRDefault="001C0742" w:rsidP="001C074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9044" w:type="dxa"/>
            <w:shd w:val="clear" w:color="auto" w:fill="auto"/>
            <w:vAlign w:val="center"/>
          </w:tcPr>
          <w:p w14:paraId="5575A967" w14:textId="77777777" w:rsidR="001C0742" w:rsidRPr="00CA5E3C" w:rsidRDefault="001C0742" w:rsidP="001C0742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1C0742" w:rsidRPr="00CA5E3C" w14:paraId="67A9D8AD" w14:textId="77777777" w:rsidTr="00005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95" w:type="dxa"/>
            <w:shd w:val="clear" w:color="auto" w:fill="auto"/>
            <w:vAlign w:val="center"/>
          </w:tcPr>
          <w:p w14:paraId="399B5AA2" w14:textId="30662D14" w:rsidR="001C0742" w:rsidRPr="00CA5E3C" w:rsidRDefault="001C0742" w:rsidP="001C0742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111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7F0DD42" w14:textId="5ADC19D4" w:rsidR="001C0742" w:rsidRPr="001C0742" w:rsidRDefault="001C0742" w:rsidP="001C0742">
            <w:pPr>
              <w:pStyle w:val="2"/>
              <w:ind w:leftChars="100" w:left="160"/>
              <w:rPr>
                <w:rFonts w:hAnsi="標楷體"/>
                <w:b w:val="0"/>
                <w:noProof/>
              </w:rPr>
            </w:pPr>
            <w:r>
              <w:rPr>
                <w:rFonts w:hAnsi="標楷體" w:hint="eastAsia"/>
                <w:b w:val="0"/>
                <w:noProof/>
              </w:rPr>
              <w:t>護理及健康照護業務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E64EFBE" w14:textId="48D7B162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42,322,660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14DF96E" w14:textId="15BCCE80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24,241,660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766CDA6" w14:textId="074ACC6F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57.28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7DEC273A" w14:textId="1126CE58" w:rsidR="001C0742" w:rsidRPr="00CA5E3C" w:rsidRDefault="001C0742" w:rsidP="001C0742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補助地方政府辦理衛生</w:t>
            </w:r>
            <w:r w:rsidR="001728AC">
              <w:rPr>
                <w:rFonts w:hAnsi="標楷體" w:hint="eastAsia"/>
                <w:noProof/>
                <w:sz w:val="20"/>
              </w:rPr>
              <w:t>廳舍</w:t>
            </w:r>
            <w:r>
              <w:rPr>
                <w:rFonts w:hAnsi="標楷體" w:hint="eastAsia"/>
                <w:noProof/>
                <w:sz w:val="20"/>
              </w:rPr>
              <w:t>重建或新建工程，</w:t>
            </w:r>
            <w:r w:rsidR="000054B7">
              <w:rPr>
                <w:rFonts w:hAnsi="標楷體" w:hint="eastAsia"/>
                <w:noProof/>
                <w:sz w:val="20"/>
              </w:rPr>
              <w:t>合約期程跨年度，</w:t>
            </w:r>
            <w:r>
              <w:rPr>
                <w:rFonts w:hAnsi="標楷體" w:hint="eastAsia"/>
                <w:noProof/>
                <w:sz w:val="20"/>
              </w:rPr>
              <w:t>須保留繼續執行。</w:t>
            </w:r>
          </w:p>
        </w:tc>
      </w:tr>
      <w:tr w:rsidR="001C0742" w:rsidRPr="00CA5E3C" w14:paraId="143EDBBC" w14:textId="77777777" w:rsidTr="00005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95" w:type="dxa"/>
            <w:shd w:val="clear" w:color="auto" w:fill="auto"/>
            <w:vAlign w:val="center"/>
          </w:tcPr>
          <w:p w14:paraId="79EA4162" w14:textId="77EF7E50" w:rsidR="001C0742" w:rsidRPr="00CA5E3C" w:rsidRDefault="001C0742" w:rsidP="001C0742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112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DB32F5" w14:textId="39CDAAD7" w:rsidR="001C0742" w:rsidRPr="001C0742" w:rsidRDefault="001C0742" w:rsidP="001C0742">
            <w:pPr>
              <w:pStyle w:val="2"/>
              <w:ind w:leftChars="100" w:left="160"/>
              <w:rPr>
                <w:rFonts w:hAnsi="標楷體"/>
                <w:b w:val="0"/>
                <w:noProof/>
              </w:rPr>
            </w:pPr>
            <w:r>
              <w:rPr>
                <w:rFonts w:hAnsi="標楷體" w:hint="eastAsia"/>
                <w:b w:val="0"/>
                <w:noProof/>
              </w:rPr>
              <w:t>心理及口腔健康業務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63E9947" w14:textId="221FC39D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177,895,514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A8AFC15" w14:textId="37A018C8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65,339,000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F56973" w14:textId="13E373B8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36.73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41DB46FB" w14:textId="3542E8D5" w:rsidR="001C0742" w:rsidRPr="00CA5E3C" w:rsidRDefault="001C0742" w:rsidP="001C0742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補助草屯療養院設置司法精神醫療服務專區，合約期程跨年度，須保留繼續執行。</w:t>
            </w:r>
          </w:p>
        </w:tc>
      </w:tr>
      <w:tr w:rsidR="001C0742" w:rsidRPr="00CA5E3C" w14:paraId="0933CE2E" w14:textId="77777777" w:rsidTr="00005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95" w:type="dxa"/>
            <w:shd w:val="clear" w:color="auto" w:fill="auto"/>
            <w:vAlign w:val="center"/>
          </w:tcPr>
          <w:p w14:paraId="4A8078E3" w14:textId="7D5799E7" w:rsidR="001C0742" w:rsidRPr="00CA5E3C" w:rsidRDefault="001C0742" w:rsidP="001C0742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DAA8225" w14:textId="4CDF4ED4" w:rsidR="001C0742" w:rsidRPr="001C0742" w:rsidRDefault="001C0742" w:rsidP="001C0742">
            <w:pPr>
              <w:pStyle w:val="2"/>
              <w:ind w:leftChars="100" w:left="160"/>
              <w:rPr>
                <w:rFonts w:hAnsi="標楷體"/>
                <w:b w:val="0"/>
                <w:noProof/>
              </w:rPr>
            </w:pPr>
            <w:r>
              <w:rPr>
                <w:rFonts w:hAnsi="標楷體" w:hint="eastAsia"/>
                <w:b w:val="0"/>
                <w:noProof/>
              </w:rPr>
              <w:t>護理及健康照護業務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14F8B93" w14:textId="2DDFEA71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55,287,491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3AA60D7" w14:textId="0231B936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40,947,926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51FB29" w14:textId="489AFD05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74.06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661D32D4" w14:textId="59B6CC5E" w:rsidR="001C0742" w:rsidRPr="00CA5E3C" w:rsidRDefault="000054B7" w:rsidP="001C0742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部分補助計畫</w:t>
            </w:r>
            <w:r w:rsidR="001C0742">
              <w:rPr>
                <w:rFonts w:hAnsi="標楷體" w:hint="eastAsia"/>
                <w:noProof/>
                <w:sz w:val="20"/>
              </w:rPr>
              <w:t>合約期程跨年度，須保留繼續執行。</w:t>
            </w:r>
          </w:p>
        </w:tc>
      </w:tr>
      <w:tr w:rsidR="001C0742" w:rsidRPr="00CA5E3C" w14:paraId="26752E59" w14:textId="77777777" w:rsidTr="00005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95" w:type="dxa"/>
            <w:shd w:val="clear" w:color="auto" w:fill="auto"/>
            <w:vAlign w:val="center"/>
          </w:tcPr>
          <w:p w14:paraId="2379620D" w14:textId="273A7935" w:rsidR="001C0742" w:rsidRPr="00CA5E3C" w:rsidRDefault="001C0742" w:rsidP="001C0742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113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2B34E10" w14:textId="09489C22" w:rsidR="001C0742" w:rsidRPr="001C0742" w:rsidRDefault="001C0742" w:rsidP="001C0742">
            <w:pPr>
              <w:pStyle w:val="2"/>
              <w:ind w:leftChars="100" w:left="160"/>
              <w:rPr>
                <w:rFonts w:hAnsi="標楷體"/>
                <w:b w:val="0"/>
                <w:noProof/>
              </w:rPr>
            </w:pPr>
            <w:r>
              <w:rPr>
                <w:rFonts w:hAnsi="標楷體" w:hint="eastAsia"/>
                <w:b w:val="0"/>
                <w:noProof/>
              </w:rPr>
              <w:t>科技業務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3C67E46" w14:textId="419A6878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1,044,741,014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0E721B1" w14:textId="5BA68C33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63,836,012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E04611D" w14:textId="1F5D5ABE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6.11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290E58E6" w14:textId="554937CC" w:rsidR="001C0742" w:rsidRPr="00CA5E3C" w:rsidRDefault="001C0742" w:rsidP="001C0742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部分委辦及補助計畫未及於年度結束前完成驗收</w:t>
            </w:r>
            <w:r w:rsidR="000054B7">
              <w:rPr>
                <w:rFonts w:hAnsi="標楷體" w:hint="eastAsia"/>
                <w:noProof/>
                <w:sz w:val="20"/>
              </w:rPr>
              <w:t>或合約期程跨年度，</w:t>
            </w:r>
            <w:r>
              <w:rPr>
                <w:rFonts w:hAnsi="標楷體" w:hint="eastAsia"/>
                <w:noProof/>
                <w:sz w:val="20"/>
              </w:rPr>
              <w:t>須保留繼續執行。</w:t>
            </w:r>
          </w:p>
        </w:tc>
      </w:tr>
      <w:tr w:rsidR="001C0742" w:rsidRPr="00CA5E3C" w14:paraId="399A8474" w14:textId="77777777" w:rsidTr="00005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95" w:type="dxa"/>
            <w:shd w:val="clear" w:color="auto" w:fill="auto"/>
            <w:vAlign w:val="center"/>
          </w:tcPr>
          <w:p w14:paraId="787FC80C" w14:textId="7F45EB5A" w:rsidR="001C0742" w:rsidRPr="00CA5E3C" w:rsidRDefault="001C0742" w:rsidP="001C0742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92A6BA5" w14:textId="4B59F822" w:rsidR="001C0742" w:rsidRPr="001C0742" w:rsidRDefault="001C0742" w:rsidP="001C0742">
            <w:pPr>
              <w:pStyle w:val="2"/>
              <w:ind w:leftChars="100" w:left="160"/>
              <w:rPr>
                <w:rFonts w:hAnsi="標楷體"/>
                <w:b w:val="0"/>
                <w:noProof/>
              </w:rPr>
            </w:pPr>
            <w:r>
              <w:rPr>
                <w:rFonts w:hAnsi="標楷體" w:hint="eastAsia"/>
                <w:b w:val="0"/>
                <w:noProof/>
              </w:rPr>
              <w:t>一般行政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B707960" w14:textId="55910073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15,172,883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4ED28F3" w14:textId="36CB1C49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5,668,747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948BA49" w14:textId="2908F490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37.36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461F4B5A" w14:textId="0E327155" w:rsidR="001C0742" w:rsidRPr="00CA5E3C" w:rsidRDefault="000054B7" w:rsidP="001C0742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部分採購案件</w:t>
            </w:r>
            <w:r w:rsidR="001C0742">
              <w:rPr>
                <w:rFonts w:hAnsi="標楷體" w:hint="eastAsia"/>
                <w:noProof/>
                <w:sz w:val="20"/>
              </w:rPr>
              <w:t>合約期程跨年度，須保留繼續執行。</w:t>
            </w:r>
          </w:p>
        </w:tc>
      </w:tr>
      <w:tr w:rsidR="001C0742" w:rsidRPr="00CA5E3C" w14:paraId="29EE8D8C" w14:textId="77777777" w:rsidTr="00005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95" w:type="dxa"/>
            <w:shd w:val="clear" w:color="auto" w:fill="auto"/>
            <w:vAlign w:val="center"/>
          </w:tcPr>
          <w:p w14:paraId="77D817ED" w14:textId="77777777" w:rsidR="001C0742" w:rsidRPr="00CA5E3C" w:rsidRDefault="001C0742" w:rsidP="001C0742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81ACB5F" w14:textId="6FC9F9BB" w:rsidR="001C0742" w:rsidRPr="001C0742" w:rsidRDefault="001C0742" w:rsidP="001C0742">
            <w:pPr>
              <w:pStyle w:val="2"/>
              <w:ind w:leftChars="100" w:left="160"/>
              <w:rPr>
                <w:rFonts w:hAnsi="標楷體"/>
                <w:b w:val="0"/>
                <w:noProof/>
              </w:rPr>
            </w:pPr>
            <w:r>
              <w:rPr>
                <w:rFonts w:hAnsi="標楷體" w:hint="eastAsia"/>
                <w:b w:val="0"/>
                <w:noProof/>
              </w:rPr>
              <w:t>心理及口腔健康業務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6F8C11E" w14:textId="327E6688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957,674,937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0159249" w14:textId="363042F4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77,918,426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99D410" w14:textId="7485526B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8.14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26691F9D" w14:textId="40327A82" w:rsidR="001C0742" w:rsidRPr="00CA5E3C" w:rsidRDefault="001C0742" w:rsidP="001C0742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部分補助計畫合約期程跨年度，須保留繼續執行。</w:t>
            </w:r>
          </w:p>
        </w:tc>
      </w:tr>
      <w:tr w:rsidR="001C0742" w:rsidRPr="00CA5E3C" w14:paraId="5ED673C5" w14:textId="77777777" w:rsidTr="00005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95" w:type="dxa"/>
            <w:shd w:val="clear" w:color="auto" w:fill="auto"/>
            <w:vAlign w:val="center"/>
          </w:tcPr>
          <w:p w14:paraId="3FB90096" w14:textId="77777777" w:rsidR="001C0742" w:rsidRPr="00CA5E3C" w:rsidRDefault="001C0742" w:rsidP="001C0742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7585455" w14:textId="5C3A90DF" w:rsidR="001C0742" w:rsidRPr="001C0742" w:rsidRDefault="001C0742" w:rsidP="001C0742">
            <w:pPr>
              <w:pStyle w:val="2"/>
              <w:ind w:leftChars="100" w:left="160"/>
              <w:rPr>
                <w:rFonts w:hAnsi="標楷體"/>
                <w:b w:val="0"/>
                <w:noProof/>
              </w:rPr>
            </w:pPr>
            <w:r>
              <w:rPr>
                <w:rFonts w:hAnsi="標楷體" w:hint="eastAsia"/>
                <w:b w:val="0"/>
                <w:noProof/>
              </w:rPr>
              <w:t>護理及健康照護業務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2A8128D" w14:textId="4DD4A902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38,726,315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4DC849D" w14:textId="72647E13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30,482,631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D84942" w14:textId="1445A2A1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78.71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067F5B19" w14:textId="640E032A" w:rsidR="001C0742" w:rsidRPr="00CA5E3C" w:rsidRDefault="000054B7" w:rsidP="001C0742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部分補助計畫合約期程跨年度，</w:t>
            </w:r>
            <w:r w:rsidR="001C0742">
              <w:rPr>
                <w:rFonts w:hAnsi="標楷體" w:hint="eastAsia"/>
                <w:noProof/>
                <w:sz w:val="20"/>
              </w:rPr>
              <w:t>須保留繼續執行。</w:t>
            </w:r>
          </w:p>
        </w:tc>
      </w:tr>
      <w:tr w:rsidR="001C0742" w:rsidRPr="00CA5E3C" w14:paraId="0EC56508" w14:textId="77777777" w:rsidTr="00005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95" w:type="dxa"/>
            <w:shd w:val="clear" w:color="auto" w:fill="auto"/>
            <w:vAlign w:val="center"/>
          </w:tcPr>
          <w:p w14:paraId="6424346A" w14:textId="77777777" w:rsidR="001C0742" w:rsidRPr="00CA5E3C" w:rsidRDefault="001C0742" w:rsidP="001C0742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BFBBD45" w14:textId="220D98AD" w:rsidR="001C0742" w:rsidRPr="00CA5E3C" w:rsidRDefault="001C0742" w:rsidP="001C0742">
            <w:pPr>
              <w:pStyle w:val="2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hAnsi="標楷體" w:hint="eastAsia"/>
                <w:noProof/>
              </w:rPr>
              <w:t>疾病管制署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398D615" w14:textId="27258451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959D18C" w14:textId="05E46C90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5C8D39C" w14:textId="64B16E61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9044" w:type="dxa"/>
            <w:shd w:val="clear" w:color="auto" w:fill="auto"/>
            <w:vAlign w:val="center"/>
          </w:tcPr>
          <w:p w14:paraId="046AC2F2" w14:textId="097B928A" w:rsidR="001C0742" w:rsidRPr="00CA5E3C" w:rsidRDefault="001C0742" w:rsidP="001C0742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1C0742" w:rsidRPr="00CA5E3C" w14:paraId="5305E24C" w14:textId="77777777" w:rsidTr="00005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95" w:type="dxa"/>
            <w:shd w:val="clear" w:color="auto" w:fill="auto"/>
            <w:vAlign w:val="center"/>
          </w:tcPr>
          <w:p w14:paraId="45C19057" w14:textId="7EA6FC6F" w:rsidR="001C0742" w:rsidRPr="00CA5E3C" w:rsidRDefault="001C0742" w:rsidP="001C0742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112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DCB286E" w14:textId="672F3B7D" w:rsidR="001C0742" w:rsidRPr="00CA5E3C" w:rsidRDefault="001C0742" w:rsidP="001C0742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hAnsi="標楷體" w:hint="eastAsia"/>
                <w:b w:val="0"/>
                <w:noProof/>
              </w:rPr>
              <w:t>防疫業務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5DAE118" w14:textId="1A0A0C58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4,993,000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8FA4D75" w14:textId="0E884EF5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3,750,000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57A3F05" w14:textId="1E49CF51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75.11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4DD08186" w14:textId="5E1E3191" w:rsidR="001C0742" w:rsidRPr="00CA5E3C" w:rsidRDefault="001C0742" w:rsidP="001C0742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中央庫存防疫物資委託倉儲及配送採購案</w:t>
            </w:r>
            <w:r w:rsidR="000054B7">
              <w:rPr>
                <w:rFonts w:hAnsi="標楷體" w:hint="eastAsia"/>
                <w:noProof/>
                <w:sz w:val="20"/>
              </w:rPr>
              <w:t>件</w:t>
            </w:r>
            <w:r>
              <w:rPr>
                <w:rFonts w:hAnsi="標楷體" w:hint="eastAsia"/>
                <w:noProof/>
                <w:sz w:val="20"/>
              </w:rPr>
              <w:t>履約爭議尚在協商調解及訴訟審理中，須保留繼續執行。</w:t>
            </w:r>
          </w:p>
        </w:tc>
      </w:tr>
      <w:tr w:rsidR="001C0742" w:rsidRPr="00CA5E3C" w14:paraId="255542F1" w14:textId="77777777" w:rsidTr="00005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95" w:type="dxa"/>
            <w:shd w:val="clear" w:color="auto" w:fill="auto"/>
            <w:vAlign w:val="center"/>
          </w:tcPr>
          <w:p w14:paraId="23C757AD" w14:textId="5E1262CC" w:rsidR="001C0742" w:rsidRPr="00CA5E3C" w:rsidRDefault="001C0742" w:rsidP="001C0742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113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17B4810" w14:textId="02651E28" w:rsidR="001C0742" w:rsidRPr="00CA5E3C" w:rsidRDefault="001C0742" w:rsidP="001C0742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>
              <w:rPr>
                <w:rFonts w:hAnsi="標楷體" w:hint="eastAsia"/>
                <w:b w:val="0"/>
                <w:noProof/>
              </w:rPr>
              <w:t>防疫業務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1885AD6" w14:textId="7C42832C" w:rsidR="001C0742" w:rsidRPr="00CA5E3C" w:rsidRDefault="001C0742" w:rsidP="001C0742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6,328,573,773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711B974" w14:textId="1EAF3A5B" w:rsidR="001C0742" w:rsidRPr="00CA5E3C" w:rsidRDefault="001C0742" w:rsidP="001C0742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4,165,913,540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E047EB2" w14:textId="435E79EB" w:rsidR="001C0742" w:rsidRPr="00CA5E3C" w:rsidRDefault="001C0742" w:rsidP="001C0742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65.83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5D7D2730" w14:textId="0D0A17FA" w:rsidR="001C0742" w:rsidRPr="00CA5E3C" w:rsidRDefault="001C0742" w:rsidP="001C0742">
            <w:pPr>
              <w:pStyle w:val="4"/>
              <w:rPr>
                <w:rFonts w:hAnsi="標楷體"/>
                <w:b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COVID—19抗病毒藥物採購案件，</w:t>
            </w:r>
            <w:r w:rsidR="000054B7">
              <w:rPr>
                <w:rFonts w:hAnsi="標楷體" w:hint="eastAsia"/>
                <w:noProof/>
                <w:sz w:val="20"/>
              </w:rPr>
              <w:t>配合疫情滾動調整交貨時程</w:t>
            </w:r>
            <w:r>
              <w:rPr>
                <w:rFonts w:hAnsi="標楷體" w:hint="eastAsia"/>
                <w:noProof/>
                <w:sz w:val="20"/>
              </w:rPr>
              <w:t>，須保留繼續執行。</w:t>
            </w:r>
          </w:p>
        </w:tc>
      </w:tr>
      <w:tr w:rsidR="001C0742" w:rsidRPr="00CA5E3C" w14:paraId="4586B23C" w14:textId="77777777" w:rsidTr="00005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95" w:type="dxa"/>
            <w:shd w:val="clear" w:color="auto" w:fill="auto"/>
            <w:vAlign w:val="center"/>
          </w:tcPr>
          <w:p w14:paraId="52F5DD9C" w14:textId="2056CC54" w:rsidR="001C0742" w:rsidRPr="00CA5E3C" w:rsidRDefault="001C0742" w:rsidP="001C0742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D437D24" w14:textId="0928BC14" w:rsidR="001C0742" w:rsidRPr="00CA5E3C" w:rsidRDefault="001C0742" w:rsidP="001C0742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hAnsi="標楷體" w:hint="eastAsia"/>
                <w:b w:val="0"/>
                <w:noProof/>
              </w:rPr>
              <w:t>一般建築及設備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124B541" w14:textId="7AC3FD51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94,829,386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84A5D06" w14:textId="4BD9F327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38,446,260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7DF83ED" w14:textId="0351FA36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40.54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14D4DF49" w14:textId="0E1C5CAA" w:rsidR="001C0742" w:rsidRPr="00CA5E3C" w:rsidRDefault="001C0742" w:rsidP="001C0742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衛生福利部防疫中心興建工程</w:t>
            </w:r>
            <w:r w:rsidR="000054B7">
              <w:rPr>
                <w:rFonts w:hAnsi="標楷體" w:hint="eastAsia"/>
                <w:noProof/>
                <w:sz w:val="20"/>
              </w:rPr>
              <w:t>合約</w:t>
            </w:r>
            <w:r>
              <w:rPr>
                <w:rFonts w:hAnsi="標楷體" w:hint="eastAsia"/>
                <w:noProof/>
                <w:sz w:val="20"/>
              </w:rPr>
              <w:t>期程跨年度，須保留繼續執行。</w:t>
            </w:r>
          </w:p>
        </w:tc>
      </w:tr>
      <w:tr w:rsidR="001C0742" w:rsidRPr="00CA5E3C" w14:paraId="5B7A4DAE" w14:textId="77777777" w:rsidTr="00005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95" w:type="dxa"/>
            <w:shd w:val="clear" w:color="auto" w:fill="auto"/>
            <w:vAlign w:val="center"/>
          </w:tcPr>
          <w:p w14:paraId="5B7082E9" w14:textId="77777777" w:rsidR="001C0742" w:rsidRPr="00CA5E3C" w:rsidRDefault="001C0742" w:rsidP="001C0742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65AF9B1" w14:textId="2CEC27B3" w:rsidR="001C0742" w:rsidRPr="00CA5E3C" w:rsidRDefault="001C0742" w:rsidP="001C0742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</w:rPr>
              <w:t>社會及家庭署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B29B4FE" w14:textId="77777777" w:rsidR="001C0742" w:rsidRPr="00CA5E3C" w:rsidRDefault="001C0742" w:rsidP="001C074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3A116F3B" w14:textId="77777777" w:rsidR="001C0742" w:rsidRPr="00CA5E3C" w:rsidRDefault="001C0742" w:rsidP="001C074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9E5071F" w14:textId="77777777" w:rsidR="001C0742" w:rsidRPr="00CA5E3C" w:rsidRDefault="001C0742" w:rsidP="001C074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9044" w:type="dxa"/>
            <w:shd w:val="clear" w:color="auto" w:fill="auto"/>
            <w:vAlign w:val="center"/>
          </w:tcPr>
          <w:p w14:paraId="724EFE2F" w14:textId="77777777" w:rsidR="001C0742" w:rsidRPr="00CA5E3C" w:rsidRDefault="001C0742" w:rsidP="001C0742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1C0742" w:rsidRPr="00CA5E3C" w14:paraId="11F3C3D1" w14:textId="77777777" w:rsidTr="00005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95" w:type="dxa"/>
            <w:shd w:val="clear" w:color="auto" w:fill="auto"/>
            <w:vAlign w:val="center"/>
          </w:tcPr>
          <w:p w14:paraId="7E02E8BE" w14:textId="7ABBC2E2" w:rsidR="001C0742" w:rsidRPr="00CA5E3C" w:rsidRDefault="001C0742" w:rsidP="001C0742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113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0A7CDBD" w14:textId="10305589" w:rsidR="001C0742" w:rsidRPr="00CA5E3C" w:rsidRDefault="001C0742" w:rsidP="001C0742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hAnsi="標楷體" w:hint="eastAsia"/>
                <w:b w:val="0"/>
                <w:noProof/>
              </w:rPr>
              <w:t>科技業務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08CAA4B" w14:textId="294E1EF2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12,739,000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F6DE8E5" w14:textId="3505E9E7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4,599,000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8C7760" w14:textId="3EEB2167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36.10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05CC8415" w14:textId="765371E0" w:rsidR="001C0742" w:rsidRPr="00CA5E3C" w:rsidRDefault="001C0742" w:rsidP="001C0742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部分委辦計畫</w:t>
            </w:r>
            <w:r w:rsidR="004D15CF">
              <w:rPr>
                <w:rFonts w:hAnsi="標楷體" w:hint="eastAsia"/>
                <w:noProof/>
                <w:sz w:val="20"/>
              </w:rPr>
              <w:t>未及於年度結束前完成</w:t>
            </w:r>
            <w:r>
              <w:rPr>
                <w:rFonts w:hAnsi="標楷體" w:hint="eastAsia"/>
                <w:noProof/>
                <w:sz w:val="20"/>
              </w:rPr>
              <w:t>驗收，須保留繼續執行。</w:t>
            </w:r>
          </w:p>
        </w:tc>
      </w:tr>
      <w:tr w:rsidR="001C0742" w:rsidRPr="00CA5E3C" w14:paraId="14239329" w14:textId="77777777" w:rsidTr="00005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95" w:type="dxa"/>
            <w:shd w:val="clear" w:color="auto" w:fill="auto"/>
            <w:vAlign w:val="center"/>
          </w:tcPr>
          <w:p w14:paraId="4FABE684" w14:textId="4973265A" w:rsidR="001C0742" w:rsidRPr="00CA5E3C" w:rsidRDefault="001C0742" w:rsidP="001C0742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B73BA2" w14:textId="4475006A" w:rsidR="001C0742" w:rsidRPr="00CA5E3C" w:rsidRDefault="001C0742" w:rsidP="001C0742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>
              <w:rPr>
                <w:rFonts w:hAnsi="標楷體" w:hint="eastAsia"/>
                <w:b w:val="0"/>
                <w:noProof/>
              </w:rPr>
              <w:t>社會福利服務業務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0777BFC" w14:textId="579DC7F6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207,248,004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2DC4CFC" w14:textId="5B0CFFF5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128,585,800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882429A" w14:textId="1CC440CF" w:rsidR="001C0742" w:rsidRPr="00CA5E3C" w:rsidRDefault="001C0742" w:rsidP="001C0742">
            <w:pPr>
              <w:pStyle w:val="3"/>
              <w:rPr>
                <w:rFonts w:hAnsi="細明體"/>
                <w:sz w:val="22"/>
                <w:szCs w:val="22"/>
              </w:rPr>
            </w:pPr>
            <w:r>
              <w:rPr>
                <w:rFonts w:hAnsi="細明體" w:hint="eastAsia"/>
                <w:noProof/>
              </w:rPr>
              <w:t>62.04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7841ECBA" w14:textId="0917937B" w:rsidR="001C0742" w:rsidRPr="00CA5E3C" w:rsidRDefault="001C0742" w:rsidP="001C0742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0"/>
              </w:rPr>
              <w:t>部分委辦及補助計畫</w:t>
            </w:r>
            <w:r w:rsidR="004D15CF" w:rsidRPr="004D15CF">
              <w:rPr>
                <w:rFonts w:hAnsi="標楷體" w:hint="eastAsia"/>
                <w:noProof/>
                <w:sz w:val="20"/>
              </w:rPr>
              <w:t>未及於年度結束前完成驗收</w:t>
            </w:r>
            <w:r>
              <w:rPr>
                <w:rFonts w:hAnsi="標楷體" w:hint="eastAsia"/>
                <w:noProof/>
                <w:sz w:val="20"/>
              </w:rPr>
              <w:t>或合約期程跨年度，須保留繼續執行。</w:t>
            </w:r>
          </w:p>
        </w:tc>
      </w:tr>
    </w:tbl>
    <w:p w14:paraId="33D13B7A" w14:textId="77777777" w:rsidR="008812DD" w:rsidRPr="00CA5E3C" w:rsidRDefault="008812DD" w:rsidP="008812DD">
      <w:pPr>
        <w:pStyle w:val="aa"/>
      </w:pPr>
      <w:r w:rsidRPr="00CA5E3C">
        <w:rPr>
          <w:rFonts w:hint="eastAsia"/>
        </w:rPr>
        <w:t>註</w:t>
      </w:r>
      <w:r w:rsidRPr="00CA5E3C">
        <w:t>：</w:t>
      </w:r>
      <w:r w:rsidRPr="00CA5E3C">
        <w:rPr>
          <w:rFonts w:hint="eastAsia"/>
        </w:rPr>
        <w:t>本表所列項目係指應付保留數達20％</w:t>
      </w:r>
      <w:r w:rsidRPr="00CA5E3C">
        <w:t>，</w:t>
      </w:r>
      <w:r w:rsidRPr="00CA5E3C">
        <w:rPr>
          <w:rFonts w:hint="eastAsia"/>
        </w:rPr>
        <w:t>或3千萬元以上者</w:t>
      </w:r>
      <w:r w:rsidRPr="00CA5E3C">
        <w:t>。</w:t>
      </w:r>
    </w:p>
    <w:p w14:paraId="7CE377E8" w14:textId="77777777" w:rsidR="008812DD" w:rsidRPr="00BB62FB" w:rsidRDefault="008812DD" w:rsidP="000054B7">
      <w:pPr>
        <w:pStyle w:val="aa"/>
        <w:spacing w:line="20" w:lineRule="exact"/>
      </w:pPr>
    </w:p>
    <w:sectPr w:rsidR="008812DD" w:rsidRPr="00BB62FB" w:rsidSect="005662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40" w:orient="landscape" w:code="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D6238" w14:textId="77777777" w:rsidR="008812DD" w:rsidRDefault="008812DD" w:rsidP="005F138F">
      <w:r>
        <w:separator/>
      </w:r>
    </w:p>
  </w:endnote>
  <w:endnote w:type="continuationSeparator" w:id="0">
    <w:p w14:paraId="626E3AC4" w14:textId="77777777" w:rsidR="008812DD" w:rsidRDefault="008812DD" w:rsidP="005F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F5928" w14:textId="77777777" w:rsidR="00F50DCB" w:rsidRDefault="00F50DC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0ED67" w14:textId="4C3F3B64" w:rsidR="00194C12" w:rsidRPr="00F50DCB" w:rsidRDefault="00194C12">
    <w:pPr>
      <w:pStyle w:val="a5"/>
      <w:jc w:val="center"/>
    </w:pPr>
    <w:r w:rsidRPr="00F50DCB">
      <w:rPr>
        <w:rFonts w:hint="eastAsia"/>
      </w:rPr>
      <w:t>16-17-</w:t>
    </w:r>
    <w:r w:rsidRPr="00F50DCB">
      <w:fldChar w:fldCharType="begin"/>
    </w:r>
    <w:r w:rsidRPr="00F50DCB">
      <w:instrText>PAGE   \* MERGEFORMAT</w:instrText>
    </w:r>
    <w:r w:rsidRPr="00F50DCB">
      <w:fldChar w:fldCharType="separate"/>
    </w:r>
    <w:r w:rsidRPr="00F50DCB">
      <w:rPr>
        <w:lang w:val="zh-TW"/>
      </w:rPr>
      <w:t>2</w:t>
    </w:r>
    <w:r w:rsidRPr="00F50DCB">
      <w:fldChar w:fldCharType="end"/>
    </w:r>
  </w:p>
  <w:p w14:paraId="3C155F96" w14:textId="77777777" w:rsidR="00552AAA" w:rsidRPr="00F50DCB" w:rsidRDefault="00552AA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4E1A9" w14:textId="77777777" w:rsidR="00F50DCB" w:rsidRDefault="00F50DC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19CAC" w14:textId="77777777" w:rsidR="008812DD" w:rsidRDefault="008812DD" w:rsidP="005F138F">
      <w:r>
        <w:separator/>
      </w:r>
    </w:p>
  </w:footnote>
  <w:footnote w:type="continuationSeparator" w:id="0">
    <w:p w14:paraId="5B4C2765" w14:textId="77777777" w:rsidR="008812DD" w:rsidRDefault="008812DD" w:rsidP="005F1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97FB5" w14:textId="77777777" w:rsidR="00F50DCB" w:rsidRDefault="00F50DC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2A5CD" w14:textId="77777777" w:rsidR="00F50DCB" w:rsidRDefault="00F50DC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DB1AD" w14:textId="77777777" w:rsidR="00F50DCB" w:rsidRDefault="00F50DC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attachedTemplate r:id="rId1"/>
  <w:mailMerge>
    <w:mainDocumentType w:val="catalog"/>
    <w:linkToQuery/>
    <w:dataType w:val="textFile"/>
    <w:query w:val="SELECT * FROM C:\Users\shuya\Downloads\TBA第26個控制點1120526.docx"/>
    <w:activeRecord w:val="-1"/>
    <w:odso/>
  </w:mailMerge>
  <w:defaultTabStop w:val="480"/>
  <w:drawingGridHorizontalSpacing w:val="80"/>
  <w:displayHorizontalDrawingGridEvery w:val="0"/>
  <w:displayVerticalDrawingGridEvery w:val="2"/>
  <w:characterSpacingControl w:val="compressPunctuation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2DD"/>
    <w:rsid w:val="000054B7"/>
    <w:rsid w:val="00063B47"/>
    <w:rsid w:val="00083A84"/>
    <w:rsid w:val="000C1183"/>
    <w:rsid w:val="000D1F43"/>
    <w:rsid w:val="001728AC"/>
    <w:rsid w:val="00194C12"/>
    <w:rsid w:val="001A1FCC"/>
    <w:rsid w:val="001B08E5"/>
    <w:rsid w:val="001C0742"/>
    <w:rsid w:val="001D2099"/>
    <w:rsid w:val="001D6B03"/>
    <w:rsid w:val="0022435C"/>
    <w:rsid w:val="00225150"/>
    <w:rsid w:val="00240C83"/>
    <w:rsid w:val="0024229E"/>
    <w:rsid w:val="0026573E"/>
    <w:rsid w:val="00267C44"/>
    <w:rsid w:val="00274DFC"/>
    <w:rsid w:val="002C0AB3"/>
    <w:rsid w:val="00322AFF"/>
    <w:rsid w:val="003411F6"/>
    <w:rsid w:val="00361349"/>
    <w:rsid w:val="00374EC7"/>
    <w:rsid w:val="003C4CED"/>
    <w:rsid w:val="003E1FBD"/>
    <w:rsid w:val="00402AAD"/>
    <w:rsid w:val="00467498"/>
    <w:rsid w:val="004A4E1B"/>
    <w:rsid w:val="004D0031"/>
    <w:rsid w:val="004D15CF"/>
    <w:rsid w:val="004E0D37"/>
    <w:rsid w:val="00501D6A"/>
    <w:rsid w:val="00506671"/>
    <w:rsid w:val="00552AAA"/>
    <w:rsid w:val="00560F4E"/>
    <w:rsid w:val="00566294"/>
    <w:rsid w:val="005F138F"/>
    <w:rsid w:val="00602534"/>
    <w:rsid w:val="0063476B"/>
    <w:rsid w:val="00660E32"/>
    <w:rsid w:val="006714D6"/>
    <w:rsid w:val="006B4A1B"/>
    <w:rsid w:val="006F1D6D"/>
    <w:rsid w:val="00716717"/>
    <w:rsid w:val="007549B7"/>
    <w:rsid w:val="00761C7F"/>
    <w:rsid w:val="00767633"/>
    <w:rsid w:val="00774EAF"/>
    <w:rsid w:val="007D1D38"/>
    <w:rsid w:val="007E2EB3"/>
    <w:rsid w:val="0080487D"/>
    <w:rsid w:val="00814FA5"/>
    <w:rsid w:val="00817E2A"/>
    <w:rsid w:val="008403FA"/>
    <w:rsid w:val="00851E6D"/>
    <w:rsid w:val="0088123F"/>
    <w:rsid w:val="008812DD"/>
    <w:rsid w:val="008955B6"/>
    <w:rsid w:val="008973F3"/>
    <w:rsid w:val="008A006A"/>
    <w:rsid w:val="008A743E"/>
    <w:rsid w:val="008B4E5E"/>
    <w:rsid w:val="008C10D4"/>
    <w:rsid w:val="00980ACA"/>
    <w:rsid w:val="009A0F1E"/>
    <w:rsid w:val="009C6C14"/>
    <w:rsid w:val="00A01CEF"/>
    <w:rsid w:val="00A234AF"/>
    <w:rsid w:val="00A27DD2"/>
    <w:rsid w:val="00A343F8"/>
    <w:rsid w:val="00A4516D"/>
    <w:rsid w:val="00A70D8E"/>
    <w:rsid w:val="00A93615"/>
    <w:rsid w:val="00AA0432"/>
    <w:rsid w:val="00AB5B51"/>
    <w:rsid w:val="00B14B16"/>
    <w:rsid w:val="00B55A84"/>
    <w:rsid w:val="00B81668"/>
    <w:rsid w:val="00B82562"/>
    <w:rsid w:val="00BA0A16"/>
    <w:rsid w:val="00BB62FB"/>
    <w:rsid w:val="00BC225B"/>
    <w:rsid w:val="00BF2630"/>
    <w:rsid w:val="00C13FC3"/>
    <w:rsid w:val="00C24FFE"/>
    <w:rsid w:val="00C3041B"/>
    <w:rsid w:val="00C62666"/>
    <w:rsid w:val="00C84A96"/>
    <w:rsid w:val="00C9035B"/>
    <w:rsid w:val="00C94BF2"/>
    <w:rsid w:val="00CA03C7"/>
    <w:rsid w:val="00CA5E3C"/>
    <w:rsid w:val="00CB7587"/>
    <w:rsid w:val="00CE054C"/>
    <w:rsid w:val="00D43494"/>
    <w:rsid w:val="00D76056"/>
    <w:rsid w:val="00D847C1"/>
    <w:rsid w:val="00D90DC5"/>
    <w:rsid w:val="00DB1951"/>
    <w:rsid w:val="00DB324C"/>
    <w:rsid w:val="00DE0D5E"/>
    <w:rsid w:val="00E005BE"/>
    <w:rsid w:val="00E13F71"/>
    <w:rsid w:val="00E27B76"/>
    <w:rsid w:val="00E34D36"/>
    <w:rsid w:val="00E35F55"/>
    <w:rsid w:val="00E40672"/>
    <w:rsid w:val="00E659D6"/>
    <w:rsid w:val="00E87430"/>
    <w:rsid w:val="00EA2D5D"/>
    <w:rsid w:val="00EE534F"/>
    <w:rsid w:val="00EE74AE"/>
    <w:rsid w:val="00EF2E38"/>
    <w:rsid w:val="00EF643B"/>
    <w:rsid w:val="00F15328"/>
    <w:rsid w:val="00F25207"/>
    <w:rsid w:val="00F50DCB"/>
    <w:rsid w:val="00F74D3F"/>
    <w:rsid w:val="00F83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029E796D"/>
  <w15:chartTrackingRefBased/>
  <w15:docId w15:val="{55DB1715-0EDB-4D85-BE4A-499C97543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138F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138F"/>
    <w:rPr>
      <w:rFonts w:ascii="標楷體" w:eastAsia="標楷體"/>
      <w:kern w:val="2"/>
    </w:rPr>
  </w:style>
  <w:style w:type="paragraph" w:customStyle="1" w:styleId="a7">
    <w:name w:val="標題一、"/>
    <w:basedOn w:val="a"/>
    <w:rsid w:val="008B4E5E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10">
    <w:name w:val="表說1."/>
    <w:basedOn w:val="a"/>
    <w:rsid w:val="008B4E5E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3">
    <w:name w:val="表格欄3數字"/>
    <w:basedOn w:val="a"/>
    <w:rsid w:val="008812DD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8812DD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8812DD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customStyle="1" w:styleId="a9">
    <w:name w:val="單元"/>
    <w:basedOn w:val="a"/>
    <w:rsid w:val="008812DD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2">
    <w:name w:val="二、2行主管黑體"/>
    <w:basedOn w:val="a"/>
    <w:rsid w:val="008812DD"/>
    <w:pPr>
      <w:jc w:val="distribute"/>
    </w:pPr>
    <w:rPr>
      <w:rFonts w:ascii="Times New Roman" w:cs="新細明體"/>
      <w:b/>
      <w:spacing w:val="-6"/>
      <w:sz w:val="20"/>
    </w:rPr>
  </w:style>
  <w:style w:type="paragraph" w:customStyle="1" w:styleId="4">
    <w:name w:val="欄4（原因分析）"/>
    <w:basedOn w:val="a"/>
    <w:rsid w:val="008812DD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註"/>
    <w:basedOn w:val="a"/>
    <w:rsid w:val="008812DD"/>
    <w:pPr>
      <w:spacing w:line="320" w:lineRule="exact"/>
      <w:jc w:val="both"/>
    </w:pPr>
    <w:rPr>
      <w:sz w:val="20"/>
    </w:rPr>
  </w:style>
  <w:style w:type="paragraph" w:customStyle="1" w:styleId="1-1">
    <w:name w:val="表格欄1-1主管"/>
    <w:basedOn w:val="a"/>
    <w:rsid w:val="008812DD"/>
    <w:pPr>
      <w:jc w:val="distribute"/>
    </w:pPr>
    <w:rPr>
      <w:rFonts w:ascii="Times New Roman" w:cs="新細明體"/>
      <w:b/>
      <w:sz w:val="20"/>
    </w:rPr>
  </w:style>
  <w:style w:type="paragraph" w:customStyle="1" w:styleId="21">
    <w:name w:val="二、2行宋體退1"/>
    <w:basedOn w:val="a"/>
    <w:rsid w:val="008812DD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21hPa&#27506;&#20837;&#27231;&#38364;&#21029;&#27770;&#31639;&#23529;&#23450;&#26126;&#32048;&#34920;A3_1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82F13-8478-4C9F-A662-15848C960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21hPa歲入機關別決算審定明細表A3_1</Template>
  <TotalTime>395</TotalTime>
  <Pages>10</Pages>
  <Words>6611</Words>
  <Characters>13048</Characters>
  <Application>Microsoft Office Word</Application>
  <DocSecurity>0</DocSecurity>
  <Lines>108</Lines>
  <Paragraphs>39</Paragraphs>
  <ScaleCrop>false</ScaleCrop>
  <Company>N.A.O.</Company>
  <LinksUpToDate>false</LinksUpToDate>
  <CharactersWithSpaces>19620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陸鳳儀</dc:creator>
  <cp:keywords/>
  <dc:description/>
  <cp:lastModifiedBy>張宥淇</cp:lastModifiedBy>
  <cp:revision>43</cp:revision>
  <cp:lastPrinted>2026-06-22T06:58:00Z</cp:lastPrinted>
  <dcterms:created xsi:type="dcterms:W3CDTF">2026-06-15T02:04:00Z</dcterms:created>
  <dcterms:modified xsi:type="dcterms:W3CDTF">2026-06-26T06:16:00Z</dcterms:modified>
</cp:coreProperties>
</file>