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D2E4D" w14:textId="77777777" w:rsidR="00192578" w:rsidRPr="002069FF" w:rsidRDefault="00192578" w:rsidP="00192578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勞動部主管</w:t>
      </w:r>
    </w:p>
    <w:p w14:paraId="53461CE2" w14:textId="77777777" w:rsidR="00192578" w:rsidRDefault="00192578" w:rsidP="00192578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43CEECEF" w14:textId="77777777" w:rsidR="00192578" w:rsidRDefault="00192578" w:rsidP="00192578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192578" w14:paraId="02B48FB8" w14:textId="77777777" w:rsidTr="0092387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456B3" w14:textId="77777777" w:rsidR="00192578" w:rsidRPr="002069FF" w:rsidRDefault="00192578" w:rsidP="0092387C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485F14FA" w14:textId="77777777" w:rsidR="00192578" w:rsidRPr="00A27DD2" w:rsidRDefault="00192578" w:rsidP="0092387C">
            <w:pPr>
              <w:jc w:val="distribute"/>
              <w:rPr>
                <w:sz w:val="24"/>
                <w:szCs w:val="24"/>
              </w:rPr>
            </w:pPr>
          </w:p>
        </w:tc>
      </w:tr>
      <w:tr w:rsidR="00192578" w14:paraId="104DBDC9" w14:textId="77777777" w:rsidTr="0092387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3FA319A" w14:textId="77777777" w:rsidR="00192578" w:rsidRPr="00A27DD2" w:rsidRDefault="00192578" w:rsidP="0092387C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92578" w14:paraId="16C9FB3D" w14:textId="77777777" w:rsidTr="0092387C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11769486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0D2C9D9E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03A76E13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493680CE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4AF837A0" w14:textId="77777777" w:rsidR="00192578" w:rsidRPr="00A27DD2" w:rsidRDefault="00192578" w:rsidP="0092387C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2F7AD855" w14:textId="77777777" w:rsidR="00192578" w:rsidRPr="00A27DD2" w:rsidRDefault="00192578" w:rsidP="0092387C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92578" w14:paraId="63C38574" w14:textId="77777777" w:rsidTr="0092387C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5DB81C24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7B1C67C4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BC5D07A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3EDB9EFA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0A6EC1AD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5608D00E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2B228A7F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6727E2B5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003118EB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769596B5" w14:textId="77777777" w:rsidR="00192578" w:rsidRPr="00A27DD2" w:rsidRDefault="00192578" w:rsidP="0092387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92578" w:rsidRPr="008D52FE" w14:paraId="3E79C378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EE3AA5A" w14:textId="77777777" w:rsidR="00192578" w:rsidRPr="008D52FE" w:rsidRDefault="00192578" w:rsidP="0092387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0B1828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999,518,000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AAB216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1,751,452,146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A7EE3FC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0FD2D42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BBE40C7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1,637,462,364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C7D941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113,989,782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9E6469C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1,751,452,146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2FD11F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751,934,146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76752B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75.23</w:t>
            </w:r>
          </w:p>
        </w:tc>
      </w:tr>
      <w:tr w:rsidR="00192578" w:rsidRPr="008D52FE" w14:paraId="1E1FFC81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04CAC0E" w14:textId="77777777" w:rsidR="00192578" w:rsidRPr="008D52FE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7190A4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28,408,000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C6D193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28,891,365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162C0C1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489897A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6BCD3C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28,891,365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AD4E51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A232E5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28,891,365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87614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483,365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AA8793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1.70</w:t>
            </w:r>
          </w:p>
        </w:tc>
      </w:tr>
      <w:tr w:rsidR="00192578" w14:paraId="3858FDD1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C269C22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4091D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2,500,000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2744D0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3,442,790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587AE6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139F77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D842F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3,442,790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8EAFD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FB987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3,442,790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1558F6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942,790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02AAA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37.71</w:t>
            </w:r>
          </w:p>
        </w:tc>
      </w:tr>
      <w:tr w:rsidR="00192578" w14:paraId="255D26C9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90E0328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9BF34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24,408,000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D05A76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22,758,571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A2B23C8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4086B0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FDB37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22,758,571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D9EB1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F1CA08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22,758,571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48413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- 1,649,429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FA24A8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- 6.76</w:t>
            </w:r>
          </w:p>
        </w:tc>
      </w:tr>
      <w:tr w:rsidR="00192578" w14:paraId="0EAAFD9F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1A5BA20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E20D9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946,000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2FCA32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2,038,846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86CC6E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016F3D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9659B8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2,038,846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FCF26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FEB944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2,038,846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A38F1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1,092,846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B4C9B6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115.52</w:t>
            </w:r>
          </w:p>
        </w:tc>
      </w:tr>
      <w:tr w:rsidR="00192578" w14:paraId="56E019D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0D08092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E149A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554,000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D2E1F0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651,158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F3260F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ABFE1F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4BBA16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651,158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2EA83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F952F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651,158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F01AD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97,158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43109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17.54</w:t>
            </w:r>
          </w:p>
        </w:tc>
      </w:tr>
      <w:tr w:rsidR="00192578" w:rsidRPr="008D52FE" w14:paraId="2FD9431D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E4C34BB" w14:textId="77777777" w:rsidR="00192578" w:rsidRPr="008D52FE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勞工保險局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8FCBC9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239,671,000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89E6EA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726,681,799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C6C7374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795F7D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F50DC2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649,166,252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19915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77,515,547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E8942A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726,681,799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488CA87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487,010,799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CE6A84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203.20</w:t>
            </w:r>
          </w:p>
        </w:tc>
      </w:tr>
      <w:tr w:rsidR="00192578" w14:paraId="7255012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CF07E5C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2C6C8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238,748,000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4D7B52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325,672,740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780DCD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5A42A9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020B6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248,157,695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7CBC5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77,515,045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751755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325,672,740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0EBB5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86,924,740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357EF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36.41</w:t>
            </w:r>
          </w:p>
        </w:tc>
      </w:tr>
      <w:tr w:rsidR="00192578" w14:paraId="2CDF9F5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21A282F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846606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4AAA93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2,284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57EC4A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B4B652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7385B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2,284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DEB34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2914C6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2,284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2C73B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610A9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14.20</w:t>
            </w:r>
          </w:p>
        </w:tc>
      </w:tr>
      <w:tr w:rsidR="00192578" w14:paraId="1B70DB96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F0A2B3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9E7B8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245,000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6B7D9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732,136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CF7E1B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C99FF5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E4B33A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731,634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BC61A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502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FFB3C9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732,136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50C03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487,136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EB719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198.83</w:t>
            </w:r>
          </w:p>
        </w:tc>
      </w:tr>
      <w:tr w:rsidR="00192578" w:rsidRPr="00B14B24" w14:paraId="3EA82E86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3A4D266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2862C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676,000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625053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400,274,639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BB0468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48DD89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BA2FB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400,274,639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C5F8E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2EB1D0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400,274,639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C44ED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399,598,639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127F3D" w14:textId="77777777" w:rsidR="00192578" w:rsidRPr="00B14B24" w:rsidRDefault="00192578" w:rsidP="0092387C">
            <w:pPr>
              <w:rPr>
                <w:rFonts w:ascii="細明體" w:eastAsia="細明體" w:hAnsi="細明體"/>
                <w:spacing w:val="-6"/>
                <w:sz w:val="22"/>
                <w:szCs w:val="22"/>
              </w:rPr>
            </w:pPr>
            <w:r w:rsidRPr="00B14B24">
              <w:rPr>
                <w:rFonts w:ascii="細明體" w:eastAsia="細明體" w:hAnsi="細明體"/>
                <w:noProof/>
                <w:spacing w:val="-6"/>
                <w:sz w:val="22"/>
                <w:szCs w:val="22"/>
              </w:rPr>
              <w:t>59,112.22</w:t>
            </w:r>
          </w:p>
        </w:tc>
      </w:tr>
      <w:tr w:rsidR="00192578" w:rsidRPr="008D52FE" w14:paraId="0E637D88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50DA75D" w14:textId="77777777" w:rsidR="00192578" w:rsidRPr="008D52FE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勞動力發展署及所屬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DA8F14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179,407,000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FA225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199,172,601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AEC41E6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4A91A4D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62DEA6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198,822,230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A048EF9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350,371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EDCC49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199,172,601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C2E096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19,765,601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2ED30D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11.02</w:t>
            </w:r>
          </w:p>
        </w:tc>
      </w:tr>
      <w:tr w:rsidR="00192578" w14:paraId="44B36519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D37BC9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409C6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299,000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BCA862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816,319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E947B5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14C73D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0625DA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802,782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E6EF2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13,537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97114D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816,319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3950F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517,319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E53F2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173.02</w:t>
            </w:r>
          </w:p>
        </w:tc>
      </w:tr>
      <w:tr w:rsidR="00192578" w14:paraId="1C4103E0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13A4BF2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8050E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169,536,000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ACFE37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186,417,425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A182B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B1F535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BCCC2F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186,417,425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604476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D2F4EB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186,417,425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EA9E6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16,881,425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CB1DB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9.96</w:t>
            </w:r>
          </w:p>
        </w:tc>
      </w:tr>
      <w:tr w:rsidR="00192578" w14:paraId="7B4550B6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53E79E7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D7380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8,270,000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8C7B33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9,385,545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F5EF82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9635CA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E5E34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9,048,711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54E1E7A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336,834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F3DA7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9,385,545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106D7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1,115,545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43E8C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13.49</w:t>
            </w:r>
          </w:p>
        </w:tc>
      </w:tr>
      <w:tr w:rsidR="00192578" w14:paraId="664C45C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D364816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78321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1,302,000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2725E7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2,553,312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4E5DE9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1983DB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85461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2,553,312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DDBBD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47AF8E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2,553,312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AB5D5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1,251,312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284E3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96.11</w:t>
            </w:r>
          </w:p>
        </w:tc>
      </w:tr>
      <w:tr w:rsidR="00192578" w:rsidRPr="008D52FE" w14:paraId="44731119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71DC1EE" w14:textId="77777777" w:rsidR="00192578" w:rsidRPr="008D52FE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職業安全衛生署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A58ABF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551,058,000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C89F92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795,692,421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39E8A51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42D1CF2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BC2962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759,568,557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8C7AA8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36,123,864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A4A41A5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795,692,421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C51CC6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244,634,421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DBCDC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44.39</w:t>
            </w:r>
          </w:p>
        </w:tc>
      </w:tr>
      <w:tr w:rsidR="00192578" w14:paraId="561A8ADC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D63C95F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30FA7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205,000,000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053625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446,519,002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4FAE28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7D18B58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DB862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410,395,138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B7A36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36,123,864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C04504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446,519,002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89886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241,519,002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4340D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117.81</w:t>
            </w:r>
          </w:p>
        </w:tc>
      </w:tr>
      <w:tr w:rsidR="00192578" w14:paraId="1D15F258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34DFA34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84866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345,776,000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247A95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344,959,059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67F47E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BF6FF8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B4B86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344,959,059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1223C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7F3482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344,959,059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240F9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- 816,941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7693E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- 0.24</w:t>
            </w:r>
          </w:p>
        </w:tc>
      </w:tr>
      <w:tr w:rsidR="00192578" w14:paraId="70A9FE19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DFEEE7C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10070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EB6F3D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204,162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817581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29C526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211717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204,162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23B93D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A45BC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204,162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60C61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176,162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9D3FE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629.15</w:t>
            </w:r>
          </w:p>
        </w:tc>
      </w:tr>
      <w:tr w:rsidR="00192578" w14:paraId="416A47FC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485FC38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29C2F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254,000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2A4B29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4,010,198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592494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811D30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DA84A6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4,010,198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1F8F8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5D0E80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4,010,198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616BA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3,756,198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6B676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1,478.82</w:t>
            </w:r>
          </w:p>
        </w:tc>
      </w:tr>
      <w:tr w:rsidR="00192578" w:rsidRPr="008D52FE" w14:paraId="27426770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5587487" w14:textId="77777777" w:rsidR="00192578" w:rsidRPr="008D52FE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勞動基金運用局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7B1AAF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BB9BE5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67,577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6585E61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729A64C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DDA38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67,577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642F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ED2B812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67,577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EC5DEF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53,577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DC7A08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382.69</w:t>
            </w:r>
          </w:p>
        </w:tc>
      </w:tr>
      <w:tr w:rsidR="00192578" w14:paraId="2D08100D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9870822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4FCF08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C60EBD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52,552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53068A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D2B185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51CDB8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52,552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4DFF5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548500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52,552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328CE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46,552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53AC5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775.87</w:t>
            </w:r>
          </w:p>
        </w:tc>
      </w:tr>
      <w:tr w:rsidR="00192578" w14:paraId="64E8E5A0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95C9944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7097A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7796BF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15,025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8DF017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E490C06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5F266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15,025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524B8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427BC9A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15,025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7B3BE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7,025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B5221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87.81</w:t>
            </w:r>
          </w:p>
        </w:tc>
      </w:tr>
      <w:tr w:rsidR="00192578" w:rsidRPr="008D52FE" w14:paraId="1AC0EF0C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67372EC" w14:textId="77777777" w:rsidR="00B14B24" w:rsidRDefault="00192578" w:rsidP="0092387C">
            <w:pPr>
              <w:ind w:leftChars="100" w:left="160"/>
              <w:jc w:val="distribute"/>
              <w:rPr>
                <w:rFonts w:hAnsi="標楷體"/>
                <w:b/>
                <w:noProof/>
                <w:spacing w:val="-4"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勞動及職業安</w:t>
            </w:r>
          </w:p>
          <w:p w14:paraId="55BE2A34" w14:textId="1FBDFBD9" w:rsidR="00192578" w:rsidRPr="008D52FE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D52F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全衛生研究所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65E92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AD6178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946,383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981015A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51D9B7C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E2A9F4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946,383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9EE189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3F3430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946,383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C1F319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- 13,617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97E1DE" w14:textId="77777777" w:rsidR="00192578" w:rsidRPr="008D52FE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D52F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- 1.42</w:t>
            </w:r>
          </w:p>
        </w:tc>
      </w:tr>
      <w:tr w:rsidR="00192578" w14:paraId="6975F6D1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69F5A53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59207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300,000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3FF21D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107,232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8381DC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BDBFE17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F902C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107,232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73ABD5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7E151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107,232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FBB11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- 192,768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C6108F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- 64.26</w:t>
            </w:r>
          </w:p>
        </w:tc>
      </w:tr>
      <w:tr w:rsidR="00192578" w14:paraId="6CE270AB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D8AAAF5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CD5C95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65A968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805,023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720B63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CFA9DF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89F11B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805,023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7F36862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FF84DB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805,023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C97430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205,023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7B3D11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34.17</w:t>
            </w:r>
          </w:p>
        </w:tc>
      </w:tr>
      <w:tr w:rsidR="00192578" w14:paraId="260371EA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6093280" w14:textId="77777777" w:rsidR="00192578" w:rsidRPr="00A27DD2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E3455E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E9246E" w14:textId="77777777" w:rsidR="00192578" w:rsidRPr="00A27DD2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34,128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1275E6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E5DC2CD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071874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34,128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141D5C8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B349FA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34,128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29BA03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- 25,872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D1D5C9" w14:textId="77777777" w:rsidR="00192578" w:rsidRPr="00A27DD2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- 43.12</w:t>
            </w:r>
          </w:p>
        </w:tc>
      </w:tr>
    </w:tbl>
    <w:p w14:paraId="6D35D514" w14:textId="77777777" w:rsidR="00192578" w:rsidRPr="00151400" w:rsidRDefault="00192578" w:rsidP="00192578">
      <w:pPr>
        <w:jc w:val="left"/>
        <w:rPr>
          <w:sz w:val="36"/>
          <w:szCs w:val="36"/>
        </w:rPr>
      </w:pPr>
    </w:p>
    <w:p w14:paraId="4A62C0B7" w14:textId="25EE0B54" w:rsidR="00192578" w:rsidRDefault="00192578" w:rsidP="00192578">
      <w:pPr>
        <w:pStyle w:val="10"/>
        <w:ind w:right="1440"/>
        <w:rPr>
          <w:sz w:val="36"/>
          <w:szCs w:val="36"/>
        </w:rPr>
      </w:pPr>
    </w:p>
    <w:p w14:paraId="38355F2C" w14:textId="7290E3A9" w:rsidR="006E4C9E" w:rsidRDefault="006E4C9E" w:rsidP="00192578">
      <w:pPr>
        <w:pStyle w:val="10"/>
        <w:ind w:right="1440"/>
        <w:rPr>
          <w:sz w:val="36"/>
          <w:szCs w:val="36"/>
        </w:rPr>
      </w:pPr>
    </w:p>
    <w:p w14:paraId="3B7AD1F1" w14:textId="71D4D4A7" w:rsidR="006E4C9E" w:rsidRDefault="006E4C9E" w:rsidP="00192578">
      <w:pPr>
        <w:pStyle w:val="10"/>
        <w:ind w:right="1440"/>
        <w:rPr>
          <w:sz w:val="36"/>
          <w:szCs w:val="36"/>
        </w:rPr>
      </w:pPr>
    </w:p>
    <w:p w14:paraId="0CEEFD29" w14:textId="77777777" w:rsidR="006E4C9E" w:rsidRPr="00252B93" w:rsidRDefault="006E4C9E" w:rsidP="00192578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192578" w14:paraId="4336E920" w14:textId="77777777" w:rsidTr="0092387C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988183A" w14:textId="77777777" w:rsidR="00192578" w:rsidRPr="00706545" w:rsidRDefault="00192578" w:rsidP="0092387C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05164A8E" w14:textId="77777777" w:rsidR="00192578" w:rsidRPr="006D07D9" w:rsidRDefault="00192578" w:rsidP="0092387C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192578" w14:paraId="365586D6" w14:textId="77777777" w:rsidTr="0092387C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2C9A4BAA" w14:textId="77777777" w:rsidR="00192578" w:rsidRPr="006D07D9" w:rsidRDefault="00192578" w:rsidP="0092387C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192578" w14:paraId="1B0DD0F1" w14:textId="77777777" w:rsidTr="0092387C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0A227D90" w14:textId="77777777" w:rsidR="00192578" w:rsidRPr="006D07D9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6837AB2B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3AAE70C1" w14:textId="77777777" w:rsidR="00192578" w:rsidRPr="006D07D9" w:rsidRDefault="00192578" w:rsidP="0092387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512877AD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18840057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92578" w14:paraId="718503AA" w14:textId="77777777" w:rsidTr="0092387C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7C155E07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5AC52063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57785AE4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3F43D05E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279D8370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60C818A2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7765DA7C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197BCCDF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3D6F4A5F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192578" w14:paraId="725D211C" w14:textId="77777777" w:rsidTr="0092387C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16EA72D7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B44731B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C0093D9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4D34B8C8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7AA1BF66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2A3897BA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58219528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1B641087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8DABB38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A4D4BAE" w14:textId="77777777" w:rsidR="00192578" w:rsidRPr="006D07D9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92578" w:rsidRPr="005D5344" w14:paraId="57E6A09D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9CC1346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50C580C" w14:textId="77777777" w:rsidR="00192578" w:rsidRPr="005D5344" w:rsidRDefault="00192578" w:rsidP="0092387C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勞動部主管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9A8253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200,854,744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3868C4E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BC18A98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AEE9F3F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5FE5F0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3,416,627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050EEA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88,253,960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1A01F9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109,184,157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CA7491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54.36</w:t>
            </w:r>
          </w:p>
        </w:tc>
      </w:tr>
      <w:tr w:rsidR="00192578" w:rsidRPr="005D5344" w14:paraId="13ACF639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5AC7AE1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F2ED66" w14:textId="77777777" w:rsidR="00192578" w:rsidRPr="005D5344" w:rsidRDefault="00192578" w:rsidP="009238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勞動部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8A057E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664,000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01AFC1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3C0580D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4FEDBDD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4591C4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F5D5EF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217,213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1D017A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266,787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CE5C04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40.18</w:t>
            </w:r>
          </w:p>
        </w:tc>
      </w:tr>
      <w:tr w:rsidR="00192578" w:rsidRPr="005D5344" w14:paraId="2A46064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D6EAA6B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8CB02D" w14:textId="77777777" w:rsidR="00192578" w:rsidRPr="005D5344" w:rsidRDefault="00192578" w:rsidP="0092387C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4F7801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664,000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4BB870B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938922D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A4CB8BE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58162F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57D5A7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217,213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AC3392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266,787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4341F4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40.18</w:t>
            </w:r>
          </w:p>
        </w:tc>
      </w:tr>
      <w:tr w:rsidR="00192578" w:rsidRPr="005D5344" w14:paraId="555D4420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B6BCD6C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B49D32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FF75C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160,000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B557137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E5076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858B0C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82F0B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59E40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160,000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8D3C2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488D31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92578" w:rsidRPr="005D5344" w14:paraId="05EBCA3D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60B69B8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E3BFD7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4368A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504,000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F12CECC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F9432F7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373F2D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370188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42B4CB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57,213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11EA948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266,787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5131A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52.93</w:t>
            </w:r>
          </w:p>
        </w:tc>
      </w:tr>
      <w:tr w:rsidR="00192578" w:rsidRPr="005D5344" w14:paraId="03B77AC3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1BA3A76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619277" w14:textId="77777777" w:rsidR="00192578" w:rsidRPr="005D5344" w:rsidRDefault="00192578" w:rsidP="009238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勞工保險局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3CB1A6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148,728,787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5782603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5732D5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545E4E1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6A5ADE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1,065,000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2CA2EE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47,041,748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7736BB7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100,622,039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80A7E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67.65</w:t>
            </w:r>
          </w:p>
        </w:tc>
      </w:tr>
      <w:tr w:rsidR="00192578" w:rsidRPr="005D5344" w14:paraId="7E2DB132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0ED4F67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0BDD9D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41968B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34,436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C39296A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7F695F4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9E3B8A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30118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24,436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1D0B4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45CB0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8B970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29.04</w:t>
            </w:r>
          </w:p>
        </w:tc>
      </w:tr>
      <w:tr w:rsidR="00192578" w:rsidRPr="005D5344" w14:paraId="2923F362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9F3BA35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3B6496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8EA67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270,642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E94B9C8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AA8215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F14183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F0E6D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D5AF2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AE848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255,342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1E07F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94.35</w:t>
            </w:r>
          </w:p>
        </w:tc>
      </w:tr>
      <w:tr w:rsidR="00192578" w:rsidRPr="005D5344" w14:paraId="537F547E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33CC4FA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5D8483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B1595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579,484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9BCA6C8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5573A93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E6ECCCD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B3C58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4,900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AE1CB8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26,709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9093B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547,875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808BC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94.55</w:t>
            </w:r>
          </w:p>
        </w:tc>
      </w:tr>
      <w:tr w:rsidR="00192578" w:rsidRPr="005D5344" w14:paraId="42142217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6D941B6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BAB815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34FD1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3,408,178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8DDE758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400F73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4188232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479F1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B00B68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158,120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B24F8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3,245,058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A1B11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95.21</w:t>
            </w:r>
          </w:p>
        </w:tc>
      </w:tr>
      <w:tr w:rsidR="00192578" w:rsidRPr="005D5344" w14:paraId="4AD42885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96C988F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25755F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14AC0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1,415,731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21885C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1CFDE3B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E8D6236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FD974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A204B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163,780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9CC77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1,241,951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9CDCE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87.73</w:t>
            </w:r>
          </w:p>
        </w:tc>
      </w:tr>
      <w:tr w:rsidR="00192578" w:rsidRPr="005D5344" w14:paraId="0BE4278A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823478A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7C4F14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F272DB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7,817,057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B2D051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92817EC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22A7BCC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DC0A6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876A8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489,952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C0EB2D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7,317,105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EF5D8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93.60</w:t>
            </w:r>
          </w:p>
        </w:tc>
      </w:tr>
      <w:tr w:rsidR="00192578" w:rsidRPr="005D5344" w14:paraId="51F4A64E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ACD99A5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8C37D7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47185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1,236,934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7D5DED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8894043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4732B2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4B1E5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D862E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25,371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56E33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1,206,563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580CE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97.54</w:t>
            </w:r>
          </w:p>
        </w:tc>
      </w:tr>
      <w:tr w:rsidR="00192578" w:rsidRPr="005D5344" w14:paraId="1424C9EB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19CDFBE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405AF5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EE482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9,675,000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D5340F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DEFDEB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63F8837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59843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33055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2,015,440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F605A4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7,604,560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7546AB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78.60</w:t>
            </w:r>
          </w:p>
        </w:tc>
      </w:tr>
      <w:tr w:rsidR="00192578" w:rsidRPr="005D5344" w14:paraId="2D83B2C3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262EDE6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84D6CDF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56521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3,465,369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3984D92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E48E43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F32915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FE406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FA413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676,063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A45D2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2,789,236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96854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80.49</w:t>
            </w:r>
          </w:p>
        </w:tc>
      </w:tr>
      <w:tr w:rsidR="00192578" w:rsidRPr="005D5344" w14:paraId="53E6D6C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06D9EA2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86B84BD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D0495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7,130,025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49A39B1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A3FFC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D989C9B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BCD74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9C7B8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1,942,451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3B48F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5,187,574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6C5AD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72.76</w:t>
            </w:r>
          </w:p>
        </w:tc>
      </w:tr>
      <w:tr w:rsidR="00192578" w:rsidRPr="005D5344" w14:paraId="11E61B12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9CA9238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5846D5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A2471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19,600,624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08D7ABF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EAAB8D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683016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DA983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187,094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0DC20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3,947,288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DA71A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15,466,242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46A99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78.91</w:t>
            </w:r>
          </w:p>
        </w:tc>
      </w:tr>
      <w:tr w:rsidR="00192578" w:rsidRPr="005D5344" w14:paraId="10D47677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3A94101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2F976F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D14F8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94,095,307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BE4851F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8D3CE01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092CAB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788E5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763,200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F9D66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37,581,574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A41B9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55,750,533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C363B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59.25</w:t>
            </w:r>
          </w:p>
        </w:tc>
      </w:tr>
      <w:tr w:rsidR="00192578" w:rsidRPr="005D5344" w14:paraId="461BF89A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1D15BB1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B77270" w14:textId="77777777" w:rsidR="00192578" w:rsidRPr="005D5344" w:rsidRDefault="00192578" w:rsidP="009238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勞動力發展署及所屬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AE040F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3,871,232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DE9753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760504C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4F56B45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21130E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4,968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E4C386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442,959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2DB171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3,423,305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FCF3A6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88.43</w:t>
            </w:r>
          </w:p>
        </w:tc>
      </w:tr>
      <w:tr w:rsidR="00192578" w:rsidRPr="005D5344" w14:paraId="2499B68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A1D08DB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E99C65" w14:textId="77777777" w:rsidR="00192578" w:rsidRPr="000B4BE3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6"/>
                <w:sz w:val="22"/>
                <w:szCs w:val="22"/>
              </w:rPr>
            </w:pPr>
            <w:r w:rsidRPr="000B4BE3">
              <w:rPr>
                <w:rFonts w:ascii="標楷體" w:hAnsi="標楷體" w:hint="eastAsia"/>
                <w:noProof/>
                <w:spacing w:val="-16"/>
                <w:sz w:val="22"/>
                <w:szCs w:val="22"/>
              </w:rPr>
              <w:t>營業盈餘及事業收入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21723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1,784,489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2738D6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4BC64ED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A78A341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1BAF3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1D5FB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7EECD8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1,784,489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503F5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192578" w:rsidRPr="005D5344" w14:paraId="108EBB56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7FC4A69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BF712A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653BF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945,611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9BB29B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3AF111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C3F18DB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A950D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8E31C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19511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945,611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482A61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192578" w:rsidRPr="005D5344" w14:paraId="0CFD8279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EB57B87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50C71B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F3213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4,968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64DFC9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8E117BC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E585513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C4823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4,968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C40FF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A508A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493ED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92578" w:rsidRPr="005D5344" w14:paraId="6D68572D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4831BCB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CE31A8" w14:textId="77777777" w:rsidR="00192578" w:rsidRPr="005D5344" w:rsidRDefault="00192578" w:rsidP="0092387C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53DE0F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27,885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D7AD219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DACB18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3AE3288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D56AF0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7469BC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25,935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08FE07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1,950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063D3E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6.99</w:t>
            </w:r>
          </w:p>
        </w:tc>
      </w:tr>
      <w:tr w:rsidR="00192578" w:rsidRPr="005D5344" w14:paraId="02F930DB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6E54984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54223A5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5E50D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E5081DA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1926D0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96E51E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49F8D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DD470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BFB6E8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CB07DB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192578" w:rsidRPr="005D5344" w14:paraId="77D0B774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CD4024C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68F50D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8DE39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25,935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B60F8F6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23BDECA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DDEDB1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88479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3043B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25,935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2A218E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A2E8F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92578" w:rsidRPr="005D5344" w14:paraId="7986B863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D1AC7EA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742FB4" w14:textId="77777777" w:rsidR="00192578" w:rsidRPr="005D5344" w:rsidRDefault="00192578" w:rsidP="0092387C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56E21C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789,206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32D1E38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4ED2036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7F99799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39BC92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040DC5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100,100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912B84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689,106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3F1E9F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87.32</w:t>
            </w:r>
          </w:p>
        </w:tc>
      </w:tr>
      <w:tr w:rsidR="00192578" w:rsidRPr="005D5344" w14:paraId="368DCC4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05CAD45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E6FFAEC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F9F4D1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15,381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831E1E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CB4049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1207B4D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273B8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22612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4,100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F63C9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11,281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7E0B8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73.34</w:t>
            </w:r>
          </w:p>
        </w:tc>
      </w:tr>
      <w:tr w:rsidR="00192578" w:rsidRPr="005D5344" w14:paraId="56F61E6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8E2B880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CCF83E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5C322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773,825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1FD9F0C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9CB59C4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93F75D7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989771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F697D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96,000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2B685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677,825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4DF67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87.59</w:t>
            </w:r>
          </w:p>
        </w:tc>
      </w:tr>
      <w:tr w:rsidR="00192578" w:rsidRPr="005D5344" w14:paraId="3C5CBA1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AF96581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B7EB05" w14:textId="77777777" w:rsidR="00192578" w:rsidRPr="005D5344" w:rsidRDefault="00192578" w:rsidP="0092387C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BFDA8A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319,073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92F8AB2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FE888BB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6D2655F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87B5AB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5137E4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316,924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D9E657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2,149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668082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0.67</w:t>
            </w:r>
          </w:p>
        </w:tc>
      </w:tr>
      <w:tr w:rsidR="00192578" w:rsidRPr="005D5344" w14:paraId="23A2779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C5BED68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DAF7B94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24E3F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16,247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2493BBD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E859B6D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6A86F4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C2BA7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78F4E6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14,098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57EAD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2,149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D8A79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13.23</w:t>
            </w:r>
          </w:p>
        </w:tc>
      </w:tr>
      <w:tr w:rsidR="00192578" w:rsidRPr="005D5344" w14:paraId="6D4D303B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AD2C1FC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268AA20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5375B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302,826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0D7396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BC21B67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0A22958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18DBA1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AE6DF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302,826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ABDFC6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8869B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92578" w:rsidRPr="005D5344" w14:paraId="160BAB03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5402698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156312" w14:textId="77777777" w:rsidR="00192578" w:rsidRPr="005D5344" w:rsidRDefault="00192578" w:rsidP="0092387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職業安全衛生署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8678D0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47,590,725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5D5A425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006FE74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75C67E8" w14:textId="77777777" w:rsidR="00192578" w:rsidRPr="005D5344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0AF8DC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2,166,659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F9F7FF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40,552,040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ABD6F0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4,872,026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61A535" w14:textId="77777777" w:rsidR="00192578" w:rsidRPr="005D5344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5D5344">
              <w:rPr>
                <w:rFonts w:hAnsi="細明體"/>
                <w:b/>
                <w:noProof/>
                <w:sz w:val="22"/>
                <w:szCs w:val="22"/>
              </w:rPr>
              <w:t>10.24</w:t>
            </w:r>
          </w:p>
        </w:tc>
      </w:tr>
      <w:tr w:rsidR="00192578" w:rsidRPr="005D5344" w14:paraId="75BBDE8E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8AC53E0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61AA4A5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2B39D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120,000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056B62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997208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5C8C36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FC00E8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120,000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BBA59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CD4FF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82F34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92578" w:rsidRPr="005D5344" w14:paraId="50B6898A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355DFDA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79882F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6A52A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275,739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6F2D4B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D78C2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429ABC9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B0073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209,863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12014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22,784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EC8E0E1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43,092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6805E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15.63</w:t>
            </w:r>
          </w:p>
        </w:tc>
      </w:tr>
      <w:tr w:rsidR="00192578" w:rsidRPr="005D5344" w14:paraId="71F5FBB8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5C75631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424E39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BFB1E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363,761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A19CD67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AE9CF5F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6C53904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292F9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120,000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126A60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15,137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87AE2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228,624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100B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62.85</w:t>
            </w:r>
          </w:p>
        </w:tc>
      </w:tr>
      <w:tr w:rsidR="00192578" w:rsidRPr="005D5344" w14:paraId="4E98A530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4C6B05E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68B6A0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3305F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978DFE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31539D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861938F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66D9DF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C122D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262825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2F6DE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33.33</w:t>
            </w:r>
          </w:p>
        </w:tc>
      </w:tr>
      <w:tr w:rsidR="00192578" w:rsidRPr="005D5344" w14:paraId="0028B3D3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10613F4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1385898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ABC11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622,000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D1AA122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1A48E23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0EDA710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2EDC3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120,000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C2134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58,988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6B401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443,012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86D1B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71.22</w:t>
            </w:r>
          </w:p>
        </w:tc>
      </w:tr>
      <w:tr w:rsidR="00192578" w:rsidRPr="005D5344" w14:paraId="42543F8C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48764AB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2DC4BF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E1A65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1,274,852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B6E7A5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E1539E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051DAD1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447F0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237,882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CA4074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45,426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17873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991,544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AB4A7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77.78</w:t>
            </w:r>
          </w:p>
        </w:tc>
      </w:tr>
      <w:tr w:rsidR="00192578" w:rsidRPr="005D5344" w14:paraId="07AC4DCD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516BDEB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80B4F7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AB4458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1,165,728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D69AAEC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9CF2076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A1D2B1A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0B7549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110,000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9F60A3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219,765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4B355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835,963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4B1D3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71.71</w:t>
            </w:r>
          </w:p>
        </w:tc>
      </w:tr>
      <w:tr w:rsidR="00192578" w:rsidRPr="005D5344" w14:paraId="3286FC7D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8317940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lastRenderedPageBreak/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058CE8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FB4F1C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1,647,153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C16D32A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2AFE4F8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0F001D1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82955A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438,914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A88327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606,139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BC208B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602,100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39693D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36.55</w:t>
            </w:r>
          </w:p>
        </w:tc>
      </w:tr>
      <w:tr w:rsidR="00192578" w:rsidRPr="005D5344" w14:paraId="26FAAFFF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F910B24" w14:textId="77777777" w:rsidR="00192578" w:rsidRPr="005D5344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5344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656C12" w14:textId="77777777" w:rsidR="00192578" w:rsidRPr="005D5344" w:rsidRDefault="00192578" w:rsidP="0092387C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D534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EFE275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42,031,492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0CF55FB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D224FDB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85E5DF2" w14:textId="77777777" w:rsidR="00192578" w:rsidRPr="005D5344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5D534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47018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750,000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117D9E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39,583,801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0CE261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1,697,691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555DC2" w14:textId="77777777" w:rsidR="00192578" w:rsidRPr="005D5344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5D5344">
              <w:rPr>
                <w:rFonts w:hAnsi="細明體"/>
                <w:noProof/>
                <w:sz w:val="22"/>
                <w:szCs w:val="22"/>
              </w:rPr>
              <w:t>4.04</w:t>
            </w:r>
          </w:p>
        </w:tc>
      </w:tr>
    </w:tbl>
    <w:p w14:paraId="7A3E9F47" w14:textId="77777777" w:rsidR="00192578" w:rsidRDefault="00192578" w:rsidP="00192578">
      <w:pPr>
        <w:rPr>
          <w:rFonts w:cs="新細明體"/>
          <w:b/>
          <w:bCs/>
          <w:sz w:val="32"/>
          <w:szCs w:val="28"/>
        </w:rPr>
      </w:pPr>
    </w:p>
    <w:p w14:paraId="16C4EFF7" w14:textId="77777777" w:rsidR="00192578" w:rsidRPr="00AA056F" w:rsidRDefault="00192578" w:rsidP="00192578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192578" w14:paraId="2A34A4B1" w14:textId="77777777" w:rsidTr="0092387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68962" w14:textId="77777777" w:rsidR="00192578" w:rsidRDefault="00192578" w:rsidP="0092387C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73414658" w14:textId="77777777" w:rsidR="00192578" w:rsidRDefault="00192578" w:rsidP="0092387C">
            <w:pPr>
              <w:jc w:val="distribute"/>
              <w:rPr>
                <w:spacing w:val="-16"/>
                <w:sz w:val="20"/>
              </w:rPr>
            </w:pPr>
          </w:p>
        </w:tc>
      </w:tr>
      <w:tr w:rsidR="00192578" w14:paraId="2AB2F5A7" w14:textId="77777777" w:rsidTr="0092387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409EE48E" w14:textId="77777777" w:rsidR="00192578" w:rsidRPr="00AA056F" w:rsidRDefault="00192578" w:rsidP="0092387C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92578" w14:paraId="2109F91E" w14:textId="77777777" w:rsidTr="0092387C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2E86C7E2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03AEF622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6A251F56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2D300DCB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278DFFA3" w14:textId="77777777" w:rsidR="00192578" w:rsidRPr="00AA056F" w:rsidRDefault="00192578" w:rsidP="0092387C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0D94D05B" w14:textId="77777777" w:rsidR="00192578" w:rsidRPr="00AA056F" w:rsidRDefault="00192578" w:rsidP="0092387C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92578" w14:paraId="4C500CA5" w14:textId="77777777" w:rsidTr="0092387C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16A6C75F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173B4854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58527690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6E9B470E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5601CEA2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1E610215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0A99A252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42F4CA3A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43FEF3E1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26DECC4A" w14:textId="77777777" w:rsidR="00192578" w:rsidRPr="00AA056F" w:rsidRDefault="00192578" w:rsidP="0092387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92578" w:rsidRPr="004A4C7A" w14:paraId="7B99800C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6020702" w14:textId="77777777" w:rsidR="00192578" w:rsidRPr="004A4C7A" w:rsidRDefault="00192578" w:rsidP="0092387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D3B53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292,713,719,000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DCB304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292,085,497,959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CC495D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27555F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702ED29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292,077,807,070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511AF6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7,690,889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83F368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292,085,497,959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1DC4C9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- 628,221,041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130AF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- 0.21</w:t>
            </w:r>
          </w:p>
        </w:tc>
      </w:tr>
      <w:tr w:rsidR="00192578" w:rsidRPr="004A4C7A" w14:paraId="5B129317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4AD23B07" w14:textId="77777777" w:rsidR="00192578" w:rsidRPr="004A4C7A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2F6051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285,941,565,000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8F0F6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285,652,067,002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4E54DB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1A3432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5512574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285,652,067,002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168AF7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CDDE592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285,652,067,002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BCE297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- 289,497,998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4D7872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- 0.10</w:t>
            </w:r>
          </w:p>
        </w:tc>
      </w:tr>
      <w:tr w:rsidR="00192578" w14:paraId="4D2F7C15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72A1C5EC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勞動保險業務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32F68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285,226,678,000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2791CD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284,964,966,422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111E4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C30AC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E80E8E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284,964,966,422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273CEBE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CF2D5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284,964,966,422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0BF03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- 261,711,578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0A9CD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192578" w14:paraId="11721E23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1B81044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54C3F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516,467,000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EF9F19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509,117,761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B741FE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6BAB2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891D70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509,117,761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F2010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1F38B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509,117,761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CEF0E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- 7,349,239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FDECC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- 1.42</w:t>
            </w:r>
          </w:p>
        </w:tc>
      </w:tr>
      <w:tr w:rsidR="00192578" w14:paraId="26BE3D15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61FAD7E4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綜合規劃業務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3921F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10,173,000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D9D0C8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7,991,347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2B7BD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3A082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58548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7,991,347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AEAE8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697C6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7,991,347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D5764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- 2,181,653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27178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- 21.45</w:t>
            </w:r>
          </w:p>
        </w:tc>
      </w:tr>
      <w:tr w:rsidR="00192578" w14:paraId="28452390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6B3A1A87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勞動關係業務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18AD5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59,563,000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BDFB6D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56,530,126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63803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3B260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72EEF9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56,530,126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A9BF1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154D7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56,530,126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48D1B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- 3,032,874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A19E5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- 5.09</w:t>
            </w:r>
          </w:p>
        </w:tc>
      </w:tr>
      <w:tr w:rsidR="00192578" w14:paraId="65F84BAB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7F72139D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勞動福祉退休業務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67791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28,354,000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9DB914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27,441,141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D21DE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D2783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59D61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27,441,141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C7694D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397C5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27,441,141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64B75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- 912,859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DAE10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- 3.22</w:t>
            </w:r>
          </w:p>
        </w:tc>
      </w:tr>
      <w:tr w:rsidR="00192578" w14:paraId="3A6E81FA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5A355ADD" w14:textId="77777777" w:rsidR="00261A48" w:rsidRDefault="00192578" w:rsidP="0092387C">
            <w:pPr>
              <w:ind w:leftChars="200" w:left="32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勞動條件及就</w:t>
            </w:r>
          </w:p>
          <w:p w14:paraId="017BD5D0" w14:textId="0494C424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業平等業務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C6354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89,072,000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F5A3ED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79,379,206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9EB1F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1E6AD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6F645D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79,379,206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E1899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67585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79,379,206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B3F0C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- 9,692,794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288B2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- 10.88</w:t>
            </w:r>
          </w:p>
        </w:tc>
      </w:tr>
      <w:tr w:rsidR="00192578" w14:paraId="633592C8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C7D1994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勞動法務業務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4B20B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7,013,000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3350DE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6,640,999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B2318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241DC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1974B8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6,640,999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439A45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2630BF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6,640,999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CE61C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- 372,001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8952A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- 5.30</w:t>
            </w:r>
          </w:p>
        </w:tc>
      </w:tr>
      <w:tr w:rsidR="00192578" w14:paraId="61DD2090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194CFDFE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B8AC0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4,245,000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AB54B6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DDCCB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03796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3550DA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0F8AFB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F7A756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F6831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- 4,245,000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0F528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92578" w:rsidRPr="004A4C7A" w14:paraId="754BC419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7B371E42" w14:textId="77777777" w:rsidR="00192578" w:rsidRPr="004A4C7A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勞工保險局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90C40A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3,664,894,000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BD6310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3,415,216,735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8E35D5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B3D7C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469343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3,409,645,846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0452A2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5,570,889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E2DCFB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3,415,216,735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4451A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- 249,677,265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FCCCDB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- 6.81</w:t>
            </w:r>
          </w:p>
        </w:tc>
      </w:tr>
      <w:tr w:rsidR="00192578" w14:paraId="0CFCAC17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76AEEB6A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8A36E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2,904,928,000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69C77C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2,675,038,220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16D26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9200D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B37595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2,669,467,331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6BA75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5,570,889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DFF7FC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2,675,038,220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D5166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- 229,889,780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CA7BC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- 7.91</w:t>
            </w:r>
          </w:p>
        </w:tc>
      </w:tr>
      <w:tr w:rsidR="00192578" w14:paraId="54105BED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54629372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保險業務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BF52E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632,517,000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DB731B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617,166,239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DBA5D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7599BE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298053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617,166,239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0DA84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FCE78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617,166,239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4B3A6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- 15,350,761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C4DC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- 2.43</w:t>
            </w:r>
          </w:p>
        </w:tc>
      </w:tr>
      <w:tr w:rsidR="00192578" w14:paraId="286B5414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12A37961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742F6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270,000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4AEF2A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238,791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C5DDF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E075E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01771A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238,791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E70455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204E5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238,791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69C9F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- 31,209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755C8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- 11.56</w:t>
            </w:r>
          </w:p>
        </w:tc>
      </w:tr>
      <w:tr w:rsidR="00192578" w14:paraId="138AA2BA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8853D1C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863DB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3,600,000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F9F6C3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7C5E8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43F42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1FB61F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E98DEE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1F6B77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E8E5B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- 3,600,000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C23C2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92578" w14:paraId="0FFA6AB3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48917087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退休金業務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96CA0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123,579,000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D0CAE0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122,773,485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03E1E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FDE4F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44571E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122,773,485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72EADA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C82B7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122,773,485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37771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- 805,515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E0ED3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- 0.65</w:t>
            </w:r>
          </w:p>
        </w:tc>
      </w:tr>
      <w:tr w:rsidR="00192578" w:rsidRPr="004A4C7A" w14:paraId="6DA835BD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14DBFC38" w14:textId="77777777" w:rsidR="00192578" w:rsidRPr="004A4C7A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勞動力發展署及所屬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67A3B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1,687,000,000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01A117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1,621,426,303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8DCCD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F92E7F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A79B3C6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1,619,306,303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9F2938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2,120,000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A11E799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1,621,426,303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EBEB6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- 65,573,697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1715B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- 3.89</w:t>
            </w:r>
          </w:p>
        </w:tc>
      </w:tr>
      <w:tr w:rsidR="00192578" w14:paraId="2D9BE77E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692278F6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8770E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322,206,000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03FBBA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312,302,867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DD014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872AE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984E00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312,302,867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92D0F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06799E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312,302,867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88FF2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- 9,903,133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B13DC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- 3.07</w:t>
            </w:r>
          </w:p>
        </w:tc>
      </w:tr>
      <w:tr w:rsidR="00192578" w14:paraId="08301A00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510C8B56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勞動力發展業務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4A55C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194,532,000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C9B6F1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191,784,512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7C1AD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1F458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ABC5E6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191,784,512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77EA55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09A6B4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191,784,512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1246C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- 2,747,488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312A4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- 1.41</w:t>
            </w:r>
          </w:p>
        </w:tc>
      </w:tr>
      <w:tr w:rsidR="00192578" w14:paraId="0AAFD7C3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8621F8F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分署管理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61753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1,068,219,000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DA5E4C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1,019,657,951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6086F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26872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F1B995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1,017,537,951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0D6850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2,120,000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BA695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1,019,657,951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68C60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- 48,561,049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147E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- 4.55</w:t>
            </w:r>
          </w:p>
        </w:tc>
      </w:tr>
      <w:tr w:rsidR="00192578" w14:paraId="57089539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16F516D4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技能檢定中心管理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79855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98,777,000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FCB7D6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96,770,973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25822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FF044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454308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96,770,973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D5592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FCAA91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96,770,973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C531A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- 2,006,027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F38F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- 2.03</w:t>
            </w:r>
          </w:p>
        </w:tc>
      </w:tr>
      <w:tr w:rsidR="00192578" w14:paraId="32361738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7F518877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ED387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910,000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9CE59C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214F3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E7C32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436530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1D408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40C82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4BE6A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DC3DA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192578" w14:paraId="3179EA67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60259A3B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9AAFF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2,356,000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5C503F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7F545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D40E3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F32F23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82AFF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A6B44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5E340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- 2,356,000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FEA12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92578" w:rsidRPr="004A4C7A" w14:paraId="4C60BBF5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2D224DF5" w14:textId="77777777" w:rsidR="00192578" w:rsidRPr="004A4C7A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職業安全衛生署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156FFF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870,303,000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7641C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863,509,694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C58B31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7996DD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9D81BC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863,509,694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870766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33C8D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863,509,694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ADCD62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- 6,793,306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ACEF2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- 0.78</w:t>
            </w:r>
          </w:p>
        </w:tc>
      </w:tr>
      <w:tr w:rsidR="00192578" w14:paraId="098D7697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61796C6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FFEB9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514,516,000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FCF803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512,213,300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C358DE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3504F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A0BE95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512,213,300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603B39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0E04A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512,213,300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D5F94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- 2,302,700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C8D48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- 0.45</w:t>
            </w:r>
          </w:p>
        </w:tc>
      </w:tr>
      <w:tr w:rsidR="00192578" w14:paraId="29C78CD0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130B3FE5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職業安全衛生業務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9F012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354,887,000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FBB0D3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351,296,394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BB53F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90DEE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2C347C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351,296,394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A4DE8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7F8CC7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351,296,394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C89D4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- 3,590,606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46F23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- 1.01</w:t>
            </w:r>
          </w:p>
        </w:tc>
      </w:tr>
      <w:tr w:rsidR="00192578" w14:paraId="37C7883C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6771D70F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544FF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900,000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8B7CD5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40DEA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A9ABD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733344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26925FE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6E33C7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938E1A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BF525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92578" w:rsidRPr="004A4C7A" w14:paraId="4D6135A8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7CC24673" w14:textId="77777777" w:rsidR="00192578" w:rsidRPr="004A4C7A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勞動基金運用局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15B61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245,990,000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F87EFC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245,648,014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2C341B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D7D03D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75CAB98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245,648,014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2FD4BC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012D6D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245,648,014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38957A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- 341,986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CB2BEF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- 0.14</w:t>
            </w:r>
          </w:p>
        </w:tc>
      </w:tr>
      <w:tr w:rsidR="00192578" w14:paraId="4CB07741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255452F6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lastRenderedPageBreak/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FF748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233,995,000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26D5C9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233,801,962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E438F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6A375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4DAF09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233,801,962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E4D6AE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0A549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233,801,962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5CF64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- 193,038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60191E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- 0.08</w:t>
            </w:r>
          </w:p>
        </w:tc>
      </w:tr>
      <w:tr w:rsidR="00192578" w14:paraId="3025D1BE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28DBCCE9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基金運用業務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50C76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11,905,000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FDD20C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11,846,052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6FC8D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798A18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B3A35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11,846,052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68D4A2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562409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11,846,052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55927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- 58,948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E19BE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- 0.50</w:t>
            </w:r>
          </w:p>
        </w:tc>
      </w:tr>
      <w:tr w:rsidR="00192578" w14:paraId="51EEE7F3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5EC391F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581E9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9AA03C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01F0A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7AA5E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93BDB0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84E46E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03DDE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6568D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732211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192578" w:rsidRPr="004A4C7A" w14:paraId="17542E09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30EE81DA" w14:textId="77777777" w:rsidR="00FF5264" w:rsidRDefault="00192578" w:rsidP="0092387C">
            <w:pPr>
              <w:ind w:leftChars="100" w:left="160"/>
              <w:jc w:val="distribute"/>
              <w:rPr>
                <w:rFonts w:hAnsi="標楷體"/>
                <w:b/>
                <w:noProof/>
                <w:spacing w:val="-4"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勞動及職業安</w:t>
            </w:r>
          </w:p>
          <w:p w14:paraId="55454631" w14:textId="32D1AD34" w:rsidR="00192578" w:rsidRPr="004A4C7A" w:rsidRDefault="00192578" w:rsidP="0092387C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A4C7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全衛生研究所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A2BBBD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303,967,000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0917C1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287,630,211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E115A3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07F5D7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C6F1AF6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287,630,211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6A31C0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03592E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287,630,211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813006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- 16,336,789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1C28C1" w14:textId="77777777" w:rsidR="00192578" w:rsidRPr="004A4C7A" w:rsidRDefault="00192578" w:rsidP="0092387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A4C7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- 5.37</w:t>
            </w:r>
          </w:p>
        </w:tc>
      </w:tr>
      <w:tr w:rsidR="00192578" w14:paraId="2CCE8C5A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1376D269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72B00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104,212,000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D7EAFC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97,682,011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5EBBB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53F9C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1A1234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97,682,011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D31D2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13450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97,682,011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4B025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- 6,529,989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A6A32B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- 6.27</w:t>
            </w:r>
          </w:p>
        </w:tc>
      </w:tr>
      <w:tr w:rsidR="00192578" w14:paraId="7A09DB94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68013918" w14:textId="77777777" w:rsidR="00F9098A" w:rsidRDefault="00192578" w:rsidP="0092387C">
            <w:pPr>
              <w:ind w:leftChars="200" w:left="32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勞動及職業安</w:t>
            </w:r>
          </w:p>
          <w:p w14:paraId="0AEB298C" w14:textId="575160F3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全衛生研究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A592F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194,687,000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03BC90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185,033,273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65A80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EB9B2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2AB66F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185,033,273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499855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9E421C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185,033,273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5B19A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- 9,653,727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F390E0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- 4.96</w:t>
            </w:r>
          </w:p>
        </w:tc>
      </w:tr>
      <w:tr w:rsidR="00192578" w14:paraId="5746E5D7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6739C6DB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8EB6C5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4,968,000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067D08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4,914,927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F7711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BABA1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8815D9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4,914,927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5F153C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271FC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4,914,927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FA06A2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- 53,073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DD2E53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- 1.07</w:t>
            </w:r>
          </w:p>
        </w:tc>
      </w:tr>
      <w:tr w:rsidR="00192578" w14:paraId="0D97018B" w14:textId="77777777" w:rsidTr="006E4C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5"/>
        </w:trPr>
        <w:tc>
          <w:tcPr>
            <w:tcW w:w="2155" w:type="dxa"/>
            <w:shd w:val="clear" w:color="auto" w:fill="auto"/>
            <w:vAlign w:val="center"/>
          </w:tcPr>
          <w:p w14:paraId="55EC5214" w14:textId="77777777" w:rsidR="00192578" w:rsidRPr="00AA056F" w:rsidRDefault="00192578" w:rsidP="0092387C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15B576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z w:val="22"/>
                <w:szCs w:val="22"/>
              </w:rPr>
              <w:t>100,000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DF54CB" w14:textId="77777777" w:rsidR="00192578" w:rsidRPr="00AA056F" w:rsidRDefault="00192578" w:rsidP="0092387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C4E349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5044CF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D6C722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63D11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58CBCD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8F41A7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D676C4" w14:textId="77777777" w:rsidR="00192578" w:rsidRPr="00AA056F" w:rsidRDefault="00192578" w:rsidP="0092387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14:paraId="7522D7C8" w14:textId="77777777" w:rsidR="00192578" w:rsidRDefault="00192578" w:rsidP="00192578">
      <w:pPr>
        <w:jc w:val="left"/>
      </w:pPr>
    </w:p>
    <w:p w14:paraId="08B70D2B" w14:textId="77777777" w:rsidR="00192578" w:rsidRPr="000B5B89" w:rsidRDefault="00192578" w:rsidP="00192578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192578" w14:paraId="6335C428" w14:textId="77777777" w:rsidTr="0092387C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0DF11" w14:textId="77777777" w:rsidR="00192578" w:rsidRPr="006001BA" w:rsidRDefault="00192578" w:rsidP="0092387C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A9512" w14:textId="77777777" w:rsidR="00192578" w:rsidRPr="006001BA" w:rsidRDefault="00192578" w:rsidP="0092387C">
            <w:pPr>
              <w:rPr>
                <w:rFonts w:hAnsi="標楷體"/>
                <w:sz w:val="18"/>
                <w:szCs w:val="18"/>
              </w:rPr>
            </w:pPr>
          </w:p>
        </w:tc>
      </w:tr>
      <w:tr w:rsidR="00192578" w14:paraId="0FF9E9AB" w14:textId="77777777" w:rsidTr="0092387C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20B30CAC" w14:textId="77777777" w:rsidR="00192578" w:rsidRPr="006001BA" w:rsidRDefault="00192578" w:rsidP="0092387C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92578" w14:paraId="7B68B424" w14:textId="77777777" w:rsidTr="0092387C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01860E08" w14:textId="77777777" w:rsidR="00192578" w:rsidRPr="006001BA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0ED4F245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1A5EFEBC" w14:textId="77777777" w:rsidR="00192578" w:rsidRPr="006001BA" w:rsidRDefault="00192578" w:rsidP="0092387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495F4415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66C3AA4A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92578" w14:paraId="0BEF38ED" w14:textId="77777777" w:rsidTr="0092387C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7AD3D26B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2B3C5120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44011503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788FEC81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4470F797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3CD736E5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2761BD45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6BA6BDE1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76CF5B51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92578" w14:paraId="25BC0920" w14:textId="77777777" w:rsidTr="0092387C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7367915E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740C8F8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B6ABBD1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08B42615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0225AF5A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7AC4BA40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682A300C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35822470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CBC9BA0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AAB3924" w14:textId="77777777" w:rsidR="00192578" w:rsidRPr="006001BA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92578" w:rsidRPr="00DA108C" w14:paraId="0BD959FA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9B6CB72" w14:textId="77777777" w:rsidR="00192578" w:rsidRPr="00DA108C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4A79E72" w14:textId="77777777" w:rsidR="00192578" w:rsidRPr="00DA108C" w:rsidRDefault="00192578" w:rsidP="0092387C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DA108C">
              <w:rPr>
                <w:rFonts w:ascii="標楷體" w:hAnsi="標楷體" w:hint="eastAsia"/>
                <w:noProof/>
                <w:sz w:val="22"/>
                <w:szCs w:val="22"/>
              </w:rPr>
              <w:t>勞動部主管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764093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38,184,810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C9813FA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1435016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6435E9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574DDED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10,441,139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F727C00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27,743,671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0C00F7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8DCC09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92578" w:rsidRPr="00DA108C" w14:paraId="04CAC547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C5D8418" w14:textId="77777777" w:rsidR="00192578" w:rsidRPr="00DA108C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AA15002" w14:textId="77777777" w:rsidR="00192578" w:rsidRPr="00DA108C" w:rsidRDefault="00192578" w:rsidP="0092387C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A108C">
              <w:rPr>
                <w:rFonts w:ascii="標楷體" w:hAnsi="標楷體" w:hint="eastAsia"/>
                <w:noProof/>
                <w:sz w:val="22"/>
                <w:szCs w:val="22"/>
              </w:rPr>
              <w:t>勞工保險局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87148D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2,715,580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E2C2511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96A75C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9F5861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00E408D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DCF4DB7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2,715,580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E56648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91BB4A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92578" w:rsidRPr="00DA108C" w14:paraId="4BF42224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1FEDB87" w14:textId="77777777" w:rsidR="00192578" w:rsidRPr="00DA108C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A108C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938C6B9" w14:textId="77777777" w:rsidR="00192578" w:rsidRPr="00DA108C" w:rsidRDefault="00192578" w:rsidP="0092387C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A108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2C8AA2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/>
                <w:noProof/>
                <w:sz w:val="22"/>
                <w:szCs w:val="22"/>
              </w:rPr>
              <w:t>2,715,580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CF6A7B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34AD72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EEFA87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0E00A9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B3C1149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/>
                <w:noProof/>
                <w:sz w:val="22"/>
                <w:szCs w:val="22"/>
              </w:rPr>
              <w:t>2,715,580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6FF8B6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A513C5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92578" w:rsidRPr="00DA108C" w14:paraId="406260C6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FCE940B" w14:textId="77777777" w:rsidR="00192578" w:rsidRPr="00DA108C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3126973" w14:textId="77777777" w:rsidR="00192578" w:rsidRPr="00DA108C" w:rsidRDefault="00192578" w:rsidP="0092387C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A108C">
              <w:rPr>
                <w:rFonts w:ascii="標楷體" w:hAnsi="標楷體" w:hint="eastAsia"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643991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35,002,508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0152E2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1D56E75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FB6DD9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FB1F485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10,441,139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8FE9897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24,561,369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309F82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644972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92578" w:rsidRPr="00DA108C" w14:paraId="5F3CCD41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92754EA" w14:textId="77777777" w:rsidR="00192578" w:rsidRPr="00DA108C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A108C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4F14557" w14:textId="77777777" w:rsidR="00192578" w:rsidRPr="00DA108C" w:rsidRDefault="00192578" w:rsidP="0092387C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A108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FDD427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/>
                <w:noProof/>
                <w:sz w:val="22"/>
                <w:szCs w:val="22"/>
              </w:rPr>
              <w:t>35,002,508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C0A2D3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3335D82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4970A70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17825BB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/>
                <w:noProof/>
                <w:sz w:val="22"/>
                <w:szCs w:val="22"/>
              </w:rPr>
              <w:t>10,441,139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94C55DF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/>
                <w:noProof/>
                <w:sz w:val="22"/>
                <w:szCs w:val="22"/>
              </w:rPr>
              <w:t>24,561,369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8704CF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D046E6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192578" w:rsidRPr="00DA108C" w14:paraId="32E85C91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A9B1F70" w14:textId="77777777" w:rsidR="00192578" w:rsidRPr="00DA108C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C11E9F2" w14:textId="77777777" w:rsidR="00192578" w:rsidRPr="00DA108C" w:rsidRDefault="00192578" w:rsidP="0092387C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A108C">
              <w:rPr>
                <w:rFonts w:ascii="標楷體" w:hAnsi="標楷體" w:hint="eastAsia"/>
                <w:noProof/>
                <w:sz w:val="22"/>
                <w:szCs w:val="22"/>
              </w:rPr>
              <w:t>勞動基金運用局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48D617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466,722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49D67F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B68B12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0020F94" w14:textId="77777777" w:rsidR="00192578" w:rsidRPr="00DA108C" w:rsidRDefault="00192578" w:rsidP="0092387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A1C52AC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B9C42E8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/>
                <w:b/>
                <w:noProof/>
                <w:sz w:val="22"/>
                <w:szCs w:val="22"/>
              </w:rPr>
              <w:t>466,722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BFC7DA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62BC8E" w14:textId="77777777" w:rsidR="00192578" w:rsidRPr="00DA108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A108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192578" w:rsidRPr="00DA108C" w14:paraId="3014DF85" w14:textId="77777777" w:rsidTr="0092387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733FD5F" w14:textId="77777777" w:rsidR="00192578" w:rsidRPr="00DA108C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A108C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08BDF0F" w14:textId="77777777" w:rsidR="00192578" w:rsidRPr="00DA108C" w:rsidRDefault="00192578" w:rsidP="0092387C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A108C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基金運用業務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F9091B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/>
                <w:noProof/>
                <w:sz w:val="22"/>
                <w:szCs w:val="22"/>
              </w:rPr>
              <w:t>466,722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CDF35A9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1A80F8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5D26537" w14:textId="77777777" w:rsidR="00192578" w:rsidRPr="00DA108C" w:rsidRDefault="00192578" w:rsidP="0092387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A108C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381AE84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110FF5B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/>
                <w:noProof/>
                <w:sz w:val="22"/>
                <w:szCs w:val="22"/>
              </w:rPr>
              <w:t>466,722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211436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112067" w14:textId="77777777" w:rsidR="00192578" w:rsidRPr="00DA10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DA108C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2BCFAB76" w14:textId="77777777" w:rsidR="00192578" w:rsidRDefault="00192578" w:rsidP="00192578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03998AEE" w14:textId="77777777" w:rsidR="00192578" w:rsidRDefault="00192578" w:rsidP="00192578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34738FE6" w14:textId="77777777" w:rsidR="00192578" w:rsidRPr="00651174" w:rsidRDefault="00192578" w:rsidP="00192578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50643050" w14:textId="77777777" w:rsidR="00192578" w:rsidRPr="00CF1089" w:rsidRDefault="00192578" w:rsidP="00192578"/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192578" w14:paraId="3A4353B6" w14:textId="77777777" w:rsidTr="0092387C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7304AA" w14:textId="77777777" w:rsidR="00192578" w:rsidRPr="00FC14C5" w:rsidRDefault="00192578" w:rsidP="0092387C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proofErr w:type="gramStart"/>
            <w:r>
              <w:rPr>
                <w:rFonts w:hint="eastAsia"/>
                <w:sz w:val="28"/>
              </w:rPr>
              <w:t>114</w:t>
            </w:r>
            <w:proofErr w:type="gramEnd"/>
            <w:r w:rsidRPr="00FC14C5">
              <w:rPr>
                <w:rFonts w:hint="eastAsia"/>
                <w:sz w:val="28"/>
              </w:rPr>
              <w:t>年度應收保留數簡明表</w:t>
            </w:r>
          </w:p>
          <w:p w14:paraId="0F869D0A" w14:textId="77777777" w:rsidR="00192578" w:rsidRPr="00A70553" w:rsidRDefault="00192578" w:rsidP="0092387C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92578" w14:paraId="3A9B7E75" w14:textId="77777777" w:rsidTr="0092387C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EF471B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7B66B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DF804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D0A6CB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92578" w14:paraId="704CF68A" w14:textId="77777777" w:rsidTr="0092387C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A4F17A1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4A867B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5F46E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EC7FA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35A7525" w14:textId="77777777" w:rsidR="00192578" w:rsidRPr="00A904F6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192578" w:rsidRPr="0083075B" w14:paraId="599C9218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39AEDC3" w14:textId="77777777" w:rsidR="00192578" w:rsidRPr="0083075B" w:rsidRDefault="00192578" w:rsidP="0092387C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3075B">
              <w:rPr>
                <w:rFonts w:hAnsi="標楷體" w:hint="eastAsia"/>
                <w:noProof/>
                <w:sz w:val="22"/>
                <w:szCs w:val="22"/>
              </w:rPr>
              <w:t>勞工保險局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A045C0" w14:textId="77777777" w:rsidR="00192578" w:rsidRPr="0083075B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4A0D6E1" w14:textId="77777777" w:rsidR="00192578" w:rsidRPr="0083075B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604097" w14:textId="77777777" w:rsidR="00192578" w:rsidRPr="0083075B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7C9ACC4D" w14:textId="77777777" w:rsidR="00192578" w:rsidRPr="0083075B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83075B" w14:paraId="5331EC3A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669D80C0" w14:textId="77777777" w:rsidR="00192578" w:rsidRPr="0083075B" w:rsidRDefault="00192578" w:rsidP="0092387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3075B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614461" w14:textId="77777777" w:rsidR="00192578" w:rsidRPr="0083075B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83075B">
              <w:rPr>
                <w:rFonts w:hAnsi="細明體"/>
                <w:noProof/>
                <w:sz w:val="22"/>
                <w:szCs w:val="22"/>
              </w:rPr>
              <w:t>238,748,000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5891608" w14:textId="77777777" w:rsidR="00192578" w:rsidRPr="0083075B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83075B">
              <w:rPr>
                <w:rFonts w:hAnsi="細明體"/>
                <w:noProof/>
                <w:sz w:val="22"/>
                <w:szCs w:val="22"/>
              </w:rPr>
              <w:t>77,515,045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1EEDBF" w14:textId="77777777" w:rsidR="00192578" w:rsidRPr="0083075B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83075B">
              <w:rPr>
                <w:rFonts w:hAnsi="細明體"/>
                <w:noProof/>
                <w:sz w:val="22"/>
                <w:szCs w:val="22"/>
              </w:rPr>
              <w:t>32.47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893A51B" w14:textId="2BEFBD80" w:rsidR="00192578" w:rsidRPr="0083075B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83075B">
              <w:rPr>
                <w:rFonts w:hAnsi="標楷體" w:hint="eastAsia"/>
                <w:noProof/>
                <w:sz w:val="22"/>
                <w:szCs w:val="22"/>
              </w:rPr>
              <w:t>違反勞工保險條例等之行政罰鍰，</w:t>
            </w:r>
            <w:r w:rsidR="00AB29D9">
              <w:rPr>
                <w:rFonts w:hAnsi="標楷體" w:hint="eastAsia"/>
                <w:noProof/>
                <w:sz w:val="22"/>
                <w:szCs w:val="22"/>
              </w:rPr>
              <w:t>尚</w:t>
            </w:r>
            <w:r w:rsidRPr="0083075B">
              <w:rPr>
                <w:rFonts w:hAnsi="標楷體" w:hint="eastAsia"/>
                <w:noProof/>
                <w:sz w:val="22"/>
                <w:szCs w:val="22"/>
              </w:rPr>
              <w:t>待繼續收取。</w:t>
            </w:r>
          </w:p>
        </w:tc>
      </w:tr>
      <w:tr w:rsidR="00192578" w:rsidRPr="0083075B" w14:paraId="56144DD8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D404ACE" w14:textId="77777777" w:rsidR="00192578" w:rsidRPr="0083075B" w:rsidRDefault="00192578" w:rsidP="0092387C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3075B">
              <w:rPr>
                <w:rFonts w:hAnsi="標楷體" w:hint="eastAsia"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82A397" w14:textId="77777777" w:rsidR="00192578" w:rsidRPr="0083075B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CCAC121" w14:textId="77777777" w:rsidR="00192578" w:rsidRPr="0083075B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5FF0B2" w14:textId="77777777" w:rsidR="00192578" w:rsidRPr="0083075B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0A1B11D" w14:textId="77777777" w:rsidR="00192578" w:rsidRPr="0083075B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83075B" w14:paraId="11BE20FA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63FB4D08" w14:textId="77777777" w:rsidR="00192578" w:rsidRPr="0083075B" w:rsidRDefault="00192578" w:rsidP="0092387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3075B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C710FC" w14:textId="77777777" w:rsidR="00192578" w:rsidRPr="0083075B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83075B">
              <w:rPr>
                <w:rFonts w:hAnsi="細明體"/>
                <w:noProof/>
                <w:sz w:val="22"/>
                <w:szCs w:val="22"/>
              </w:rPr>
              <w:t>205,000,000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E36EAA" w14:textId="77777777" w:rsidR="00192578" w:rsidRPr="0083075B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83075B">
              <w:rPr>
                <w:rFonts w:hAnsi="細明體"/>
                <w:noProof/>
                <w:sz w:val="22"/>
                <w:szCs w:val="22"/>
              </w:rPr>
              <w:t>36,123,864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191E71" w14:textId="77777777" w:rsidR="00192578" w:rsidRPr="0083075B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83075B">
              <w:rPr>
                <w:rFonts w:hAnsi="細明體"/>
                <w:noProof/>
                <w:sz w:val="22"/>
                <w:szCs w:val="22"/>
              </w:rPr>
              <w:t>17.62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7B18EC0" w14:textId="253A4199" w:rsidR="00192578" w:rsidRPr="0083075B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83075B">
              <w:rPr>
                <w:rFonts w:hAnsi="標楷體" w:hint="eastAsia"/>
                <w:noProof/>
                <w:sz w:val="22"/>
                <w:szCs w:val="22"/>
              </w:rPr>
              <w:t>違反職業安全衛生法及勞動檢查法之行政罰鍰，</w:t>
            </w:r>
            <w:r w:rsidR="00F6136D">
              <w:rPr>
                <w:rFonts w:hAnsi="標楷體" w:hint="eastAsia"/>
                <w:noProof/>
                <w:sz w:val="22"/>
                <w:szCs w:val="22"/>
              </w:rPr>
              <w:t>尚</w:t>
            </w:r>
            <w:r w:rsidRPr="0083075B">
              <w:rPr>
                <w:rFonts w:hAnsi="標楷體" w:hint="eastAsia"/>
                <w:noProof/>
                <w:sz w:val="22"/>
                <w:szCs w:val="22"/>
              </w:rPr>
              <w:t>待繼續收取。</w:t>
            </w:r>
          </w:p>
        </w:tc>
      </w:tr>
    </w:tbl>
    <w:p w14:paraId="4603DB1E" w14:textId="77777777" w:rsidR="00192578" w:rsidRDefault="00192578" w:rsidP="0019257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898687E" w14:textId="77777777" w:rsidR="00192578" w:rsidRPr="00C159BC" w:rsidRDefault="00192578" w:rsidP="00192578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192578" w:rsidRPr="00017050" w14:paraId="49CCCA2F" w14:textId="77777777" w:rsidTr="0092387C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9ED9D8B" w14:textId="77777777" w:rsidR="00192578" w:rsidRPr="004A0712" w:rsidRDefault="00192578" w:rsidP="0092387C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14:paraId="7BC18308" w14:textId="77777777" w:rsidR="00192578" w:rsidRPr="00017050" w:rsidRDefault="00192578" w:rsidP="0092387C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92578" w:rsidRPr="00CA093B" w14:paraId="10AA4523" w14:textId="77777777" w:rsidTr="0092387C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507545B7" w14:textId="77777777" w:rsidR="00192578" w:rsidRPr="00410A8E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3E0052C0" w14:textId="77777777" w:rsidR="00192578" w:rsidRPr="00410A8E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2D735E5A" w14:textId="77777777" w:rsidR="00192578" w:rsidRPr="00410A8E" w:rsidRDefault="00192578" w:rsidP="0092387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3DF76AED" w14:textId="77777777" w:rsidR="00192578" w:rsidRPr="00410A8E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57CDE3D5" w14:textId="77777777" w:rsidR="00192578" w:rsidRPr="00410A8E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92578" w:rsidRPr="00CA093B" w14:paraId="15529BA2" w14:textId="77777777" w:rsidTr="0092387C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F2B12A0" w14:textId="77777777" w:rsidR="00192578" w:rsidRPr="00410A8E" w:rsidRDefault="00192578" w:rsidP="00923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27665D4" w14:textId="77777777" w:rsidR="00192578" w:rsidRPr="00410A8E" w:rsidRDefault="00192578" w:rsidP="00923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32D70D2" w14:textId="77777777" w:rsidR="00192578" w:rsidRPr="00410A8E" w:rsidRDefault="00192578" w:rsidP="00923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14E1D54" w14:textId="77777777" w:rsidR="00192578" w:rsidRPr="00410A8E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CC7EEDE" w14:textId="77777777" w:rsidR="00192578" w:rsidRPr="00410A8E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237BD6" w14:textId="77777777" w:rsidR="00192578" w:rsidRPr="00410A8E" w:rsidRDefault="00192578" w:rsidP="0092387C">
            <w:pPr>
              <w:jc w:val="center"/>
              <w:rPr>
                <w:sz w:val="22"/>
                <w:szCs w:val="22"/>
              </w:rPr>
            </w:pPr>
          </w:p>
        </w:tc>
      </w:tr>
      <w:tr w:rsidR="00192578" w:rsidRPr="000375DC" w14:paraId="59C64B8D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1D2955FE" w14:textId="77777777" w:rsidR="00192578" w:rsidRPr="000375DC" w:rsidRDefault="00192578" w:rsidP="0092387C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勞動部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4B755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8A0B59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E23C82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3825A3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2508B2F6" w14:textId="77777777" w:rsidR="00192578" w:rsidRPr="000375DC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0375DC" w14:paraId="2692FEB5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74D454E" w14:textId="77777777" w:rsidR="00192578" w:rsidRPr="000375DC" w:rsidRDefault="00192578" w:rsidP="0092387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375DC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687616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946,000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86FF08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2,038,846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F2DC53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1,092,846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FB5742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115.52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94F6999" w14:textId="7E4F9645" w:rsidR="00192578" w:rsidRPr="000375DC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撥付勞工保險局辦理育嬰留職停薪薪資補助經費</w:t>
            </w:r>
            <w:r w:rsidR="008C7C49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Pr="000375DC">
              <w:rPr>
                <w:rFonts w:hAnsi="標楷體" w:hint="eastAsia"/>
                <w:noProof/>
                <w:sz w:val="22"/>
                <w:szCs w:val="22"/>
              </w:rPr>
              <w:t>利息收入</w:t>
            </w:r>
            <w:r w:rsidR="00F60217">
              <w:rPr>
                <w:rFonts w:hAnsi="標楷體" w:hint="eastAsia"/>
                <w:noProof/>
                <w:sz w:val="22"/>
                <w:szCs w:val="22"/>
              </w:rPr>
              <w:t>較預計增加</w:t>
            </w:r>
            <w:r w:rsidRPr="000375DC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192578" w:rsidRPr="000375DC" w14:paraId="6E876EBD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0421D59" w14:textId="77777777" w:rsidR="00192578" w:rsidRPr="000375DC" w:rsidRDefault="00192578" w:rsidP="0092387C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勞工保險局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6CD6FE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80AB42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36ECC6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26540E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77354C3" w14:textId="77777777" w:rsidR="00192578" w:rsidRPr="000375DC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0375DC" w14:paraId="78527692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5CB047D0" w14:textId="77777777" w:rsidR="00192578" w:rsidRPr="000375DC" w:rsidRDefault="00192578" w:rsidP="0092387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375DC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BFD9D7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238,748,000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1500CB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325,672,740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CC56F9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86,924,740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313F2A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36.41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650E448" w14:textId="77777777" w:rsidR="00192578" w:rsidRPr="000375DC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違反勞工保險條例等之行政罰鍰及廠商違約金收入較預計增加。</w:t>
            </w:r>
          </w:p>
        </w:tc>
      </w:tr>
      <w:tr w:rsidR="00192578" w:rsidRPr="000375DC" w14:paraId="387823B1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0E9BA5C5" w14:textId="77777777" w:rsidR="00192578" w:rsidRPr="000375DC" w:rsidRDefault="00192578" w:rsidP="0092387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375DC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332B3F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676,000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0EB799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400,274,639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A64CC2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399,598,639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DBA90F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59,112.22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CF18495" w14:textId="332C4F07" w:rsidR="00192578" w:rsidRPr="000375DC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收回</w:t>
            </w:r>
            <w:r w:rsidR="00F60217">
              <w:rPr>
                <w:rFonts w:hAnsi="標楷體" w:hint="eastAsia"/>
                <w:noProof/>
                <w:sz w:val="22"/>
                <w:szCs w:val="22"/>
              </w:rPr>
              <w:t>以前年度溢提撥</w:t>
            </w:r>
            <w:r w:rsidRPr="000375DC">
              <w:rPr>
                <w:rFonts w:hAnsi="標楷體" w:hint="eastAsia"/>
                <w:noProof/>
                <w:sz w:val="22"/>
                <w:szCs w:val="22"/>
              </w:rPr>
              <w:t>勞工退休儲金。</w:t>
            </w:r>
          </w:p>
        </w:tc>
      </w:tr>
      <w:tr w:rsidR="00192578" w:rsidRPr="000375DC" w14:paraId="03FB5843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3FE15CA" w14:textId="77777777" w:rsidR="00192578" w:rsidRPr="000375DC" w:rsidRDefault="00192578" w:rsidP="0092387C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96D413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52DA1C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862BBB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486A51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E2386E9" w14:textId="77777777" w:rsidR="00192578" w:rsidRPr="000375DC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0375DC" w14:paraId="40766A7E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5C75BDFB" w14:textId="77777777" w:rsidR="00192578" w:rsidRPr="000375DC" w:rsidRDefault="00192578" w:rsidP="0092387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375DC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063681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1,302,000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65B10F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2,553,312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4636C9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1,251,312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B0888D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96.11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073404B" w14:textId="77777777" w:rsidR="00192578" w:rsidRPr="000375DC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收回前臺灣省政府勞工處辦理失業勞工小本創業貸款。</w:t>
            </w:r>
          </w:p>
        </w:tc>
      </w:tr>
      <w:tr w:rsidR="00192578" w:rsidRPr="000375DC" w14:paraId="2A610F4C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19E0372C" w14:textId="77777777" w:rsidR="00192578" w:rsidRPr="000375DC" w:rsidRDefault="00192578" w:rsidP="0092387C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B14CD4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DD438C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75263B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486D23" w14:textId="77777777" w:rsidR="00192578" w:rsidRPr="000375DC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A8FD165" w14:textId="77777777" w:rsidR="00192578" w:rsidRPr="000375DC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0375DC" w14:paraId="0ED67E8D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689496E5" w14:textId="77777777" w:rsidR="00192578" w:rsidRPr="000375DC" w:rsidRDefault="00192578" w:rsidP="0092387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375DC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6DC98D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205,000,000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D9F174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446,519,002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0B0B3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241,519,002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7C0C3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117.81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18AA487" w14:textId="77777777" w:rsidR="00192578" w:rsidRPr="000375DC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違反職業安全衛生法及勞動檢查法之行政罰鍰較預計增加。</w:t>
            </w:r>
          </w:p>
        </w:tc>
      </w:tr>
      <w:tr w:rsidR="00192578" w:rsidRPr="000375DC" w14:paraId="7DE08B65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55C1A0D7" w14:textId="77777777" w:rsidR="00192578" w:rsidRPr="000375DC" w:rsidRDefault="00192578" w:rsidP="0092387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375DC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444C19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254,000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281573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4,010,198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CBC9BA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3,756,198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06AA7B" w14:textId="77777777" w:rsidR="00192578" w:rsidRPr="000375D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0375DC">
              <w:rPr>
                <w:rFonts w:hAnsi="細明體"/>
                <w:noProof/>
                <w:sz w:val="22"/>
                <w:szCs w:val="22"/>
              </w:rPr>
              <w:t>1,478.82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AC6F638" w14:textId="77777777" w:rsidR="00192578" w:rsidRPr="000375DC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0375DC">
              <w:rPr>
                <w:rFonts w:hAnsi="標楷體" w:hint="eastAsia"/>
                <w:noProof/>
                <w:sz w:val="22"/>
                <w:szCs w:val="22"/>
              </w:rPr>
              <w:t>出版品銷售收入較預計增加。</w:t>
            </w:r>
          </w:p>
        </w:tc>
      </w:tr>
    </w:tbl>
    <w:p w14:paraId="2A50A5B7" w14:textId="77777777" w:rsidR="00192578" w:rsidRDefault="00192578" w:rsidP="0019257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2F2396A" w14:textId="77777777" w:rsidR="00192578" w:rsidRPr="00017050" w:rsidRDefault="00192578" w:rsidP="00192578"/>
    <w:p w14:paraId="4CC3C3DB" w14:textId="77777777" w:rsidR="00192578" w:rsidRPr="006E2DF0" w:rsidRDefault="00192578" w:rsidP="00192578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192578" w14:paraId="1955C065" w14:textId="77777777" w:rsidTr="0092387C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D3D949C" w14:textId="77777777" w:rsidR="00192578" w:rsidRPr="00D31792" w:rsidRDefault="00192578" w:rsidP="0092387C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14:paraId="0E7AD54E" w14:textId="77777777" w:rsidR="00192578" w:rsidRPr="00174CFB" w:rsidRDefault="00192578" w:rsidP="0092387C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192578" w14:paraId="5118A801" w14:textId="77777777" w:rsidTr="0092387C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09C298DE" w14:textId="77777777" w:rsidR="00192578" w:rsidRPr="00174CFB" w:rsidRDefault="00192578" w:rsidP="0092387C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14:paraId="096F3CA4" w14:textId="77777777" w:rsidR="00192578" w:rsidRPr="00174CFB" w:rsidRDefault="00192578" w:rsidP="0092387C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0B7617B4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14:paraId="4C7809BD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14:paraId="341A7E17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14:paraId="7763F771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92578" w14:paraId="56419012" w14:textId="77777777" w:rsidTr="0092387C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9F2153E" w14:textId="77777777" w:rsidR="00192578" w:rsidRPr="00174CFB" w:rsidRDefault="00192578" w:rsidP="0092387C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725AE10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1B935AAE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F0A87E5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0C4F5B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4D36F1" w14:textId="77777777" w:rsidR="00192578" w:rsidRPr="00174CFB" w:rsidRDefault="00192578" w:rsidP="0092387C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192578" w:rsidRPr="00FD5ACB" w14:paraId="0F125512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2C40D82F" w14:textId="77777777" w:rsidR="00192578" w:rsidRPr="00FD5ACB" w:rsidRDefault="00192578" w:rsidP="0092387C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EB24E27" w14:textId="77777777" w:rsidR="00192578" w:rsidRPr="00FD5ACB" w:rsidRDefault="00192578" w:rsidP="0092387C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勞動部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6D0829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6DEC624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64243A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0BCE940C" w14:textId="77777777" w:rsidR="00192578" w:rsidRPr="00FD5ACB" w:rsidRDefault="00192578" w:rsidP="0092387C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5A742446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D565CAB" w14:textId="77777777" w:rsidR="00192578" w:rsidRPr="00174CFB" w:rsidRDefault="00192578" w:rsidP="0092387C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2DF0C1" w14:textId="77777777" w:rsidR="00192578" w:rsidRPr="00FD5ACB" w:rsidRDefault="00192578" w:rsidP="0092387C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79CD6A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504,000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CA4947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180,000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A069B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35.71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68C2BAB" w14:textId="035F01A3" w:rsidR="00192578" w:rsidRPr="002E15B8" w:rsidRDefault="00192578" w:rsidP="0092387C">
            <w:pPr>
              <w:jc w:val="both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z w:val="22"/>
                <w:szCs w:val="22"/>
              </w:rPr>
              <w:t>依法取得債權憑證，核定註銷應收</w:t>
            </w:r>
            <w:r w:rsidR="001A2325">
              <w:rPr>
                <w:rFonts w:hAnsi="標楷體" w:hint="eastAsia"/>
                <w:noProof/>
                <w:sz w:val="22"/>
                <w:szCs w:val="22"/>
              </w:rPr>
              <w:t>未符請領規定之</w:t>
            </w:r>
            <w:r w:rsidRPr="00CE62C1">
              <w:rPr>
                <w:rFonts w:hAnsi="標楷體" w:hint="eastAsia"/>
                <w:noProof/>
                <w:sz w:val="22"/>
                <w:szCs w:val="22"/>
              </w:rPr>
              <w:t>勞工生活補貼款。</w:t>
            </w:r>
          </w:p>
        </w:tc>
      </w:tr>
      <w:tr w:rsidR="00192578" w:rsidRPr="00FD5ACB" w14:paraId="406922F9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4A07383" w14:textId="77777777" w:rsidR="00192578" w:rsidRPr="00FD5ACB" w:rsidRDefault="00192578" w:rsidP="0092387C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7C3984" w14:textId="77777777" w:rsidR="00192578" w:rsidRPr="00FD5ACB" w:rsidRDefault="00192578" w:rsidP="0092387C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勞工保險局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B73705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1C6B241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B12F9E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E7CAF97" w14:textId="77777777" w:rsidR="00192578" w:rsidRPr="00FD5ACB" w:rsidRDefault="00192578" w:rsidP="0092387C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2C8D219A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1C6F92AF" w14:textId="77777777" w:rsidR="00192578" w:rsidRPr="00174CFB" w:rsidRDefault="00192578" w:rsidP="0092387C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5B1072" w14:textId="77777777" w:rsidR="00192578" w:rsidRPr="00FD5ACB" w:rsidRDefault="00192578" w:rsidP="0092387C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392F38D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34,436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965818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24,436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E4B76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70.96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861D74C" w14:textId="77777777" w:rsidR="00192578" w:rsidRPr="002E15B8" w:rsidRDefault="00192578" w:rsidP="0092387C">
            <w:pPr>
              <w:jc w:val="both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z w:val="22"/>
                <w:szCs w:val="22"/>
              </w:rPr>
              <w:t>依法取得債權憑證，核定註銷之應收行政罰鍰。</w:t>
            </w:r>
          </w:p>
        </w:tc>
      </w:tr>
      <w:tr w:rsidR="00192578" w:rsidRPr="00FD5ACB" w14:paraId="11CAC1E4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D4EE41E" w14:textId="77777777" w:rsidR="00192578" w:rsidRPr="00FD5ACB" w:rsidRDefault="00192578" w:rsidP="0092387C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6921E34" w14:textId="77777777" w:rsidR="00192578" w:rsidRPr="00FD5ACB" w:rsidRDefault="00192578" w:rsidP="0092387C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勞動力發展署及所屬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9D796B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A47F77A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EDFC08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05EA8A5D" w14:textId="77777777" w:rsidR="00192578" w:rsidRPr="00FD5ACB" w:rsidRDefault="00192578" w:rsidP="0092387C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0D30A35E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2A7D12D5" w14:textId="77777777" w:rsidR="00192578" w:rsidRPr="00174CFB" w:rsidRDefault="00192578" w:rsidP="0092387C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484867" w14:textId="77777777" w:rsidR="00192578" w:rsidRPr="00FD5ACB" w:rsidRDefault="00192578" w:rsidP="0092387C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0E54C9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4,968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D773CB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4,968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82053F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60FF4D6" w14:textId="0FAABEFE" w:rsidR="00192578" w:rsidRPr="002E15B8" w:rsidRDefault="00192578" w:rsidP="0092387C">
            <w:pPr>
              <w:jc w:val="both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z w:val="22"/>
                <w:szCs w:val="22"/>
              </w:rPr>
              <w:t>依法取得債權憑證，核定註銷</w:t>
            </w:r>
            <w:r w:rsidR="00125029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Pr="00CE62C1">
              <w:rPr>
                <w:rFonts w:hAnsi="標楷體" w:hint="eastAsia"/>
                <w:noProof/>
                <w:sz w:val="22"/>
                <w:szCs w:val="22"/>
              </w:rPr>
              <w:t>應收受訓學員中途退訓賠償款。</w:t>
            </w:r>
          </w:p>
        </w:tc>
      </w:tr>
      <w:tr w:rsidR="00192578" w:rsidRPr="00FD5ACB" w14:paraId="7AEB0311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1DF7F6A9" w14:textId="77777777" w:rsidR="00192578" w:rsidRPr="00FD5ACB" w:rsidRDefault="00192578" w:rsidP="0092387C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CBE7CFF" w14:textId="77777777" w:rsidR="00192578" w:rsidRPr="00FD5ACB" w:rsidRDefault="00192578" w:rsidP="0092387C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職業安全衛生署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CE270A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9BC93C1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7D4D3F" w14:textId="77777777" w:rsidR="00192578" w:rsidRPr="00FD5ACB" w:rsidRDefault="00192578" w:rsidP="0092387C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2C0946B9" w14:textId="77777777" w:rsidR="00192578" w:rsidRPr="00FD5ACB" w:rsidRDefault="00192578" w:rsidP="0092387C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199D36F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24E1978B" w14:textId="77777777" w:rsidR="00192578" w:rsidRPr="00174CFB" w:rsidRDefault="00192578" w:rsidP="0092387C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7F666A" w14:textId="77777777" w:rsidR="00192578" w:rsidRPr="00FD5ACB" w:rsidRDefault="00192578" w:rsidP="0092387C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88F62F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120,000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591E58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120,000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EE1BCB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AACFE1B" w14:textId="16E42FD0" w:rsidR="00192578" w:rsidRPr="002E15B8" w:rsidRDefault="00551C77" w:rsidP="0092387C">
            <w:pPr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104、106至108及112年度</w:t>
            </w:r>
            <w:r w:rsidR="00192578" w:rsidRPr="00CE62C1">
              <w:rPr>
                <w:rFonts w:hAnsi="標楷體" w:hint="eastAsia"/>
                <w:noProof/>
                <w:sz w:val="22"/>
                <w:szCs w:val="22"/>
              </w:rPr>
              <w:t>皆為依法取得債權憑證，核定註銷之應收行政罰鍰。</w:t>
            </w:r>
          </w:p>
        </w:tc>
      </w:tr>
      <w:tr w:rsidR="00192578" w14:paraId="238BFB6A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F525D73" w14:textId="77777777" w:rsidR="00192578" w:rsidRPr="00174CFB" w:rsidRDefault="00192578" w:rsidP="0092387C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D7D5B3" w14:textId="77777777" w:rsidR="00192578" w:rsidRPr="00FD5ACB" w:rsidRDefault="00192578" w:rsidP="0092387C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2E1476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275,739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D3C3F2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209,863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10BC90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76.11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E1E82C7" w14:textId="77777777" w:rsidR="00192578" w:rsidRPr="002E15B8" w:rsidRDefault="00192578" w:rsidP="0092387C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33E72283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C38D35F" w14:textId="77777777" w:rsidR="00192578" w:rsidRPr="00174CFB" w:rsidRDefault="00192578" w:rsidP="0092387C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11B064" w14:textId="77777777" w:rsidR="00192578" w:rsidRPr="00FD5ACB" w:rsidRDefault="00192578" w:rsidP="0092387C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0A8ADBE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363,761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1E1B74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120,000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00B47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32.99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A8D9056" w14:textId="77777777" w:rsidR="00192578" w:rsidRPr="002E15B8" w:rsidRDefault="00192578" w:rsidP="0092387C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3E5471" w14:paraId="2BF10224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523CB50" w14:textId="77777777" w:rsidR="003E5471" w:rsidRPr="00174CFB" w:rsidRDefault="003E5471" w:rsidP="003E5471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3BA018" w14:textId="77777777" w:rsidR="003E5471" w:rsidRPr="00FD5ACB" w:rsidRDefault="003E5471" w:rsidP="003E5471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797F00" w14:textId="77777777" w:rsidR="003E5471" w:rsidRPr="00174CFB" w:rsidRDefault="003E5471" w:rsidP="003E5471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0A0B61" w14:textId="77777777" w:rsidR="003E5471" w:rsidRPr="00174CFB" w:rsidRDefault="003E5471" w:rsidP="003E5471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633CB0" w14:textId="77777777" w:rsidR="003E5471" w:rsidRPr="00174CFB" w:rsidRDefault="003E5471" w:rsidP="003E5471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66.67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11C0B7A" w14:textId="246DD045" w:rsidR="003E5471" w:rsidRPr="002E15B8" w:rsidRDefault="003E5471" w:rsidP="003E5471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0E761C9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57EBE91B" w14:textId="77777777" w:rsidR="00192578" w:rsidRPr="00174CFB" w:rsidRDefault="00192578" w:rsidP="0092387C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CE62C1">
              <w:rPr>
                <w:rFonts w:hAnsi="標楷體"/>
                <w:noProof/>
                <w:spacing w:val="-12"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5AA7D6" w14:textId="77777777" w:rsidR="00192578" w:rsidRPr="00FD5ACB" w:rsidRDefault="00192578" w:rsidP="0092387C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FD5AC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E571A5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1,647,153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45838E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438,914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D4DCC4" w14:textId="77777777" w:rsidR="00192578" w:rsidRPr="00174CFB" w:rsidRDefault="00192578" w:rsidP="0092387C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CE62C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26.65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7262C15" w14:textId="77777777" w:rsidR="00192578" w:rsidRPr="002E15B8" w:rsidRDefault="00192578" w:rsidP="0092387C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</w:tbl>
    <w:p w14:paraId="6433832D" w14:textId="77777777" w:rsidR="00192578" w:rsidRDefault="00192578" w:rsidP="00192578">
      <w:pPr>
        <w:jc w:val="left"/>
        <w:rPr>
          <w:sz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</w:t>
      </w:r>
      <w:proofErr w:type="gramStart"/>
      <w:r>
        <w:rPr>
          <w:rFonts w:hint="eastAsia"/>
          <w:sz w:val="20"/>
        </w:rPr>
        <w:t>千萬</w:t>
      </w:r>
      <w:proofErr w:type="gramEnd"/>
      <w:r>
        <w:rPr>
          <w:rFonts w:hint="eastAsia"/>
          <w:sz w:val="20"/>
        </w:rPr>
        <w:t>元以上者</w:t>
      </w:r>
      <w:r>
        <w:rPr>
          <w:sz w:val="20"/>
        </w:rPr>
        <w:t>。</w:t>
      </w:r>
    </w:p>
    <w:p w14:paraId="273C49A3" w14:textId="77777777" w:rsidR="00192578" w:rsidRDefault="00192578" w:rsidP="00192578">
      <w:pPr>
        <w:jc w:val="left"/>
        <w:rPr>
          <w:sz w:val="20"/>
        </w:rPr>
      </w:pPr>
    </w:p>
    <w:p w14:paraId="4EE1C875" w14:textId="21D86EF3" w:rsidR="00192578" w:rsidRDefault="00192578" w:rsidP="00192578">
      <w:pPr>
        <w:jc w:val="left"/>
        <w:rPr>
          <w:sz w:val="20"/>
        </w:rPr>
      </w:pPr>
    </w:p>
    <w:p w14:paraId="0725145B" w14:textId="77777777" w:rsidR="009637A7" w:rsidRPr="006E2591" w:rsidRDefault="009637A7" w:rsidP="00192578">
      <w:pPr>
        <w:jc w:val="left"/>
        <w:rPr>
          <w:sz w:val="20"/>
        </w:rPr>
      </w:pPr>
    </w:p>
    <w:p w14:paraId="7DDDA229" w14:textId="77777777" w:rsidR="00192578" w:rsidRPr="00393E8C" w:rsidRDefault="00192578" w:rsidP="00192578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192578" w:rsidRPr="00426896" w14:paraId="04A90E1A" w14:textId="77777777" w:rsidTr="0092387C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AA30624" w14:textId="77777777" w:rsidR="00192578" w:rsidRPr="0073504B" w:rsidRDefault="00192578" w:rsidP="0092387C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lastRenderedPageBreak/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1B2F67AD" w14:textId="77777777" w:rsidR="00192578" w:rsidRPr="00426896" w:rsidRDefault="00192578" w:rsidP="0092387C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92578" w:rsidRPr="00DC36E9" w14:paraId="3410B65F" w14:textId="77777777" w:rsidTr="0092387C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48E9C0A" w14:textId="77777777" w:rsidR="00192578" w:rsidRPr="00800B99" w:rsidRDefault="00192578" w:rsidP="0092387C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05FF" w14:textId="77777777" w:rsidR="00192578" w:rsidRPr="00800B99" w:rsidRDefault="00192578" w:rsidP="0092387C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E3BA" w14:textId="77777777" w:rsidR="00192578" w:rsidRPr="00800B99" w:rsidRDefault="00192578" w:rsidP="0092387C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4304131D" w14:textId="77777777" w:rsidR="00192578" w:rsidRPr="00800B99" w:rsidRDefault="00192578" w:rsidP="0092387C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1063" w14:textId="77777777" w:rsidR="00192578" w:rsidRPr="00800B99" w:rsidRDefault="00192578" w:rsidP="0092387C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75911" w14:textId="77777777" w:rsidR="00192578" w:rsidRPr="00800B99" w:rsidRDefault="00192578" w:rsidP="0092387C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192578" w:rsidRPr="00DC36E9" w14:paraId="28BC7053" w14:textId="77777777" w:rsidTr="0092387C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0312226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B1CA" w14:textId="77777777" w:rsidR="00192578" w:rsidRPr="00800B99" w:rsidRDefault="00192578" w:rsidP="0092387C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C961B" w14:textId="77777777" w:rsidR="00192578" w:rsidRPr="00800B99" w:rsidRDefault="00192578" w:rsidP="0092387C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7E7A" w14:textId="77777777" w:rsidR="00192578" w:rsidRPr="00800B99" w:rsidRDefault="00192578" w:rsidP="0092387C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BBAC0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84CF1" w14:textId="77777777" w:rsidR="00192578" w:rsidRPr="00800B99" w:rsidRDefault="00192578" w:rsidP="0092387C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192578" w:rsidRPr="00B26C1A" w14:paraId="603C0098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02DF186" w14:textId="77777777" w:rsidR="00192578" w:rsidRPr="00B26C1A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D97858F" w14:textId="77777777" w:rsidR="00192578" w:rsidRPr="00B26C1A" w:rsidRDefault="00192578" w:rsidP="0092387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26C1A">
              <w:rPr>
                <w:rFonts w:hAnsi="標楷體" w:hint="eastAsia"/>
                <w:b/>
                <w:noProof/>
                <w:sz w:val="22"/>
                <w:szCs w:val="22"/>
              </w:rPr>
              <w:t>勞動部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EB9DA9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20C26A7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33885E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F0364BA" w14:textId="77777777" w:rsidR="00192578" w:rsidRPr="00B26C1A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3649DAE8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8EFBCEE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2FDE04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64F420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504,000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F66411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266,787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99DFE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52.93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FDEED7E" w14:textId="591A7591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z w:val="22"/>
                <w:szCs w:val="22"/>
              </w:rPr>
              <w:t>應收未符請領規定之勞工生活補貼款。</w:t>
            </w:r>
          </w:p>
        </w:tc>
      </w:tr>
      <w:tr w:rsidR="00192578" w:rsidRPr="00B26C1A" w14:paraId="2B458EA5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A5FD1D8" w14:textId="77777777" w:rsidR="00192578" w:rsidRPr="00B26C1A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90223F5" w14:textId="77777777" w:rsidR="00192578" w:rsidRPr="00B26C1A" w:rsidRDefault="00192578" w:rsidP="0092387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26C1A">
              <w:rPr>
                <w:rFonts w:hAnsi="標楷體" w:hint="eastAsia"/>
                <w:b/>
                <w:noProof/>
                <w:sz w:val="22"/>
                <w:szCs w:val="22"/>
              </w:rPr>
              <w:t>勞工保險局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2A5BB3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E0CB8DE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1D0A7D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A2868B3" w14:textId="77777777" w:rsidR="00192578" w:rsidRPr="00B26C1A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2FC3A32A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67E0DD6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E57F91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5BB9B1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34,436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EF70E0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A1659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29.04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7C8070F" w14:textId="361717BB" w:rsidR="00192578" w:rsidRPr="00997D66" w:rsidRDefault="00551C77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102至113年度</w:t>
            </w:r>
            <w:r w:rsidR="00192578" w:rsidRPr="00CE62C1">
              <w:rPr>
                <w:rFonts w:hAnsi="標楷體" w:hint="eastAsia"/>
                <w:noProof/>
                <w:sz w:val="22"/>
                <w:szCs w:val="22"/>
              </w:rPr>
              <w:t>皆為違反勞工保險條例等之應收行政罰鍰。</w:t>
            </w:r>
          </w:p>
        </w:tc>
      </w:tr>
      <w:tr w:rsidR="00192578" w14:paraId="4B060A5E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F575E7E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D0F89D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DE8E27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270,642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005652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255,342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FC4DB2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94.35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E3D918F" w14:textId="5A9F648F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03AEE1FD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1C895E2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2AE1DB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2777D5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579,484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C2D0816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547,875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9C086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94.55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AFC7F5D" w14:textId="2FE1B318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6F9D0B73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7205A29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2FBA06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005DE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3,408,178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2066ED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3,245,058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9686B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95.21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1C78DF0" w14:textId="00A05DD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7B9B18F1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6CD1DC1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FB735E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85B98A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1,415,731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72B952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1,241,951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0712C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87.73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0691D70" w14:textId="233CA479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0A7CD342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818CBCB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4ED023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C939AB0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7,817,057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A2592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7,317,105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4434A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93.60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3A560BB" w14:textId="687E859B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6076AEAE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1C14D5C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C1C014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F28A44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1,236,934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AF4C17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1,206,563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6CBB9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97.54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8C248FB" w14:textId="58D873DF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111FD9DE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4183FD3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5549BB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FA811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9,675,000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3760CA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7,604,560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914F3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78.60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8F599F3" w14:textId="02E20B08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612A0019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DF5E448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434E56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210B3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3,465,369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B80BE2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2,789,236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AC9AD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80.49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BBD1DB8" w14:textId="34CDDD4A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66ED0649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3529A46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F52514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9C4C35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7,130,025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243BD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5,187,574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194003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72.76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CB99745" w14:textId="58AF403E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10771635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E16FEA7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34283B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F837ED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19,600,624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786466E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15,466,242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48C0C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78.91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3196651" w14:textId="56406BA1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451EB4C2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39BAE7E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81FD4D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DF5189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94,095,307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47B117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55,750,533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617B4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59.25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CC3F870" w14:textId="006DE8EB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:rsidRPr="00B26C1A" w14:paraId="531A709A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60948AC" w14:textId="77777777" w:rsidR="00192578" w:rsidRPr="00B26C1A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D35D249" w14:textId="77777777" w:rsidR="00192578" w:rsidRPr="00B26C1A" w:rsidRDefault="00192578" w:rsidP="0092387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26C1A">
              <w:rPr>
                <w:rFonts w:hAnsi="標楷體" w:hint="eastAsia"/>
                <w:b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D138A0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9762094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CC8810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488C8D6D" w14:textId="77777777" w:rsidR="00192578" w:rsidRPr="00B26C1A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6F01EF5C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85EB443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3652E5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營業盈餘及事業收入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16EBE3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1,784,489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64555B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1,784,489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2B617E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8480C05" w14:textId="7777777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z w:val="22"/>
                <w:szCs w:val="22"/>
              </w:rPr>
              <w:t>視覺障礙者就業基金於97年1月1日裁撤後，其至96年底之應收違規按摩業者罰鍰轉列勞動力發展署應收帳款。</w:t>
            </w:r>
          </w:p>
        </w:tc>
      </w:tr>
      <w:tr w:rsidR="00192578" w14:paraId="3B8FF489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8488A91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F8B71D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D95B697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945,611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8A9DA5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945,611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CE6DC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557276A" w14:textId="7777777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z w:val="22"/>
                <w:szCs w:val="22"/>
              </w:rPr>
              <w:t>應收違規按摩業者罰鍰。</w:t>
            </w:r>
          </w:p>
        </w:tc>
      </w:tr>
      <w:tr w:rsidR="00192578" w14:paraId="4CA1FF6D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CA4FC3F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6DB383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8C6C07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190E4E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46896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6134746" w14:textId="715D393C" w:rsidR="00192578" w:rsidRPr="00997D66" w:rsidRDefault="00551C77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110及112年度</w:t>
            </w:r>
            <w:r w:rsidR="00192578" w:rsidRPr="00CE62C1">
              <w:rPr>
                <w:rFonts w:hAnsi="標楷體" w:hint="eastAsia"/>
                <w:noProof/>
                <w:sz w:val="22"/>
                <w:szCs w:val="22"/>
              </w:rPr>
              <w:t>皆為應收受訓學員中途退訓賠償款。</w:t>
            </w:r>
          </w:p>
        </w:tc>
      </w:tr>
      <w:tr w:rsidR="00192578" w14:paraId="6064029A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DD0DEDF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030EE4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5F20A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15,381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74D972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11,281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C6D38A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73.34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CAE28E8" w14:textId="23DBB12C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3C0588C4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7C4C23B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25C4E0A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2AB22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773,825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0201FA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677,825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128BF1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87.59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58F7844" w14:textId="7777777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CE62C1">
              <w:rPr>
                <w:rFonts w:hAnsi="標楷體" w:hint="eastAsia"/>
                <w:noProof/>
                <w:sz w:val="22"/>
                <w:szCs w:val="22"/>
              </w:rPr>
              <w:t>應收退職工友之勞工保險補償金。</w:t>
            </w:r>
          </w:p>
        </w:tc>
      </w:tr>
      <w:tr w:rsidR="00192578" w:rsidRPr="00B26C1A" w14:paraId="1D457427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B5CACA8" w14:textId="77777777" w:rsidR="00192578" w:rsidRPr="00B26C1A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D58809F" w14:textId="77777777" w:rsidR="00192578" w:rsidRPr="00B26C1A" w:rsidRDefault="00192578" w:rsidP="0092387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26C1A">
              <w:rPr>
                <w:rFonts w:hAnsi="標楷體" w:hint="eastAsia"/>
                <w:b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4B3A8F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C12883F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019BF3" w14:textId="77777777" w:rsidR="00192578" w:rsidRPr="00B26C1A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EC8828E" w14:textId="77777777" w:rsidR="00192578" w:rsidRPr="00B26C1A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10A0F921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C85CBAC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E32E40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71F98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363,761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87EBDA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228,624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3EBB6A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62.85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EA87BC5" w14:textId="4D84BDDE" w:rsidR="00192578" w:rsidRPr="00997D66" w:rsidRDefault="00551C77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107至112年度</w:t>
            </w:r>
            <w:r w:rsidR="00192578" w:rsidRPr="00CE62C1">
              <w:rPr>
                <w:rFonts w:hAnsi="標楷體" w:hint="eastAsia"/>
                <w:noProof/>
                <w:sz w:val="22"/>
                <w:szCs w:val="22"/>
              </w:rPr>
              <w:t>皆為違反職業安全衛生法及勞動檢查法之</w:t>
            </w:r>
            <w:r w:rsidR="00125029">
              <w:rPr>
                <w:rFonts w:hAnsi="標楷體" w:hint="eastAsia"/>
                <w:noProof/>
                <w:sz w:val="22"/>
                <w:szCs w:val="22"/>
              </w:rPr>
              <w:t>應收</w:t>
            </w:r>
            <w:r w:rsidR="00192578" w:rsidRPr="00CE62C1">
              <w:rPr>
                <w:rFonts w:hAnsi="標楷體" w:hint="eastAsia"/>
                <w:noProof/>
                <w:sz w:val="22"/>
                <w:szCs w:val="22"/>
              </w:rPr>
              <w:t>行政罰鍰。</w:t>
            </w:r>
          </w:p>
        </w:tc>
      </w:tr>
      <w:tr w:rsidR="00192578" w14:paraId="01349DC8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A82222F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662B95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A2CA0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2DFCC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4871DB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33.33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844C488" w14:textId="7777777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517F592B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A95A53F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F14671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283936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622,000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27B67E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443,012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90CC94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71.22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E050435" w14:textId="7777777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363C93C5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D8CA076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F4A08A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1BFA785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1,274,852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8A8DE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991,544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72C909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77.78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4972A40" w14:textId="7777777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3E5471" w14:paraId="33169D70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CFDC116" w14:textId="77777777" w:rsidR="003E5471" w:rsidRPr="00800B99" w:rsidRDefault="003E5471" w:rsidP="003E547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E53EA3" w14:textId="77777777" w:rsidR="003E5471" w:rsidRPr="00B26C1A" w:rsidRDefault="003E5471" w:rsidP="003E5471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A0BE4C" w14:textId="77777777" w:rsidR="003E5471" w:rsidRPr="00800B99" w:rsidRDefault="003E5471" w:rsidP="003E5471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1,165,728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B11D3D" w14:textId="77777777" w:rsidR="003E5471" w:rsidRPr="00800B99" w:rsidRDefault="003E5471" w:rsidP="003E5471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835,963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B6669" w14:textId="77777777" w:rsidR="003E5471" w:rsidRPr="00800B99" w:rsidRDefault="003E5471" w:rsidP="003E5471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71.71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05474EE" w14:textId="3E28B11D" w:rsidR="003E5471" w:rsidRPr="00997D66" w:rsidRDefault="003E5471" w:rsidP="003E5471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92578" w14:paraId="0EF22CB0" w14:textId="77777777" w:rsidTr="0092387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5A2A1E7" w14:textId="77777777" w:rsidR="00192578" w:rsidRPr="00800B99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29CC55" w14:textId="77777777" w:rsidR="00192578" w:rsidRPr="00B26C1A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26C1A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90BDEC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1,647,153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D2CB38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602,100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CAFDEF" w14:textId="77777777" w:rsidR="00192578" w:rsidRPr="00800B99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36.55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77C8474" w14:textId="77777777" w:rsidR="00192578" w:rsidRPr="00997D66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14:paraId="7BA9078B" w14:textId="77777777" w:rsidR="00192578" w:rsidRDefault="00192578" w:rsidP="0019257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E9354C3" w14:textId="348AA3C0" w:rsidR="00192578" w:rsidRDefault="00192578" w:rsidP="00192578">
      <w:pPr>
        <w:jc w:val="left"/>
      </w:pPr>
    </w:p>
    <w:p w14:paraId="45B8DB89" w14:textId="669111EE" w:rsidR="009637A7" w:rsidRDefault="009637A7" w:rsidP="00192578">
      <w:pPr>
        <w:jc w:val="left"/>
      </w:pPr>
    </w:p>
    <w:p w14:paraId="6669C754" w14:textId="0310C2A0" w:rsidR="009637A7" w:rsidRDefault="009637A7" w:rsidP="00192578">
      <w:pPr>
        <w:jc w:val="left"/>
      </w:pPr>
    </w:p>
    <w:p w14:paraId="35073730" w14:textId="70DCF5B8" w:rsidR="009637A7" w:rsidRDefault="009637A7" w:rsidP="00192578">
      <w:pPr>
        <w:jc w:val="left"/>
      </w:pPr>
    </w:p>
    <w:p w14:paraId="67CB770C" w14:textId="03A2F416" w:rsidR="009637A7" w:rsidRDefault="009637A7" w:rsidP="00192578">
      <w:pPr>
        <w:jc w:val="left"/>
      </w:pPr>
    </w:p>
    <w:p w14:paraId="1D7A929D" w14:textId="77777777" w:rsidR="009637A7" w:rsidRDefault="009637A7" w:rsidP="00192578">
      <w:pPr>
        <w:jc w:val="left"/>
      </w:pPr>
    </w:p>
    <w:p w14:paraId="7FD99F76" w14:textId="77777777" w:rsidR="00192578" w:rsidRPr="00F33C00" w:rsidRDefault="00192578" w:rsidP="00192578">
      <w:pPr>
        <w:jc w:val="left"/>
      </w:pPr>
      <w:r w:rsidRPr="003978E6">
        <w:rPr>
          <w:rFonts w:hint="eastAsia"/>
          <w:b/>
          <w:sz w:val="32"/>
          <w:szCs w:val="32"/>
        </w:rPr>
        <w:lastRenderedPageBreak/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754938FE" w14:textId="77777777" w:rsidR="00192578" w:rsidRPr="006C335D" w:rsidRDefault="00192578" w:rsidP="00192578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192578" w:rsidRPr="0093340E" w14:paraId="589D9BF7" w14:textId="77777777" w:rsidTr="0092387C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51C5B5E" w14:textId="0632D138" w:rsidR="00192578" w:rsidRPr="005D0E30" w:rsidRDefault="009637A7" w:rsidP="0092387C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</w:t>
            </w:r>
            <w:r w:rsidR="00192578" w:rsidRPr="005D0E30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192578"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 w:rsidR="00192578"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="00192578"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7BE9EFB3" w14:textId="77777777" w:rsidR="00192578" w:rsidRPr="0093340E" w:rsidRDefault="00192578" w:rsidP="0092387C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92578" w:rsidRPr="00064EBE" w14:paraId="7306EE0D" w14:textId="77777777" w:rsidTr="0092387C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7528F9" w14:textId="77777777" w:rsidR="00192578" w:rsidRPr="00A25A7D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B4EA" w14:textId="77777777" w:rsidR="00192578" w:rsidRPr="00A25A7D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67AC2" w14:textId="77777777" w:rsidR="00192578" w:rsidRPr="00A25A7D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020CB" w14:textId="77777777" w:rsidR="00192578" w:rsidRPr="00A25A7D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92578" w:rsidRPr="00064EBE" w14:paraId="2F0D4CEC" w14:textId="77777777" w:rsidTr="0092387C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BE74E8C" w14:textId="77777777" w:rsidR="00192578" w:rsidRPr="00A25A7D" w:rsidRDefault="00192578" w:rsidP="0092387C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4B5F" w14:textId="77777777" w:rsidR="00192578" w:rsidRPr="00A25A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2E64" w14:textId="77777777" w:rsidR="00192578" w:rsidRPr="00A25A7D" w:rsidRDefault="00192578" w:rsidP="0092387C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D729E" w14:textId="77777777" w:rsidR="00192578" w:rsidRPr="00A25A7D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02EB64" w14:textId="77777777" w:rsidR="00192578" w:rsidRPr="00A25A7D" w:rsidRDefault="00192578" w:rsidP="0092387C">
            <w:pPr>
              <w:pStyle w:val="4"/>
              <w:rPr>
                <w:sz w:val="22"/>
                <w:szCs w:val="22"/>
              </w:rPr>
            </w:pPr>
          </w:p>
        </w:tc>
      </w:tr>
      <w:tr w:rsidR="00192578" w:rsidRPr="00671D7D" w14:paraId="4B591A68" w14:textId="77777777" w:rsidTr="0092387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2C4CBB4C" w14:textId="77777777" w:rsidR="00192578" w:rsidRPr="00671D7D" w:rsidRDefault="00192578" w:rsidP="0092387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671D7D">
              <w:rPr>
                <w:rFonts w:hAnsi="標楷體" w:hint="eastAsia"/>
                <w:b/>
                <w:noProof/>
                <w:sz w:val="22"/>
                <w:szCs w:val="22"/>
              </w:rPr>
              <w:t>勞動部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6BA29FB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EE92DB7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8BB3C6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47C9B27" w14:textId="77777777" w:rsidR="00192578" w:rsidRPr="00671D7D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671D7D" w14:paraId="72DA35CD" w14:textId="77777777" w:rsidTr="0092387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3456EF8F" w14:textId="77777777" w:rsidR="00192578" w:rsidRPr="00671D7D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勞動保險業務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310A62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285,226,678,000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2680561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261,711,578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A3216C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0.09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C45F525" w14:textId="7FF2A3A8" w:rsidR="00192578" w:rsidRPr="00671D7D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補助職業勞工參加勞工保險及育嬰留職停薪</w:t>
            </w:r>
            <w:r w:rsidR="00124204">
              <w:rPr>
                <w:rFonts w:hAnsi="標楷體" w:hint="eastAsia"/>
                <w:noProof/>
                <w:sz w:val="22"/>
                <w:szCs w:val="22"/>
              </w:rPr>
              <w:t>薪資補助</w:t>
            </w:r>
            <w:r w:rsidRPr="00671D7D">
              <w:rPr>
                <w:rFonts w:hAnsi="標楷體" w:hint="eastAsia"/>
                <w:noProof/>
                <w:sz w:val="22"/>
                <w:szCs w:val="22"/>
              </w:rPr>
              <w:t>人數，較預計減少。</w:t>
            </w:r>
          </w:p>
        </w:tc>
      </w:tr>
      <w:tr w:rsidR="00192578" w:rsidRPr="00671D7D" w14:paraId="4ED8B8B6" w14:textId="77777777" w:rsidTr="0092387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384EDD81" w14:textId="77777777" w:rsidR="00192578" w:rsidRPr="00671D7D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綜合規劃業務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946439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10,173,000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D5A7B1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2,181,653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8EE1A2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21.45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A72BD65" w14:textId="77777777" w:rsidR="00192578" w:rsidRPr="00671D7D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補助民間團體推動國際勞工事務案件，較預計減少。</w:t>
            </w:r>
          </w:p>
        </w:tc>
      </w:tr>
      <w:tr w:rsidR="00192578" w:rsidRPr="00671D7D" w14:paraId="5D2E2A58" w14:textId="77777777" w:rsidTr="0092387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6B3302F8" w14:textId="77777777" w:rsidR="00192578" w:rsidRPr="00671D7D" w:rsidRDefault="00192578" w:rsidP="0092387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671D7D">
              <w:rPr>
                <w:rFonts w:hAnsi="標楷體" w:hint="eastAsia"/>
                <w:b/>
                <w:noProof/>
                <w:sz w:val="22"/>
                <w:szCs w:val="22"/>
              </w:rPr>
              <w:t>勞工保險局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05D0AB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D22EB3D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A7690F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47665D9" w14:textId="77777777" w:rsidR="00192578" w:rsidRPr="00671D7D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671D7D" w14:paraId="0F458708" w14:textId="77777777" w:rsidTr="0092387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F1B5D1E" w14:textId="77777777" w:rsidR="00192578" w:rsidRPr="00671D7D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D017FF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2,904,928,000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357225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229,889,780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68CD7B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7.91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59FD1EE" w14:textId="77777777" w:rsidR="00192578" w:rsidRPr="00671D7D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192578" w:rsidRPr="00671D7D" w14:paraId="04929878" w14:textId="77777777" w:rsidTr="0092387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795A0336" w14:textId="77777777" w:rsidR="00192578" w:rsidRPr="00671D7D" w:rsidRDefault="00192578" w:rsidP="0092387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671D7D">
              <w:rPr>
                <w:rFonts w:hAnsi="標楷體" w:hint="eastAsia"/>
                <w:b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3A2F7F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C3CDECD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3C12C7" w14:textId="77777777" w:rsidR="00192578" w:rsidRPr="00671D7D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9A90787" w14:textId="77777777" w:rsidR="00192578" w:rsidRPr="00671D7D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:rsidRPr="00671D7D" w14:paraId="4F6FF606" w14:textId="77777777" w:rsidTr="0092387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6EFDF95" w14:textId="77777777" w:rsidR="00192578" w:rsidRPr="00671D7D" w:rsidRDefault="00192578" w:rsidP="0092387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分署管理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60FC25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1,068,219,000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B5E6F2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48,561,049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97AAC" w14:textId="77777777" w:rsidR="00192578" w:rsidRPr="00671D7D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671D7D">
              <w:rPr>
                <w:rFonts w:hAnsi="細明體"/>
                <w:noProof/>
                <w:sz w:val="22"/>
                <w:szCs w:val="22"/>
              </w:rPr>
              <w:t>4.55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494117E" w14:textId="77777777" w:rsidR="00192578" w:rsidRPr="00671D7D" w:rsidRDefault="00192578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 w:rsidRPr="00671D7D">
              <w:rPr>
                <w:rFonts w:hAnsi="標楷體" w:hint="eastAsia"/>
                <w:noProof/>
                <w:sz w:val="22"/>
                <w:szCs w:val="22"/>
              </w:rPr>
              <w:t>實際進用員額較少之人事費結餘，及補助、委辦經費結餘。</w:t>
            </w:r>
          </w:p>
        </w:tc>
      </w:tr>
    </w:tbl>
    <w:p w14:paraId="153E2990" w14:textId="77777777" w:rsidR="00192578" w:rsidRDefault="00192578" w:rsidP="0019257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CCD2393" w14:textId="77777777" w:rsidR="00192578" w:rsidRDefault="00192578" w:rsidP="00192578">
      <w:pPr>
        <w:pStyle w:val="aa"/>
      </w:pPr>
    </w:p>
    <w:p w14:paraId="34DA82F6" w14:textId="77777777" w:rsidR="00192578" w:rsidRDefault="00192578" w:rsidP="00192578"/>
    <w:p w14:paraId="3DDEF8ED" w14:textId="77777777" w:rsidR="00192578" w:rsidRPr="0093340E" w:rsidRDefault="00192578" w:rsidP="00192578"/>
    <w:p w14:paraId="401073D7" w14:textId="77777777" w:rsidR="00192578" w:rsidRPr="00CA2A8C" w:rsidRDefault="00192578" w:rsidP="00192578">
      <w:pPr>
        <w:pStyle w:val="10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192578" w:rsidRPr="000F2E19" w14:paraId="422DEA01" w14:textId="77777777" w:rsidTr="0092387C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238CFF4" w14:textId="68736CB1" w:rsidR="00192578" w:rsidRPr="00CE423E" w:rsidRDefault="009637A7" w:rsidP="0092387C">
            <w:pPr>
              <w:pStyle w:val="10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2</w:t>
            </w:r>
            <w:r w:rsidR="00192578" w:rsidRPr="00CE423E">
              <w:rPr>
                <w:rFonts w:hAnsi="標楷體" w:hint="eastAsia"/>
                <w:sz w:val="28"/>
              </w:rPr>
              <w:t>.  以前年度歲出減免（註銷）數簡明表</w:t>
            </w:r>
          </w:p>
          <w:p w14:paraId="688E9D1A" w14:textId="77777777" w:rsidR="00192578" w:rsidRPr="000F2E19" w:rsidRDefault="00192578" w:rsidP="0092387C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92578" w:rsidRPr="00CA093B" w14:paraId="362EF129" w14:textId="77777777" w:rsidTr="0092387C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7676EFFE" w14:textId="77777777" w:rsidR="00192578" w:rsidRPr="00CA2A8C" w:rsidRDefault="00192578" w:rsidP="0092387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BE1D5FD" w14:textId="77777777" w:rsidR="00192578" w:rsidRPr="00CA2A8C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31DB2859" w14:textId="77777777" w:rsidR="00192578" w:rsidRPr="00CA2A8C" w:rsidRDefault="00192578" w:rsidP="0092387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3FA7A537" w14:textId="77777777" w:rsidR="00192578" w:rsidRPr="00CA2A8C" w:rsidRDefault="00192578" w:rsidP="0092387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1D7A0261" w14:textId="77777777" w:rsidR="00192578" w:rsidRPr="00CA2A8C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6CB9FD15" w14:textId="77777777" w:rsidR="00192578" w:rsidRPr="00CA2A8C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92578" w:rsidRPr="00CA093B" w14:paraId="37B5627C" w14:textId="77777777" w:rsidTr="0092387C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1E68657" w14:textId="77777777" w:rsidR="00192578" w:rsidRPr="00CA2A8C" w:rsidRDefault="00192578" w:rsidP="0092387C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3BC8648" w14:textId="77777777" w:rsidR="00192578" w:rsidRPr="00CA2A8C" w:rsidRDefault="00192578" w:rsidP="0092387C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278475B" w14:textId="77777777" w:rsidR="00192578" w:rsidRPr="00CA2A8C" w:rsidRDefault="00192578" w:rsidP="00923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4B5647AC" w14:textId="77777777" w:rsidR="00192578" w:rsidRPr="00CA2A8C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08749D" w14:textId="77777777" w:rsidR="00192578" w:rsidRPr="00CA2A8C" w:rsidRDefault="00192578" w:rsidP="0092387C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76E90CB" w14:textId="77777777" w:rsidR="00192578" w:rsidRPr="00CA2A8C" w:rsidRDefault="00192578" w:rsidP="0092387C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192578" w:rsidRPr="00564F49" w14:paraId="4E3C0F2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4490055D" w14:textId="77777777" w:rsidR="00192578" w:rsidRPr="00564F49" w:rsidRDefault="00192578" w:rsidP="0092387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42AA437" w14:textId="77777777" w:rsidR="00192578" w:rsidRPr="00564F49" w:rsidRDefault="00192578" w:rsidP="0092387C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564F49">
              <w:rPr>
                <w:rFonts w:hAnsi="標楷體" w:hint="eastAsia"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EAAD3E" w14:textId="77777777" w:rsidR="00192578" w:rsidRPr="00564F49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0050682" w14:textId="77777777" w:rsidR="00192578" w:rsidRPr="00564F49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D75AAE" w14:textId="77777777" w:rsidR="00192578" w:rsidRPr="00564F49" w:rsidRDefault="00192578" w:rsidP="0092387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7FBE9A8D" w14:textId="77777777" w:rsidR="00192578" w:rsidRPr="00564F49" w:rsidRDefault="00192578" w:rsidP="0092387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92578" w14:paraId="474A16C7" w14:textId="77777777" w:rsidTr="00923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711E35CA" w14:textId="77777777" w:rsidR="00192578" w:rsidRPr="00CA2A8C" w:rsidRDefault="00192578" w:rsidP="0092387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E62C1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02726E" w14:textId="77777777" w:rsidR="00192578" w:rsidRPr="00564F49" w:rsidRDefault="00192578" w:rsidP="0092387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564F49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ECBD1B" w14:textId="77777777" w:rsidR="00192578" w:rsidRPr="00CA2A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35,002,508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1F71CE" w14:textId="77777777" w:rsidR="00192578" w:rsidRPr="00CA2A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10,441,139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D99C5" w14:textId="77777777" w:rsidR="00192578" w:rsidRPr="00CA2A8C" w:rsidRDefault="00192578" w:rsidP="0092387C">
            <w:pPr>
              <w:pStyle w:val="3"/>
              <w:rPr>
                <w:rFonts w:hAnsi="細明體"/>
                <w:sz w:val="22"/>
                <w:szCs w:val="22"/>
              </w:rPr>
            </w:pPr>
            <w:r w:rsidRPr="00CE62C1">
              <w:rPr>
                <w:rFonts w:hAnsi="細明體"/>
                <w:noProof/>
                <w:sz w:val="22"/>
                <w:szCs w:val="22"/>
              </w:rPr>
              <w:t>29.83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2E0DB4E" w14:textId="235D3474" w:rsidR="00192578" w:rsidRPr="00CA2A8C" w:rsidRDefault="00125029" w:rsidP="0092387C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與</w:t>
            </w:r>
            <w:r w:rsidR="00192578" w:rsidRPr="00CE62C1">
              <w:rPr>
                <w:rFonts w:hAnsi="標楷體" w:hint="eastAsia"/>
                <w:noProof/>
                <w:sz w:val="22"/>
                <w:szCs w:val="22"/>
              </w:rPr>
              <w:t>財政部高雄國稅局合署興建所屬單位辦公廳舍</w:t>
            </w:r>
            <w:r w:rsidR="00EB3668">
              <w:rPr>
                <w:rFonts w:hAnsi="標楷體" w:hint="eastAsia"/>
                <w:noProof/>
                <w:sz w:val="22"/>
                <w:szCs w:val="22"/>
              </w:rPr>
              <w:t>營繕工程</w:t>
            </w:r>
            <w:r w:rsidR="00192578" w:rsidRPr="00CE62C1">
              <w:rPr>
                <w:rFonts w:hAnsi="標楷體" w:hint="eastAsia"/>
                <w:noProof/>
                <w:sz w:val="22"/>
                <w:szCs w:val="22"/>
              </w:rPr>
              <w:t>結餘。</w:t>
            </w:r>
          </w:p>
        </w:tc>
      </w:tr>
    </w:tbl>
    <w:p w14:paraId="0058A92A" w14:textId="77777777" w:rsidR="00192578" w:rsidRDefault="00192578" w:rsidP="00192578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14:paraId="645E4DB4" w14:textId="77777777" w:rsidR="00192578" w:rsidRPr="00045320" w:rsidRDefault="00192578" w:rsidP="00192578">
      <w:pPr>
        <w:jc w:val="left"/>
      </w:pPr>
    </w:p>
    <w:sectPr w:rsidR="00192578" w:rsidRPr="00045320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A3BBC" w14:textId="77777777" w:rsidR="00192578" w:rsidRDefault="00192578" w:rsidP="005F138F">
      <w:r>
        <w:separator/>
      </w:r>
    </w:p>
  </w:endnote>
  <w:endnote w:type="continuationSeparator" w:id="0">
    <w:p w14:paraId="5FDDD4A3" w14:textId="77777777" w:rsidR="00192578" w:rsidRDefault="00192578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C5DE5" w14:textId="77777777" w:rsidR="0058531C" w:rsidRDefault="005853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3008" w14:textId="0E6E57DB" w:rsidR="00552AAA" w:rsidRPr="0058531C" w:rsidRDefault="002C0759">
    <w:pPr>
      <w:pStyle w:val="a5"/>
      <w:jc w:val="center"/>
    </w:pPr>
    <w:r w:rsidRPr="0058531C">
      <w:rPr>
        <w:rFonts w:hint="eastAsia"/>
      </w:rPr>
      <w:t>16-15-</w:t>
    </w:r>
    <w:r w:rsidR="00552AAA" w:rsidRPr="0058531C">
      <w:fldChar w:fldCharType="begin"/>
    </w:r>
    <w:r w:rsidR="00552AAA" w:rsidRPr="0058531C">
      <w:instrText>PAGE   \* MERGEFORMAT</w:instrText>
    </w:r>
    <w:r w:rsidR="00552AAA" w:rsidRPr="0058531C">
      <w:fldChar w:fldCharType="separate"/>
    </w:r>
    <w:r w:rsidR="00552AAA" w:rsidRPr="0058531C">
      <w:rPr>
        <w:noProof/>
        <w:lang w:val="zh-TW"/>
      </w:rPr>
      <w:t>1</w:t>
    </w:r>
    <w:r w:rsidR="00552AAA" w:rsidRPr="0058531C">
      <w:fldChar w:fldCharType="end"/>
    </w:r>
  </w:p>
  <w:p w14:paraId="63BB7B8B" w14:textId="77777777" w:rsidR="00552AAA" w:rsidRPr="0058531C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CF1C" w14:textId="77777777" w:rsidR="0058531C" w:rsidRDefault="005853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38C1A" w14:textId="77777777" w:rsidR="00192578" w:rsidRDefault="00192578" w:rsidP="005F138F">
      <w:r>
        <w:separator/>
      </w:r>
    </w:p>
  </w:footnote>
  <w:footnote w:type="continuationSeparator" w:id="0">
    <w:p w14:paraId="0839C468" w14:textId="77777777" w:rsidR="00192578" w:rsidRDefault="00192578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C17D" w14:textId="77777777" w:rsidR="0058531C" w:rsidRDefault="005853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25A8" w14:textId="77777777" w:rsidR="0058531C" w:rsidRDefault="0058531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DD67" w14:textId="77777777" w:rsidR="0058531C" w:rsidRDefault="005853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oNotTrackMoves/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2578"/>
    <w:rsid w:val="000B4BE3"/>
    <w:rsid w:val="000C1183"/>
    <w:rsid w:val="00124204"/>
    <w:rsid w:val="00125029"/>
    <w:rsid w:val="00151400"/>
    <w:rsid w:val="00176130"/>
    <w:rsid w:val="00192578"/>
    <w:rsid w:val="001A2325"/>
    <w:rsid w:val="001D2099"/>
    <w:rsid w:val="00240C83"/>
    <w:rsid w:val="00261A48"/>
    <w:rsid w:val="0026573E"/>
    <w:rsid w:val="00267C44"/>
    <w:rsid w:val="002C0759"/>
    <w:rsid w:val="002C0AB3"/>
    <w:rsid w:val="003D4FEA"/>
    <w:rsid w:val="003E5471"/>
    <w:rsid w:val="00402AAD"/>
    <w:rsid w:val="00551C77"/>
    <w:rsid w:val="00552AAA"/>
    <w:rsid w:val="00566294"/>
    <w:rsid w:val="005821D1"/>
    <w:rsid w:val="0058531C"/>
    <w:rsid w:val="005F138F"/>
    <w:rsid w:val="006714D6"/>
    <w:rsid w:val="0068471B"/>
    <w:rsid w:val="006E4C9E"/>
    <w:rsid w:val="00751FDE"/>
    <w:rsid w:val="00761C7F"/>
    <w:rsid w:val="00767633"/>
    <w:rsid w:val="007E2EB3"/>
    <w:rsid w:val="00863F05"/>
    <w:rsid w:val="008B4E5E"/>
    <w:rsid w:val="008C7C49"/>
    <w:rsid w:val="009637A7"/>
    <w:rsid w:val="009A0F1E"/>
    <w:rsid w:val="009C5EEC"/>
    <w:rsid w:val="00A067C6"/>
    <w:rsid w:val="00A27DD2"/>
    <w:rsid w:val="00A343F8"/>
    <w:rsid w:val="00A70D8E"/>
    <w:rsid w:val="00AA2795"/>
    <w:rsid w:val="00AB29D9"/>
    <w:rsid w:val="00B14B16"/>
    <w:rsid w:val="00B14B24"/>
    <w:rsid w:val="00B55A84"/>
    <w:rsid w:val="00BA0A16"/>
    <w:rsid w:val="00C3041B"/>
    <w:rsid w:val="00D76056"/>
    <w:rsid w:val="00D7675A"/>
    <w:rsid w:val="00DB324C"/>
    <w:rsid w:val="00DE0D5E"/>
    <w:rsid w:val="00E005BE"/>
    <w:rsid w:val="00E13F71"/>
    <w:rsid w:val="00E34D36"/>
    <w:rsid w:val="00E35F55"/>
    <w:rsid w:val="00E659D6"/>
    <w:rsid w:val="00E87430"/>
    <w:rsid w:val="00EB3668"/>
    <w:rsid w:val="00EE534F"/>
    <w:rsid w:val="00EE74AE"/>
    <w:rsid w:val="00EF2E38"/>
    <w:rsid w:val="00F064AF"/>
    <w:rsid w:val="00F15328"/>
    <w:rsid w:val="00F25207"/>
    <w:rsid w:val="00F269DF"/>
    <w:rsid w:val="00F60217"/>
    <w:rsid w:val="00F6136D"/>
    <w:rsid w:val="00F9098A"/>
    <w:rsid w:val="00FA4488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0E889BA"/>
  <w15:chartTrackingRefBased/>
  <w15:docId w15:val="{E26E8812-5B92-490C-A2F3-38086307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19257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9257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9257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19257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192578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192578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192578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192578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19257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0lgTDEu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I0lgTDEu歲入機關別決算審定明細表A3_1</Template>
  <TotalTime>55</TotalTime>
  <Pages>7</Pages>
  <Words>1610</Words>
  <Characters>9178</Characters>
  <Application>Microsoft Office Word</Application>
  <DocSecurity>0</DocSecurity>
  <Lines>76</Lines>
  <Paragraphs>21</Paragraphs>
  <ScaleCrop>false</ScaleCrop>
  <Company>N.A.O.</Company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林郁婷</dc:creator>
  <cp:keywords/>
  <dc:description/>
  <cp:lastModifiedBy>張宥淇</cp:lastModifiedBy>
  <cp:revision>35</cp:revision>
  <cp:lastPrinted>2026-06-12T08:12:00Z</cp:lastPrinted>
  <dcterms:created xsi:type="dcterms:W3CDTF">2026-06-02T02:54:00Z</dcterms:created>
  <dcterms:modified xsi:type="dcterms:W3CDTF">2026-07-06T06:30:00Z</dcterms:modified>
</cp:coreProperties>
</file>