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E9440" w14:textId="77777777" w:rsidR="00F677A8" w:rsidRPr="002069FF" w:rsidRDefault="00F677A8" w:rsidP="00F677A8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外交部主管</w:t>
      </w:r>
    </w:p>
    <w:p w14:paraId="1B3A41D4" w14:textId="77777777" w:rsidR="00F677A8" w:rsidRDefault="00F677A8" w:rsidP="00F677A8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14:paraId="24FC2F0B" w14:textId="77777777" w:rsidR="00F677A8" w:rsidRDefault="00F677A8" w:rsidP="00F677A8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13"/>
        <w:gridCol w:w="2143"/>
        <w:gridCol w:w="1999"/>
        <w:gridCol w:w="2630"/>
        <w:gridCol w:w="2632"/>
        <w:gridCol w:w="1905"/>
        <w:gridCol w:w="1905"/>
        <w:gridCol w:w="2081"/>
        <w:gridCol w:w="1857"/>
        <w:gridCol w:w="1002"/>
        <w:gridCol w:w="12"/>
      </w:tblGrid>
      <w:tr w:rsidR="00F677A8" w14:paraId="0364EC5C" w14:textId="77777777" w:rsidTr="00A83EB0">
        <w:trPr>
          <w:cantSplit/>
          <w:trHeight w:val="885"/>
          <w:tblHeader/>
        </w:trPr>
        <w:tc>
          <w:tcPr>
            <w:tcW w:w="20479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C7F85" w14:textId="34262804" w:rsidR="00F677A8" w:rsidRPr="00A27DD2" w:rsidRDefault="00F677A8" w:rsidP="00D27A93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sz w:val="24"/>
                <w:szCs w:val="24"/>
              </w:rPr>
            </w:pPr>
            <w:r w:rsidRPr="002069FF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proofErr w:type="gramStart"/>
            <w:r>
              <w:rPr>
                <w:rFonts w:ascii="標楷體" w:hAnsi="標楷體" w:hint="eastAsia"/>
                <w:b w:val="0"/>
                <w:sz w:val="28"/>
              </w:rPr>
              <w:t>114</w:t>
            </w:r>
            <w:proofErr w:type="gramEnd"/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</w:tc>
      </w:tr>
      <w:tr w:rsidR="00F677A8" w14:paraId="20EC5588" w14:textId="77777777" w:rsidTr="00A83EB0">
        <w:trPr>
          <w:cantSplit/>
          <w:trHeight w:val="390"/>
          <w:tblHeader/>
        </w:trPr>
        <w:tc>
          <w:tcPr>
            <w:tcW w:w="20479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14:paraId="51CC2D22" w14:textId="77777777" w:rsidR="00F677A8" w:rsidRPr="00A27DD2" w:rsidRDefault="00F677A8" w:rsidP="007267D5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F677A8" w14:paraId="6079AEE3" w14:textId="77777777" w:rsidTr="00A83EB0">
        <w:trPr>
          <w:gridAfter w:val="1"/>
          <w:wAfter w:w="9" w:type="dxa"/>
          <w:cantSplit/>
          <w:trHeight w:val="359"/>
          <w:tblHeader/>
        </w:trPr>
        <w:tc>
          <w:tcPr>
            <w:tcW w:w="2314" w:type="dxa"/>
            <w:vMerge w:val="restart"/>
            <w:tcBorders>
              <w:left w:val="nil"/>
            </w:tcBorders>
            <w:vAlign w:val="center"/>
          </w:tcPr>
          <w:p w14:paraId="259A16A1" w14:textId="77777777" w:rsidR="00F677A8" w:rsidRPr="00A27DD2" w:rsidRDefault="00F677A8" w:rsidP="007267D5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44" w:type="dxa"/>
            <w:vMerge w:val="restart"/>
            <w:vAlign w:val="center"/>
          </w:tcPr>
          <w:p w14:paraId="2362D843" w14:textId="77777777" w:rsidR="00F677A8" w:rsidRPr="00A27DD2" w:rsidRDefault="00F677A8" w:rsidP="007267D5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000" w:type="dxa"/>
            <w:vMerge w:val="restart"/>
            <w:vAlign w:val="center"/>
          </w:tcPr>
          <w:p w14:paraId="220F378B" w14:textId="77777777" w:rsidR="00F677A8" w:rsidRPr="00A27DD2" w:rsidRDefault="00F677A8" w:rsidP="007267D5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62" w:type="dxa"/>
            <w:gridSpan w:val="2"/>
            <w:vAlign w:val="center"/>
          </w:tcPr>
          <w:p w14:paraId="3CD281A0" w14:textId="77777777" w:rsidR="00F677A8" w:rsidRPr="00A27DD2" w:rsidRDefault="00F677A8" w:rsidP="007267D5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91" w:type="dxa"/>
            <w:gridSpan w:val="3"/>
            <w:vAlign w:val="center"/>
          </w:tcPr>
          <w:p w14:paraId="72C39E74" w14:textId="77777777" w:rsidR="00F677A8" w:rsidRPr="00A27DD2" w:rsidRDefault="00F677A8" w:rsidP="007267D5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59" w:type="dxa"/>
            <w:gridSpan w:val="2"/>
            <w:tcBorders>
              <w:right w:val="nil"/>
            </w:tcBorders>
            <w:vAlign w:val="center"/>
          </w:tcPr>
          <w:p w14:paraId="55A2C558" w14:textId="77777777" w:rsidR="00F677A8" w:rsidRPr="00A27DD2" w:rsidRDefault="00F677A8" w:rsidP="007267D5">
            <w:pPr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F677A8" w14:paraId="2ED58174" w14:textId="77777777" w:rsidTr="00A83EB0">
        <w:trPr>
          <w:gridAfter w:val="1"/>
          <w:wAfter w:w="12" w:type="dxa"/>
          <w:cantSplit/>
          <w:trHeight w:val="374"/>
          <w:tblHeader/>
        </w:trPr>
        <w:tc>
          <w:tcPr>
            <w:tcW w:w="2314" w:type="dxa"/>
            <w:vMerge/>
            <w:tcBorders>
              <w:left w:val="nil"/>
            </w:tcBorders>
            <w:vAlign w:val="center"/>
          </w:tcPr>
          <w:p w14:paraId="37372636" w14:textId="77777777" w:rsidR="00F677A8" w:rsidRPr="00A27DD2" w:rsidRDefault="00F677A8" w:rsidP="007267D5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vAlign w:val="center"/>
          </w:tcPr>
          <w:p w14:paraId="59C1C719" w14:textId="77777777" w:rsidR="00F677A8" w:rsidRPr="00A27DD2" w:rsidRDefault="00F677A8" w:rsidP="007267D5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000" w:type="dxa"/>
            <w:vMerge/>
          </w:tcPr>
          <w:p w14:paraId="79FFEFFB" w14:textId="77777777" w:rsidR="00F677A8" w:rsidRPr="00A27DD2" w:rsidRDefault="00F677A8" w:rsidP="007267D5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30" w:type="dxa"/>
            <w:vAlign w:val="center"/>
          </w:tcPr>
          <w:p w14:paraId="6AA67195" w14:textId="77777777" w:rsidR="00F677A8" w:rsidRPr="00A27DD2" w:rsidRDefault="00F677A8" w:rsidP="007267D5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31" w:type="dxa"/>
            <w:vAlign w:val="center"/>
          </w:tcPr>
          <w:p w14:paraId="0E6055A5" w14:textId="77777777" w:rsidR="00F677A8" w:rsidRPr="00A27DD2" w:rsidRDefault="00F677A8" w:rsidP="007267D5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905" w:type="dxa"/>
            <w:vAlign w:val="center"/>
          </w:tcPr>
          <w:p w14:paraId="20C25FBA" w14:textId="77777777" w:rsidR="00F677A8" w:rsidRPr="00A27DD2" w:rsidRDefault="00F677A8" w:rsidP="007267D5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905" w:type="dxa"/>
            <w:vAlign w:val="center"/>
          </w:tcPr>
          <w:p w14:paraId="5BDF32AB" w14:textId="77777777" w:rsidR="00F677A8" w:rsidRPr="00A27DD2" w:rsidRDefault="00F677A8" w:rsidP="007267D5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79" w:type="dxa"/>
            <w:vAlign w:val="center"/>
          </w:tcPr>
          <w:p w14:paraId="1CA7AAA2" w14:textId="77777777" w:rsidR="00F677A8" w:rsidRPr="00A27DD2" w:rsidRDefault="00F677A8" w:rsidP="007267D5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57" w:type="dxa"/>
            <w:vAlign w:val="center"/>
          </w:tcPr>
          <w:p w14:paraId="6749BA87" w14:textId="77777777" w:rsidR="00F677A8" w:rsidRPr="00A27DD2" w:rsidRDefault="00F677A8" w:rsidP="007267D5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002" w:type="dxa"/>
            <w:tcBorders>
              <w:right w:val="nil"/>
            </w:tcBorders>
            <w:vAlign w:val="center"/>
          </w:tcPr>
          <w:p w14:paraId="1285B74B" w14:textId="77777777" w:rsidR="00F677A8" w:rsidRPr="00A27DD2" w:rsidRDefault="00F677A8" w:rsidP="007267D5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F677A8" w:rsidRPr="00B932B7" w14:paraId="1ACFCE82" w14:textId="77777777" w:rsidTr="00A83E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2" w:type="dxa"/>
          <w:cantSplit/>
          <w:trHeight w:val="345"/>
        </w:trPr>
        <w:tc>
          <w:tcPr>
            <w:tcW w:w="2314" w:type="dxa"/>
            <w:shd w:val="clear" w:color="auto" w:fill="auto"/>
            <w:vAlign w:val="center"/>
          </w:tcPr>
          <w:p w14:paraId="4FD40460" w14:textId="77777777" w:rsidR="00F677A8" w:rsidRPr="00B932B7" w:rsidRDefault="00F677A8" w:rsidP="007267D5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B932B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外交部主管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3B8AA6C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4,346,379,000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2E6EB904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4,905,536,808</w:t>
            </w:r>
          </w:p>
        </w:tc>
        <w:tc>
          <w:tcPr>
            <w:tcW w:w="2630" w:type="dxa"/>
            <w:shd w:val="clear" w:color="auto" w:fill="auto"/>
            <w:vAlign w:val="center"/>
          </w:tcPr>
          <w:p w14:paraId="68BCA8BD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28A25625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6CF8A1A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4,904,172,950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2F1FE49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1,363,858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68B4ED4A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4,905,536,808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0000279F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559,157,808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0FCBC48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12.86</w:t>
            </w:r>
          </w:p>
        </w:tc>
      </w:tr>
      <w:tr w:rsidR="00F677A8" w:rsidRPr="00B932B7" w14:paraId="4EB09C63" w14:textId="77777777" w:rsidTr="00A83E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2" w:type="dxa"/>
          <w:cantSplit/>
          <w:trHeight w:val="359"/>
        </w:trPr>
        <w:tc>
          <w:tcPr>
            <w:tcW w:w="2314" w:type="dxa"/>
            <w:shd w:val="clear" w:color="auto" w:fill="auto"/>
            <w:vAlign w:val="center"/>
          </w:tcPr>
          <w:p w14:paraId="313202E8" w14:textId="77777777" w:rsidR="00F677A8" w:rsidRPr="00B932B7" w:rsidRDefault="00F677A8" w:rsidP="007267D5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B932B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外交部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6A6422A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453,491,000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134534D4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546,634,183</w:t>
            </w:r>
          </w:p>
        </w:tc>
        <w:tc>
          <w:tcPr>
            <w:tcW w:w="2630" w:type="dxa"/>
            <w:shd w:val="clear" w:color="auto" w:fill="auto"/>
            <w:vAlign w:val="center"/>
          </w:tcPr>
          <w:p w14:paraId="61086E3F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1B7A60CC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0E039E4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546,634,183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519BA1D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7705E604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546,634,183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38560E7B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93,143,183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876553B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20.54</w:t>
            </w:r>
          </w:p>
        </w:tc>
      </w:tr>
      <w:tr w:rsidR="00F677A8" w14:paraId="3709D64F" w14:textId="77777777" w:rsidTr="00A83E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2" w:type="dxa"/>
          <w:cantSplit/>
          <w:trHeight w:val="359"/>
        </w:trPr>
        <w:tc>
          <w:tcPr>
            <w:tcW w:w="2314" w:type="dxa"/>
            <w:shd w:val="clear" w:color="auto" w:fill="auto"/>
            <w:vAlign w:val="center"/>
          </w:tcPr>
          <w:p w14:paraId="686C67A4" w14:textId="77777777" w:rsidR="00F677A8" w:rsidRPr="00A27DD2" w:rsidRDefault="00F677A8" w:rsidP="007267D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6FF2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1D0EB14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1,350,000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66D71257" w14:textId="77777777" w:rsidR="00F677A8" w:rsidRPr="00A27DD2" w:rsidRDefault="00F677A8" w:rsidP="007267D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837,926</w:t>
            </w:r>
          </w:p>
        </w:tc>
        <w:tc>
          <w:tcPr>
            <w:tcW w:w="2630" w:type="dxa"/>
            <w:shd w:val="clear" w:color="auto" w:fill="auto"/>
            <w:vAlign w:val="center"/>
          </w:tcPr>
          <w:p w14:paraId="63E776A9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41C0102E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03985F0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837,926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9D3F7C5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13D50129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837,926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6D9A336B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- 512,074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4FB3928C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- 37.93</w:t>
            </w:r>
          </w:p>
        </w:tc>
      </w:tr>
      <w:tr w:rsidR="00F677A8" w14:paraId="1B0A88B1" w14:textId="77777777" w:rsidTr="00A83E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2" w:type="dxa"/>
          <w:cantSplit/>
          <w:trHeight w:val="359"/>
        </w:trPr>
        <w:tc>
          <w:tcPr>
            <w:tcW w:w="2314" w:type="dxa"/>
            <w:shd w:val="clear" w:color="auto" w:fill="auto"/>
            <w:vAlign w:val="center"/>
          </w:tcPr>
          <w:p w14:paraId="0F6F5930" w14:textId="77777777" w:rsidR="00F677A8" w:rsidRPr="00A27DD2" w:rsidRDefault="00F677A8" w:rsidP="007267D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6FF2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3DBD3AAA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1F805664" w14:textId="77777777" w:rsidR="00F677A8" w:rsidRPr="00A27DD2" w:rsidRDefault="00F677A8" w:rsidP="007267D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3,284</w:t>
            </w:r>
          </w:p>
        </w:tc>
        <w:tc>
          <w:tcPr>
            <w:tcW w:w="2630" w:type="dxa"/>
            <w:shd w:val="clear" w:color="auto" w:fill="auto"/>
            <w:vAlign w:val="center"/>
          </w:tcPr>
          <w:p w14:paraId="197EEA82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34F74F33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EA6266E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3,284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71D07B4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4FBD51A4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3,284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2CF1E4D5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3,284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6E49A91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F677A8" w14:paraId="5D2F1239" w14:textId="77777777" w:rsidTr="00A83E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2" w:type="dxa"/>
          <w:cantSplit/>
          <w:trHeight w:val="359"/>
        </w:trPr>
        <w:tc>
          <w:tcPr>
            <w:tcW w:w="2314" w:type="dxa"/>
            <w:shd w:val="clear" w:color="auto" w:fill="auto"/>
            <w:vAlign w:val="center"/>
          </w:tcPr>
          <w:p w14:paraId="7E2AA3DF" w14:textId="77777777" w:rsidR="00F677A8" w:rsidRPr="00A27DD2" w:rsidRDefault="00F677A8" w:rsidP="007267D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6FF2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4DD9D58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29,241,000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04EA1236" w14:textId="77777777" w:rsidR="00F677A8" w:rsidRPr="00A27DD2" w:rsidRDefault="00F677A8" w:rsidP="007267D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38,355,286</w:t>
            </w:r>
          </w:p>
        </w:tc>
        <w:tc>
          <w:tcPr>
            <w:tcW w:w="2630" w:type="dxa"/>
            <w:shd w:val="clear" w:color="auto" w:fill="auto"/>
            <w:vAlign w:val="center"/>
          </w:tcPr>
          <w:p w14:paraId="22C961E8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22BDD547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7ABD005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38,355,286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55837BE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645F4B63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38,355,286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36DC0D3A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9,114,286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2F43201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31.17</w:t>
            </w:r>
          </w:p>
        </w:tc>
      </w:tr>
      <w:tr w:rsidR="00F677A8" w14:paraId="6369760F" w14:textId="77777777" w:rsidTr="00A83E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2" w:type="dxa"/>
          <w:cantSplit/>
          <w:trHeight w:val="359"/>
        </w:trPr>
        <w:tc>
          <w:tcPr>
            <w:tcW w:w="2314" w:type="dxa"/>
            <w:shd w:val="clear" w:color="auto" w:fill="auto"/>
            <w:vAlign w:val="center"/>
          </w:tcPr>
          <w:p w14:paraId="71DB07F2" w14:textId="77777777" w:rsidR="00F677A8" w:rsidRPr="00A27DD2" w:rsidRDefault="00F677A8" w:rsidP="007267D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6FF2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ACCB6B0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422,900,000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1A896DCF" w14:textId="77777777" w:rsidR="00F677A8" w:rsidRPr="00A27DD2" w:rsidRDefault="00F677A8" w:rsidP="007267D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507,437,687</w:t>
            </w:r>
          </w:p>
        </w:tc>
        <w:tc>
          <w:tcPr>
            <w:tcW w:w="2630" w:type="dxa"/>
            <w:shd w:val="clear" w:color="auto" w:fill="auto"/>
            <w:vAlign w:val="center"/>
          </w:tcPr>
          <w:p w14:paraId="25465905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16D1DED9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C5EEFFF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507,437,687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129AFDA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274C0A19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507,437,687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2B2C3AFF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84,537,687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AE02147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19.99</w:t>
            </w:r>
          </w:p>
        </w:tc>
      </w:tr>
      <w:tr w:rsidR="00F677A8" w:rsidRPr="00B932B7" w14:paraId="00AE7F36" w14:textId="77777777" w:rsidTr="00A83E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2" w:type="dxa"/>
          <w:cantSplit/>
          <w:trHeight w:val="345"/>
        </w:trPr>
        <w:tc>
          <w:tcPr>
            <w:tcW w:w="2314" w:type="dxa"/>
            <w:shd w:val="clear" w:color="auto" w:fill="auto"/>
            <w:vAlign w:val="center"/>
          </w:tcPr>
          <w:p w14:paraId="5FE31269" w14:textId="77777777" w:rsidR="00F677A8" w:rsidRPr="00B932B7" w:rsidRDefault="00F677A8" w:rsidP="007267D5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B932B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領事事務局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54634BE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3,892,517,000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11621466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4,358,386,292</w:t>
            </w:r>
          </w:p>
        </w:tc>
        <w:tc>
          <w:tcPr>
            <w:tcW w:w="2630" w:type="dxa"/>
            <w:shd w:val="clear" w:color="auto" w:fill="auto"/>
            <w:vAlign w:val="center"/>
          </w:tcPr>
          <w:p w14:paraId="7AB54972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17CF83B1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EFBD8B9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4,357,022,434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EB5E641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1,363,858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534F3C88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4,358,386,292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21D1FD0F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465,869,292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FE5DF26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11.97</w:t>
            </w:r>
          </w:p>
        </w:tc>
      </w:tr>
      <w:tr w:rsidR="00F677A8" w14:paraId="6655C7E8" w14:textId="77777777" w:rsidTr="00A83E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2" w:type="dxa"/>
          <w:cantSplit/>
          <w:trHeight w:val="359"/>
        </w:trPr>
        <w:tc>
          <w:tcPr>
            <w:tcW w:w="2314" w:type="dxa"/>
            <w:shd w:val="clear" w:color="auto" w:fill="auto"/>
            <w:vAlign w:val="center"/>
          </w:tcPr>
          <w:p w14:paraId="4152FC41" w14:textId="77777777" w:rsidR="00F677A8" w:rsidRPr="00A27DD2" w:rsidRDefault="00F677A8" w:rsidP="007267D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6FF2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7A427F3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5F9D6E84" w14:textId="77777777" w:rsidR="00F677A8" w:rsidRPr="00A27DD2" w:rsidRDefault="00F677A8" w:rsidP="007267D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</w:t>
            </w:r>
          </w:p>
        </w:tc>
        <w:tc>
          <w:tcPr>
            <w:tcW w:w="2630" w:type="dxa"/>
            <w:shd w:val="clear" w:color="auto" w:fill="auto"/>
            <w:vAlign w:val="center"/>
          </w:tcPr>
          <w:p w14:paraId="35A5A49B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2EA8A24E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6675591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54A5D3E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60E7C486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366B40F1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4BA7257B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F677A8" w14:paraId="5CBAA186" w14:textId="77777777" w:rsidTr="00A83E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2" w:type="dxa"/>
          <w:cantSplit/>
          <w:trHeight w:val="359"/>
        </w:trPr>
        <w:tc>
          <w:tcPr>
            <w:tcW w:w="2314" w:type="dxa"/>
            <w:shd w:val="clear" w:color="auto" w:fill="auto"/>
            <w:vAlign w:val="center"/>
          </w:tcPr>
          <w:p w14:paraId="03E30286" w14:textId="77777777" w:rsidR="00F677A8" w:rsidRPr="00A27DD2" w:rsidRDefault="00F677A8" w:rsidP="007267D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6FF2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36E49018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3,883,485,000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7978B225" w14:textId="77777777" w:rsidR="00F677A8" w:rsidRPr="00A27DD2" w:rsidRDefault="00F677A8" w:rsidP="007267D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4,349,793,410</w:t>
            </w:r>
          </w:p>
        </w:tc>
        <w:tc>
          <w:tcPr>
            <w:tcW w:w="2630" w:type="dxa"/>
            <w:shd w:val="clear" w:color="auto" w:fill="auto"/>
            <w:vAlign w:val="center"/>
          </w:tcPr>
          <w:p w14:paraId="265735F2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7ABD4C2B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B2003DC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4,348,429,868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640DAAD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1,363,542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2111EAD4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4,349,793,410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476A8189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466,308,410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BF8394A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12.01</w:t>
            </w:r>
          </w:p>
        </w:tc>
      </w:tr>
      <w:tr w:rsidR="00F677A8" w14:paraId="2B7C71F8" w14:textId="77777777" w:rsidTr="00A83E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2" w:type="dxa"/>
          <w:cantSplit/>
          <w:trHeight w:val="359"/>
        </w:trPr>
        <w:tc>
          <w:tcPr>
            <w:tcW w:w="2314" w:type="dxa"/>
            <w:shd w:val="clear" w:color="auto" w:fill="auto"/>
            <w:vAlign w:val="center"/>
          </w:tcPr>
          <w:p w14:paraId="7ED3831E" w14:textId="77777777" w:rsidR="00F677A8" w:rsidRPr="00A27DD2" w:rsidRDefault="00F677A8" w:rsidP="007267D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6FF2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35A1641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264,000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021474F0" w14:textId="77777777" w:rsidR="00F677A8" w:rsidRPr="00A27DD2" w:rsidRDefault="00F677A8" w:rsidP="007267D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304,761</w:t>
            </w:r>
          </w:p>
        </w:tc>
        <w:tc>
          <w:tcPr>
            <w:tcW w:w="2630" w:type="dxa"/>
            <w:shd w:val="clear" w:color="auto" w:fill="auto"/>
            <w:vAlign w:val="center"/>
          </w:tcPr>
          <w:p w14:paraId="65D6CCF0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7C810467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C92E5DD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304,761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A8958A1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7219F060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304,761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6827958C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40,761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1A113AB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15.44</w:t>
            </w:r>
          </w:p>
        </w:tc>
      </w:tr>
      <w:tr w:rsidR="00F677A8" w14:paraId="051B93EE" w14:textId="77777777" w:rsidTr="00A83E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2" w:type="dxa"/>
          <w:cantSplit/>
          <w:trHeight w:val="359"/>
        </w:trPr>
        <w:tc>
          <w:tcPr>
            <w:tcW w:w="2314" w:type="dxa"/>
            <w:shd w:val="clear" w:color="auto" w:fill="auto"/>
            <w:vAlign w:val="center"/>
          </w:tcPr>
          <w:p w14:paraId="602D11AE" w14:textId="77777777" w:rsidR="00F677A8" w:rsidRPr="00A27DD2" w:rsidRDefault="00F677A8" w:rsidP="007267D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6FF2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3C0C3134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8,768,000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3AC86E6F" w14:textId="77777777" w:rsidR="00F677A8" w:rsidRPr="00A27DD2" w:rsidRDefault="00F677A8" w:rsidP="007267D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8,288,098</w:t>
            </w:r>
          </w:p>
        </w:tc>
        <w:tc>
          <w:tcPr>
            <w:tcW w:w="2630" w:type="dxa"/>
            <w:shd w:val="clear" w:color="auto" w:fill="auto"/>
            <w:vAlign w:val="center"/>
          </w:tcPr>
          <w:p w14:paraId="36416A4C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0697B483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4F4C356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8,287,782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CF66121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316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52F9133E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8,288,098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38640CB6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- 479,902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71487E20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- 5.47</w:t>
            </w:r>
          </w:p>
        </w:tc>
      </w:tr>
      <w:tr w:rsidR="00F677A8" w:rsidRPr="00B932B7" w14:paraId="3C03A0E2" w14:textId="77777777" w:rsidTr="00A83E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2" w:type="dxa"/>
          <w:cantSplit/>
          <w:trHeight w:val="359"/>
        </w:trPr>
        <w:tc>
          <w:tcPr>
            <w:tcW w:w="2314" w:type="dxa"/>
            <w:shd w:val="clear" w:color="auto" w:fill="auto"/>
            <w:vAlign w:val="center"/>
          </w:tcPr>
          <w:p w14:paraId="0E06C025" w14:textId="77777777" w:rsidR="00F677A8" w:rsidRPr="00B932B7" w:rsidRDefault="00F677A8" w:rsidP="007267D5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B932B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外交及國際事務學院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34060523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371,000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65FFE44F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516,333</w:t>
            </w:r>
          </w:p>
        </w:tc>
        <w:tc>
          <w:tcPr>
            <w:tcW w:w="2630" w:type="dxa"/>
            <w:shd w:val="clear" w:color="auto" w:fill="auto"/>
            <w:vAlign w:val="center"/>
          </w:tcPr>
          <w:p w14:paraId="24E68750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3AE1CF05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3CFCD2F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516,333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5FF39CC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3B592A04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516,333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66ADAC4C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145,333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FB7DF70" w14:textId="77777777" w:rsidR="00F677A8" w:rsidRPr="00B932B7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932B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39.17</w:t>
            </w:r>
          </w:p>
        </w:tc>
      </w:tr>
      <w:tr w:rsidR="00F677A8" w14:paraId="338408FE" w14:textId="77777777" w:rsidTr="00A83E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2" w:type="dxa"/>
          <w:cantSplit/>
          <w:trHeight w:val="359"/>
        </w:trPr>
        <w:tc>
          <w:tcPr>
            <w:tcW w:w="2314" w:type="dxa"/>
            <w:shd w:val="clear" w:color="auto" w:fill="auto"/>
            <w:vAlign w:val="center"/>
          </w:tcPr>
          <w:p w14:paraId="723FC5BB" w14:textId="77777777" w:rsidR="00F677A8" w:rsidRPr="00A27DD2" w:rsidRDefault="00F677A8" w:rsidP="007267D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6FF2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39189A7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100,000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515A82BD" w14:textId="77777777" w:rsidR="00F677A8" w:rsidRPr="00A27DD2" w:rsidRDefault="00F677A8" w:rsidP="007267D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172,000</w:t>
            </w:r>
          </w:p>
        </w:tc>
        <w:tc>
          <w:tcPr>
            <w:tcW w:w="2630" w:type="dxa"/>
            <w:shd w:val="clear" w:color="auto" w:fill="auto"/>
            <w:vAlign w:val="center"/>
          </w:tcPr>
          <w:p w14:paraId="185679E9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488F8CAD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614A90E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172,000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1A6609E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06D561C6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172,000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43148A46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72,000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60972C1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72.00</w:t>
            </w:r>
          </w:p>
        </w:tc>
      </w:tr>
      <w:tr w:rsidR="00F677A8" w14:paraId="3D716D40" w14:textId="77777777" w:rsidTr="00A83E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2" w:type="dxa"/>
          <w:cantSplit/>
          <w:trHeight w:val="345"/>
        </w:trPr>
        <w:tc>
          <w:tcPr>
            <w:tcW w:w="2314" w:type="dxa"/>
            <w:shd w:val="clear" w:color="auto" w:fill="auto"/>
            <w:vAlign w:val="center"/>
          </w:tcPr>
          <w:p w14:paraId="6B59B88F" w14:textId="77777777" w:rsidR="00F677A8" w:rsidRPr="00A27DD2" w:rsidRDefault="00F677A8" w:rsidP="007267D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6FF2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C0A404E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271,000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6051E200" w14:textId="77777777" w:rsidR="00F677A8" w:rsidRPr="00A27DD2" w:rsidRDefault="00F677A8" w:rsidP="007267D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344,333</w:t>
            </w:r>
          </w:p>
        </w:tc>
        <w:tc>
          <w:tcPr>
            <w:tcW w:w="2630" w:type="dxa"/>
            <w:shd w:val="clear" w:color="auto" w:fill="auto"/>
            <w:vAlign w:val="center"/>
          </w:tcPr>
          <w:p w14:paraId="405808F8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0C5CEC50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3E260D9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344,333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EAA4FFA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66CB2048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344,333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19A24ABE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73,333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21A13AC" w14:textId="77777777" w:rsidR="00F677A8" w:rsidRPr="00A27DD2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27.06</w:t>
            </w:r>
          </w:p>
        </w:tc>
      </w:tr>
    </w:tbl>
    <w:p w14:paraId="4378F9D5" w14:textId="77777777" w:rsidR="00F677A8" w:rsidRDefault="00F677A8" w:rsidP="00F677A8">
      <w:pPr>
        <w:jc w:val="left"/>
      </w:pPr>
    </w:p>
    <w:p w14:paraId="2A460024" w14:textId="77777777" w:rsidR="00F677A8" w:rsidRPr="00252B93" w:rsidRDefault="00F677A8" w:rsidP="00F677A8">
      <w:pPr>
        <w:pStyle w:val="10"/>
        <w:ind w:right="1440"/>
        <w:rPr>
          <w:sz w:val="36"/>
          <w:szCs w:val="36"/>
        </w:rPr>
      </w:pPr>
    </w:p>
    <w:tbl>
      <w:tblPr>
        <w:tblW w:w="2052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5"/>
        <w:gridCol w:w="1576"/>
        <w:gridCol w:w="573"/>
        <w:gridCol w:w="2007"/>
        <w:gridCol w:w="2387"/>
        <w:gridCol w:w="2387"/>
        <w:gridCol w:w="2392"/>
        <w:gridCol w:w="2580"/>
        <w:gridCol w:w="2436"/>
        <w:gridCol w:w="2435"/>
        <w:gridCol w:w="1009"/>
      </w:tblGrid>
      <w:tr w:rsidR="00F677A8" w14:paraId="355E4765" w14:textId="77777777" w:rsidTr="00A83EB0">
        <w:trPr>
          <w:cantSplit/>
          <w:trHeight w:val="365"/>
          <w:tblHeader/>
        </w:trPr>
        <w:tc>
          <w:tcPr>
            <w:tcW w:w="232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A802C69" w14:textId="77777777" w:rsidR="00F677A8" w:rsidRPr="00706545" w:rsidRDefault="00F677A8" w:rsidP="007267D5">
            <w:pPr>
              <w:rPr>
                <w:rFonts w:hAnsi="標楷體"/>
                <w:sz w:val="28"/>
              </w:rPr>
            </w:pPr>
            <w:r w:rsidRPr="006D07D9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205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02348EFE" w14:textId="77777777" w:rsidR="00F677A8" w:rsidRPr="006D07D9" w:rsidRDefault="00F677A8" w:rsidP="007267D5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F677A8" w14:paraId="1208846B" w14:textId="77777777" w:rsidTr="00A83EB0">
        <w:trPr>
          <w:cantSplit/>
          <w:trHeight w:val="365"/>
          <w:tblHeader/>
        </w:trPr>
        <w:tc>
          <w:tcPr>
            <w:tcW w:w="20527" w:type="dxa"/>
            <w:gridSpan w:val="11"/>
            <w:tcBorders>
              <w:top w:val="nil"/>
            </w:tcBorders>
            <w:vAlign w:val="center"/>
          </w:tcPr>
          <w:p w14:paraId="7CE5AC1B" w14:textId="77777777" w:rsidR="00F677A8" w:rsidRPr="006D07D9" w:rsidRDefault="00F677A8" w:rsidP="007267D5">
            <w:pPr>
              <w:pStyle w:val="a8"/>
              <w:ind w:left="48" w:right="48"/>
              <w:jc w:val="right"/>
              <w:rPr>
                <w:sz w:val="22"/>
                <w:szCs w:val="22"/>
              </w:rPr>
            </w:pPr>
            <w:r w:rsidRPr="006D07D9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F677A8" w14:paraId="25D49C70" w14:textId="77777777" w:rsidTr="00A83EB0">
        <w:trPr>
          <w:cantSplit/>
          <w:trHeight w:val="365"/>
          <w:tblHeader/>
        </w:trPr>
        <w:tc>
          <w:tcPr>
            <w:tcW w:w="745" w:type="dxa"/>
            <w:vMerge w:val="restart"/>
            <w:vAlign w:val="center"/>
          </w:tcPr>
          <w:p w14:paraId="6BCCB30B" w14:textId="77777777" w:rsidR="00F677A8" w:rsidRPr="006D07D9" w:rsidRDefault="00F677A8" w:rsidP="007267D5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49" w:type="dxa"/>
            <w:gridSpan w:val="2"/>
            <w:vMerge w:val="restart"/>
            <w:vAlign w:val="center"/>
          </w:tcPr>
          <w:p w14:paraId="26FD935A" w14:textId="77777777" w:rsidR="00F677A8" w:rsidRPr="006D07D9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007" w:type="dxa"/>
            <w:vMerge w:val="restart"/>
            <w:vAlign w:val="center"/>
          </w:tcPr>
          <w:p w14:paraId="690A9BF7" w14:textId="77777777" w:rsidR="00F677A8" w:rsidRPr="006D07D9" w:rsidRDefault="00F677A8" w:rsidP="007267D5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D07D9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166" w:type="dxa"/>
            <w:gridSpan w:val="3"/>
          </w:tcPr>
          <w:p w14:paraId="570E3C61" w14:textId="77777777" w:rsidR="00F677A8" w:rsidRPr="006D07D9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458" w:type="dxa"/>
            <w:gridSpan w:val="4"/>
            <w:vAlign w:val="center"/>
          </w:tcPr>
          <w:p w14:paraId="582F336C" w14:textId="77777777" w:rsidR="00F677A8" w:rsidRPr="006D07D9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F677A8" w14:paraId="09F4E0A6" w14:textId="77777777" w:rsidTr="00A83EB0">
        <w:trPr>
          <w:cantSplit/>
          <w:trHeight w:val="365"/>
          <w:tblHeader/>
        </w:trPr>
        <w:tc>
          <w:tcPr>
            <w:tcW w:w="745" w:type="dxa"/>
            <w:vMerge/>
            <w:vAlign w:val="center"/>
          </w:tcPr>
          <w:p w14:paraId="6882453C" w14:textId="77777777" w:rsidR="00F677A8" w:rsidRPr="006D07D9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49" w:type="dxa"/>
            <w:gridSpan w:val="2"/>
            <w:vMerge/>
            <w:vAlign w:val="center"/>
          </w:tcPr>
          <w:p w14:paraId="68A6F2C0" w14:textId="77777777" w:rsidR="00F677A8" w:rsidRPr="006D07D9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007" w:type="dxa"/>
            <w:vMerge/>
            <w:vAlign w:val="center"/>
          </w:tcPr>
          <w:p w14:paraId="67BB956D" w14:textId="77777777" w:rsidR="00F677A8" w:rsidRPr="006D07D9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87" w:type="dxa"/>
            <w:vMerge w:val="restart"/>
            <w:vAlign w:val="center"/>
          </w:tcPr>
          <w:p w14:paraId="22606319" w14:textId="77777777" w:rsidR="00F677A8" w:rsidRPr="006D07D9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87" w:type="dxa"/>
            <w:vMerge w:val="restart"/>
            <w:vAlign w:val="center"/>
          </w:tcPr>
          <w:p w14:paraId="66C66A28" w14:textId="77777777" w:rsidR="00F677A8" w:rsidRPr="006D07D9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90" w:type="dxa"/>
            <w:vMerge w:val="restart"/>
            <w:vAlign w:val="center"/>
          </w:tcPr>
          <w:p w14:paraId="64E36396" w14:textId="77777777" w:rsidR="00F677A8" w:rsidRPr="006D07D9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80" w:type="dxa"/>
            <w:vMerge w:val="restart"/>
            <w:vAlign w:val="center"/>
          </w:tcPr>
          <w:p w14:paraId="02705048" w14:textId="77777777" w:rsidR="00F677A8" w:rsidRPr="006D07D9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36" w:type="dxa"/>
            <w:vMerge w:val="restart"/>
            <w:vAlign w:val="center"/>
          </w:tcPr>
          <w:p w14:paraId="29C48504" w14:textId="77777777" w:rsidR="00F677A8" w:rsidRPr="006D07D9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41" w:type="dxa"/>
            <w:gridSpan w:val="2"/>
            <w:vAlign w:val="center"/>
          </w:tcPr>
          <w:p w14:paraId="732FC065" w14:textId="77777777" w:rsidR="00F677A8" w:rsidRPr="006D07D9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F677A8" w14:paraId="14FE9EF0" w14:textId="77777777" w:rsidTr="00A83EB0">
        <w:trPr>
          <w:cantSplit/>
          <w:trHeight w:val="365"/>
          <w:tblHeader/>
        </w:trPr>
        <w:tc>
          <w:tcPr>
            <w:tcW w:w="745" w:type="dxa"/>
            <w:vMerge/>
            <w:tcBorders>
              <w:bottom w:val="single" w:sz="4" w:space="0" w:color="auto"/>
            </w:tcBorders>
            <w:vAlign w:val="center"/>
          </w:tcPr>
          <w:p w14:paraId="125B00D2" w14:textId="77777777" w:rsidR="00F677A8" w:rsidRPr="006D07D9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4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83B3AD3" w14:textId="77777777" w:rsidR="00F677A8" w:rsidRPr="006D07D9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  <w:vAlign w:val="center"/>
          </w:tcPr>
          <w:p w14:paraId="234C95E2" w14:textId="77777777" w:rsidR="00F677A8" w:rsidRPr="006D07D9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87" w:type="dxa"/>
            <w:vMerge/>
            <w:tcBorders>
              <w:bottom w:val="single" w:sz="4" w:space="0" w:color="auto"/>
            </w:tcBorders>
          </w:tcPr>
          <w:p w14:paraId="4C1EC1CA" w14:textId="77777777" w:rsidR="00F677A8" w:rsidRPr="006D07D9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87" w:type="dxa"/>
            <w:vMerge/>
            <w:tcBorders>
              <w:bottom w:val="single" w:sz="4" w:space="0" w:color="auto"/>
            </w:tcBorders>
          </w:tcPr>
          <w:p w14:paraId="52FD2F2F" w14:textId="77777777" w:rsidR="00F677A8" w:rsidRPr="006D07D9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90" w:type="dxa"/>
            <w:vMerge/>
            <w:tcBorders>
              <w:bottom w:val="single" w:sz="4" w:space="0" w:color="auto"/>
            </w:tcBorders>
          </w:tcPr>
          <w:p w14:paraId="5607FEE1" w14:textId="77777777" w:rsidR="00F677A8" w:rsidRPr="006D07D9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bottom w:val="single" w:sz="4" w:space="0" w:color="auto"/>
            </w:tcBorders>
            <w:vAlign w:val="center"/>
          </w:tcPr>
          <w:p w14:paraId="0BC9F1A8" w14:textId="77777777" w:rsidR="00F677A8" w:rsidRPr="006D07D9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bottom w:val="single" w:sz="4" w:space="0" w:color="auto"/>
            </w:tcBorders>
            <w:vAlign w:val="center"/>
          </w:tcPr>
          <w:p w14:paraId="5D486D6E" w14:textId="77777777" w:rsidR="00F677A8" w:rsidRPr="006D07D9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35" w:type="dxa"/>
            <w:tcBorders>
              <w:bottom w:val="single" w:sz="4" w:space="0" w:color="auto"/>
            </w:tcBorders>
            <w:vAlign w:val="center"/>
          </w:tcPr>
          <w:p w14:paraId="3E9B0607" w14:textId="77777777" w:rsidR="00F677A8" w:rsidRPr="006D07D9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14:paraId="5C43180D" w14:textId="77777777" w:rsidR="00F677A8" w:rsidRPr="006D07D9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F677A8" w:rsidRPr="00B719E0" w14:paraId="473A535C" w14:textId="77777777" w:rsidTr="00A83EB0">
        <w:tblPrEx>
          <w:tblBorders>
            <w:insideH w:val="none" w:sz="0" w:space="0" w:color="auto"/>
          </w:tblBorders>
        </w:tblPrEx>
        <w:trPr>
          <w:trHeight w:val="401"/>
        </w:trPr>
        <w:tc>
          <w:tcPr>
            <w:tcW w:w="745" w:type="dxa"/>
            <w:shd w:val="clear" w:color="auto" w:fill="auto"/>
            <w:vAlign w:val="center"/>
          </w:tcPr>
          <w:p w14:paraId="07242C77" w14:textId="77777777" w:rsidR="00F677A8" w:rsidRPr="00B719E0" w:rsidRDefault="00F677A8" w:rsidP="007267D5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49" w:type="dxa"/>
            <w:gridSpan w:val="2"/>
            <w:shd w:val="clear" w:color="auto" w:fill="auto"/>
            <w:vAlign w:val="center"/>
          </w:tcPr>
          <w:p w14:paraId="11CA8B74" w14:textId="77777777" w:rsidR="00F677A8" w:rsidRPr="00B719E0" w:rsidRDefault="00F677A8" w:rsidP="007267D5">
            <w:pPr>
              <w:pStyle w:val="22"/>
              <w:ind w:leftChars="0" w:left="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B719E0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外交部主管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225499CA" w14:textId="77777777" w:rsidR="00F677A8" w:rsidRPr="00B719E0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19E0">
              <w:rPr>
                <w:rFonts w:hAnsi="細明體"/>
                <w:b/>
                <w:noProof/>
                <w:sz w:val="22"/>
                <w:szCs w:val="22"/>
              </w:rPr>
              <w:t>1,179,533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229C9A26" w14:textId="77777777" w:rsidR="00F677A8" w:rsidRPr="00B719E0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719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6CD26D62" w14:textId="77777777" w:rsidR="00F677A8" w:rsidRPr="00B719E0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719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FBB30AD" w14:textId="77777777" w:rsidR="00F677A8" w:rsidRPr="00B719E0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719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B47423A" w14:textId="77777777" w:rsidR="00F677A8" w:rsidRPr="00B719E0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19E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67C47BB1" w14:textId="77777777" w:rsidR="00F677A8" w:rsidRPr="00B719E0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19E0">
              <w:rPr>
                <w:rFonts w:hAnsi="細明體"/>
                <w:b/>
                <w:noProof/>
                <w:sz w:val="22"/>
                <w:szCs w:val="22"/>
              </w:rPr>
              <w:t>1,179,533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77CA2038" w14:textId="77777777" w:rsidR="00F677A8" w:rsidRPr="00B719E0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19E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20430C44" w14:textId="77777777" w:rsidR="00F677A8" w:rsidRPr="00B719E0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19E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F677A8" w:rsidRPr="00B719E0" w14:paraId="4B33F538" w14:textId="77777777" w:rsidTr="00A83EB0">
        <w:tblPrEx>
          <w:tblBorders>
            <w:insideH w:val="none" w:sz="0" w:space="0" w:color="auto"/>
          </w:tblBorders>
        </w:tblPrEx>
        <w:trPr>
          <w:trHeight w:val="401"/>
        </w:trPr>
        <w:tc>
          <w:tcPr>
            <w:tcW w:w="745" w:type="dxa"/>
            <w:shd w:val="clear" w:color="auto" w:fill="auto"/>
            <w:vAlign w:val="center"/>
          </w:tcPr>
          <w:p w14:paraId="239CD547" w14:textId="77777777" w:rsidR="00F677A8" w:rsidRPr="00B719E0" w:rsidRDefault="00F677A8" w:rsidP="007267D5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49" w:type="dxa"/>
            <w:gridSpan w:val="2"/>
            <w:shd w:val="clear" w:color="auto" w:fill="auto"/>
            <w:vAlign w:val="center"/>
          </w:tcPr>
          <w:p w14:paraId="52AECB00" w14:textId="77777777" w:rsidR="00F677A8" w:rsidRPr="00B719E0" w:rsidRDefault="00F677A8" w:rsidP="007267D5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B719E0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領事事務局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16AEA069" w14:textId="77777777" w:rsidR="00F677A8" w:rsidRPr="00B719E0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19E0">
              <w:rPr>
                <w:rFonts w:hAnsi="細明體"/>
                <w:b/>
                <w:noProof/>
                <w:sz w:val="22"/>
                <w:szCs w:val="22"/>
              </w:rPr>
              <w:t>1,179,533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444C94B7" w14:textId="77777777" w:rsidR="00F677A8" w:rsidRPr="00B719E0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719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48F20FA4" w14:textId="77777777" w:rsidR="00F677A8" w:rsidRPr="00B719E0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719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94ED448" w14:textId="77777777" w:rsidR="00F677A8" w:rsidRPr="00B719E0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719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0328F7F" w14:textId="77777777" w:rsidR="00F677A8" w:rsidRPr="00B719E0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19E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1EB7BD9A" w14:textId="77777777" w:rsidR="00F677A8" w:rsidRPr="00B719E0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19E0">
              <w:rPr>
                <w:rFonts w:hAnsi="細明體"/>
                <w:b/>
                <w:noProof/>
                <w:sz w:val="22"/>
                <w:szCs w:val="22"/>
              </w:rPr>
              <w:t>1,179,533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09F174D8" w14:textId="77777777" w:rsidR="00F677A8" w:rsidRPr="00B719E0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19E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0F1C4948" w14:textId="77777777" w:rsidR="00F677A8" w:rsidRPr="00B719E0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19E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F677A8" w:rsidRPr="00B719E0" w14:paraId="79002DB5" w14:textId="77777777" w:rsidTr="00A83EB0">
        <w:tblPrEx>
          <w:tblBorders>
            <w:insideH w:val="none" w:sz="0" w:space="0" w:color="auto"/>
          </w:tblBorders>
        </w:tblPrEx>
        <w:trPr>
          <w:trHeight w:val="401"/>
        </w:trPr>
        <w:tc>
          <w:tcPr>
            <w:tcW w:w="745" w:type="dxa"/>
            <w:shd w:val="clear" w:color="auto" w:fill="auto"/>
            <w:vAlign w:val="center"/>
          </w:tcPr>
          <w:p w14:paraId="235349AD" w14:textId="77777777" w:rsidR="00F677A8" w:rsidRPr="00B719E0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719E0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149" w:type="dxa"/>
            <w:gridSpan w:val="2"/>
            <w:shd w:val="clear" w:color="auto" w:fill="auto"/>
            <w:vAlign w:val="center"/>
          </w:tcPr>
          <w:p w14:paraId="4D3E2DA4" w14:textId="77777777" w:rsidR="00F677A8" w:rsidRPr="00B719E0" w:rsidRDefault="00F677A8" w:rsidP="007267D5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B719E0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6569C478" w14:textId="77777777" w:rsidR="00F677A8" w:rsidRPr="00B719E0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19E0">
              <w:rPr>
                <w:rFonts w:hAnsi="細明體"/>
                <w:b/>
                <w:noProof/>
                <w:sz w:val="22"/>
                <w:szCs w:val="22"/>
              </w:rPr>
              <w:t>1,179,533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25A30BE8" w14:textId="77777777" w:rsidR="00F677A8" w:rsidRPr="00B719E0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719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7B0C94BA" w14:textId="77777777" w:rsidR="00F677A8" w:rsidRPr="00B719E0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719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CB28E6B" w14:textId="77777777" w:rsidR="00F677A8" w:rsidRPr="00B719E0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719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90E799C" w14:textId="77777777" w:rsidR="00F677A8" w:rsidRPr="00B719E0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19E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1B5C2E3D" w14:textId="77777777" w:rsidR="00F677A8" w:rsidRPr="00B719E0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19E0">
              <w:rPr>
                <w:rFonts w:hAnsi="細明體"/>
                <w:b/>
                <w:noProof/>
                <w:sz w:val="22"/>
                <w:szCs w:val="22"/>
              </w:rPr>
              <w:t>1,179,533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3A66A876" w14:textId="77777777" w:rsidR="00F677A8" w:rsidRPr="00B719E0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19E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0F598997" w14:textId="77777777" w:rsidR="00F677A8" w:rsidRPr="00B719E0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19E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F677A8" w:rsidRPr="00B719E0" w14:paraId="6B067AE2" w14:textId="77777777" w:rsidTr="00A83EB0">
        <w:tblPrEx>
          <w:tblBorders>
            <w:insideH w:val="none" w:sz="0" w:space="0" w:color="auto"/>
          </w:tblBorders>
        </w:tblPrEx>
        <w:trPr>
          <w:trHeight w:val="401"/>
        </w:trPr>
        <w:tc>
          <w:tcPr>
            <w:tcW w:w="745" w:type="dxa"/>
            <w:shd w:val="clear" w:color="auto" w:fill="auto"/>
            <w:vAlign w:val="center"/>
          </w:tcPr>
          <w:p w14:paraId="16E68061" w14:textId="77777777" w:rsidR="00F677A8" w:rsidRPr="00B719E0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49" w:type="dxa"/>
            <w:gridSpan w:val="2"/>
            <w:shd w:val="clear" w:color="auto" w:fill="auto"/>
            <w:vAlign w:val="center"/>
          </w:tcPr>
          <w:p w14:paraId="23D7B406" w14:textId="77777777" w:rsidR="00F677A8" w:rsidRPr="00B719E0" w:rsidRDefault="00F677A8" w:rsidP="007267D5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719E0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規費收入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25221928" w14:textId="77777777" w:rsidR="00F677A8" w:rsidRPr="00B719E0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B719E0">
              <w:rPr>
                <w:rFonts w:hAnsi="細明體"/>
                <w:noProof/>
                <w:sz w:val="22"/>
                <w:szCs w:val="22"/>
              </w:rPr>
              <w:t>1,178,315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282BD83E" w14:textId="77777777" w:rsidR="00F677A8" w:rsidRPr="00B719E0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19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35138BA8" w14:textId="77777777" w:rsidR="00F677A8" w:rsidRPr="00B719E0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19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9E16A4C" w14:textId="77777777" w:rsidR="00F677A8" w:rsidRPr="00B719E0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19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7B7BD46" w14:textId="77777777" w:rsidR="00F677A8" w:rsidRPr="00B719E0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B719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0EE51434" w14:textId="77777777" w:rsidR="00F677A8" w:rsidRPr="00B719E0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B719E0">
              <w:rPr>
                <w:rFonts w:hAnsi="細明體"/>
                <w:noProof/>
                <w:sz w:val="22"/>
                <w:szCs w:val="22"/>
              </w:rPr>
              <w:t>1,178,315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0544C657" w14:textId="77777777" w:rsidR="00F677A8" w:rsidRPr="00B719E0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B719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3A79BAF7" w14:textId="77777777" w:rsidR="00F677A8" w:rsidRPr="00B719E0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B719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677A8" w:rsidRPr="00B719E0" w14:paraId="4D2512A2" w14:textId="77777777" w:rsidTr="00A83EB0">
        <w:tblPrEx>
          <w:tblBorders>
            <w:insideH w:val="none" w:sz="0" w:space="0" w:color="auto"/>
          </w:tblBorders>
        </w:tblPrEx>
        <w:trPr>
          <w:trHeight w:val="401"/>
        </w:trPr>
        <w:tc>
          <w:tcPr>
            <w:tcW w:w="745" w:type="dxa"/>
            <w:shd w:val="clear" w:color="auto" w:fill="auto"/>
            <w:vAlign w:val="center"/>
          </w:tcPr>
          <w:p w14:paraId="72A5122E" w14:textId="77777777" w:rsidR="00F677A8" w:rsidRPr="00B719E0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49" w:type="dxa"/>
            <w:gridSpan w:val="2"/>
            <w:shd w:val="clear" w:color="auto" w:fill="auto"/>
            <w:vAlign w:val="center"/>
          </w:tcPr>
          <w:p w14:paraId="41B76612" w14:textId="77777777" w:rsidR="00F677A8" w:rsidRPr="00B719E0" w:rsidRDefault="00F677A8" w:rsidP="007267D5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719E0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33D3A804" w14:textId="77777777" w:rsidR="00F677A8" w:rsidRPr="00B719E0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B719E0">
              <w:rPr>
                <w:rFonts w:hAnsi="細明體"/>
                <w:noProof/>
                <w:sz w:val="22"/>
                <w:szCs w:val="22"/>
              </w:rPr>
              <w:t>1,218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59E1755F" w14:textId="77777777" w:rsidR="00F677A8" w:rsidRPr="00B719E0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19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3960A823" w14:textId="77777777" w:rsidR="00F677A8" w:rsidRPr="00B719E0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19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C1F0C66" w14:textId="77777777" w:rsidR="00F677A8" w:rsidRPr="00B719E0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19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E2B7C0B" w14:textId="77777777" w:rsidR="00F677A8" w:rsidRPr="00B719E0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B719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4542ADC7" w14:textId="77777777" w:rsidR="00F677A8" w:rsidRPr="00B719E0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B719E0">
              <w:rPr>
                <w:rFonts w:hAnsi="細明體"/>
                <w:noProof/>
                <w:sz w:val="22"/>
                <w:szCs w:val="22"/>
              </w:rPr>
              <w:t>1,218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2A1187D5" w14:textId="77777777" w:rsidR="00F677A8" w:rsidRPr="00B719E0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B719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7D94B65D" w14:textId="77777777" w:rsidR="00F677A8" w:rsidRPr="00B719E0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B719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14:paraId="7F7029EE" w14:textId="77777777" w:rsidR="00F677A8" w:rsidRPr="00AA056F" w:rsidRDefault="00F677A8" w:rsidP="00F677A8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lastRenderedPageBreak/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43"/>
        <w:gridCol w:w="2185"/>
        <w:gridCol w:w="2185"/>
        <w:gridCol w:w="2185"/>
        <w:gridCol w:w="2185"/>
        <w:gridCol w:w="2019"/>
        <w:gridCol w:w="2020"/>
        <w:gridCol w:w="2024"/>
        <w:gridCol w:w="2254"/>
        <w:gridCol w:w="997"/>
      </w:tblGrid>
      <w:tr w:rsidR="00F677A8" w14:paraId="02B5A89A" w14:textId="77777777" w:rsidTr="009B249E">
        <w:trPr>
          <w:cantSplit/>
          <w:trHeight w:val="804"/>
          <w:tblHeader/>
        </w:trPr>
        <w:tc>
          <w:tcPr>
            <w:tcW w:w="2019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A3B67" w14:textId="5CC95DF3" w:rsidR="00F677A8" w:rsidRDefault="00F677A8" w:rsidP="00D27A93">
            <w:pPr>
              <w:jc w:val="left"/>
              <w:rPr>
                <w:spacing w:val="-16"/>
                <w:sz w:val="20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proofErr w:type="gramStart"/>
            <w:r>
              <w:rPr>
                <w:rFonts w:hAnsi="標楷體" w:hint="eastAsia"/>
                <w:sz w:val="28"/>
              </w:rPr>
              <w:t>114</w:t>
            </w:r>
            <w:proofErr w:type="gramEnd"/>
            <w:r w:rsidRPr="00FD0925">
              <w:rPr>
                <w:rFonts w:hAnsi="標楷體" w:hint="eastAsia"/>
                <w:sz w:val="28"/>
              </w:rPr>
              <w:t>年度部分</w:t>
            </w:r>
          </w:p>
        </w:tc>
      </w:tr>
      <w:tr w:rsidR="00F677A8" w14:paraId="5B4C7F8C" w14:textId="77777777" w:rsidTr="009B249E">
        <w:trPr>
          <w:cantSplit/>
          <w:trHeight w:val="383"/>
          <w:tblHeader/>
        </w:trPr>
        <w:tc>
          <w:tcPr>
            <w:tcW w:w="20197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0E11C8AE" w14:textId="77777777" w:rsidR="00F677A8" w:rsidRPr="00AA056F" w:rsidRDefault="00F677A8" w:rsidP="007267D5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F677A8" w14:paraId="764D66D9" w14:textId="77777777" w:rsidTr="009B249E">
        <w:trPr>
          <w:cantSplit/>
          <w:trHeight w:val="364"/>
          <w:tblHeader/>
        </w:trPr>
        <w:tc>
          <w:tcPr>
            <w:tcW w:w="2143" w:type="dxa"/>
            <w:vMerge w:val="restart"/>
            <w:tcBorders>
              <w:left w:val="nil"/>
            </w:tcBorders>
            <w:vAlign w:val="center"/>
          </w:tcPr>
          <w:p w14:paraId="20C60184" w14:textId="77777777" w:rsidR="00F677A8" w:rsidRPr="00AA056F" w:rsidRDefault="00F677A8" w:rsidP="007267D5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85" w:type="dxa"/>
            <w:vMerge w:val="restart"/>
            <w:vAlign w:val="center"/>
          </w:tcPr>
          <w:p w14:paraId="6734EEC1" w14:textId="77777777" w:rsidR="00F677A8" w:rsidRPr="00AA056F" w:rsidRDefault="00F677A8" w:rsidP="007267D5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85" w:type="dxa"/>
            <w:vMerge w:val="restart"/>
            <w:vAlign w:val="center"/>
          </w:tcPr>
          <w:p w14:paraId="74B85F17" w14:textId="77777777" w:rsidR="00F677A8" w:rsidRPr="00AA056F" w:rsidRDefault="00F677A8" w:rsidP="007267D5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70" w:type="dxa"/>
            <w:gridSpan w:val="2"/>
            <w:vAlign w:val="center"/>
          </w:tcPr>
          <w:p w14:paraId="6024F4A8" w14:textId="77777777" w:rsidR="00F677A8" w:rsidRPr="00AA056F" w:rsidRDefault="00F677A8" w:rsidP="007267D5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63" w:type="dxa"/>
            <w:gridSpan w:val="3"/>
            <w:vAlign w:val="center"/>
          </w:tcPr>
          <w:p w14:paraId="04CAC240" w14:textId="77777777" w:rsidR="00F677A8" w:rsidRPr="00AA056F" w:rsidRDefault="00F677A8" w:rsidP="007267D5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48" w:type="dxa"/>
            <w:gridSpan w:val="2"/>
            <w:tcBorders>
              <w:right w:val="nil"/>
            </w:tcBorders>
            <w:vAlign w:val="center"/>
          </w:tcPr>
          <w:p w14:paraId="718AD655" w14:textId="77777777" w:rsidR="00F677A8" w:rsidRPr="00AA056F" w:rsidRDefault="00F677A8" w:rsidP="007267D5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F677A8" w14:paraId="53B99593" w14:textId="77777777" w:rsidTr="009B249E">
        <w:trPr>
          <w:cantSplit/>
          <w:trHeight w:val="383"/>
          <w:tblHeader/>
        </w:trPr>
        <w:tc>
          <w:tcPr>
            <w:tcW w:w="2143" w:type="dxa"/>
            <w:vMerge/>
            <w:tcBorders>
              <w:left w:val="nil"/>
            </w:tcBorders>
            <w:vAlign w:val="center"/>
          </w:tcPr>
          <w:p w14:paraId="126F894C" w14:textId="77777777" w:rsidR="00F677A8" w:rsidRPr="00AA056F" w:rsidRDefault="00F677A8" w:rsidP="007267D5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85" w:type="dxa"/>
            <w:vMerge/>
            <w:vAlign w:val="center"/>
          </w:tcPr>
          <w:p w14:paraId="5BF2E2D4" w14:textId="77777777" w:rsidR="00F677A8" w:rsidRPr="00AA056F" w:rsidRDefault="00F677A8" w:rsidP="007267D5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85" w:type="dxa"/>
            <w:vMerge/>
          </w:tcPr>
          <w:p w14:paraId="0FF4BE07" w14:textId="77777777" w:rsidR="00F677A8" w:rsidRPr="00AA056F" w:rsidRDefault="00F677A8" w:rsidP="007267D5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85" w:type="dxa"/>
            <w:vAlign w:val="center"/>
          </w:tcPr>
          <w:p w14:paraId="3B2AD24F" w14:textId="77777777" w:rsidR="00F677A8" w:rsidRPr="00AA056F" w:rsidRDefault="00F677A8" w:rsidP="007267D5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85" w:type="dxa"/>
            <w:vAlign w:val="center"/>
          </w:tcPr>
          <w:p w14:paraId="74D2EA47" w14:textId="77777777" w:rsidR="00F677A8" w:rsidRPr="00AA056F" w:rsidRDefault="00F677A8" w:rsidP="007267D5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19" w:type="dxa"/>
            <w:vAlign w:val="center"/>
          </w:tcPr>
          <w:p w14:paraId="5A728DDE" w14:textId="77777777" w:rsidR="00F677A8" w:rsidRPr="00AA056F" w:rsidRDefault="00F677A8" w:rsidP="007267D5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20" w:type="dxa"/>
            <w:vAlign w:val="center"/>
          </w:tcPr>
          <w:p w14:paraId="77B96306" w14:textId="77777777" w:rsidR="00F677A8" w:rsidRPr="00AA056F" w:rsidRDefault="00F677A8" w:rsidP="007267D5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24" w:type="dxa"/>
            <w:vAlign w:val="center"/>
          </w:tcPr>
          <w:p w14:paraId="1E18D42B" w14:textId="77777777" w:rsidR="00F677A8" w:rsidRPr="00AA056F" w:rsidRDefault="00F677A8" w:rsidP="007267D5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54" w:type="dxa"/>
            <w:vAlign w:val="center"/>
          </w:tcPr>
          <w:p w14:paraId="39903A2E" w14:textId="77777777" w:rsidR="00F677A8" w:rsidRPr="00AA056F" w:rsidRDefault="00F677A8" w:rsidP="007267D5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6D14D844" w14:textId="77777777" w:rsidR="00F677A8" w:rsidRPr="00AA056F" w:rsidRDefault="00F677A8" w:rsidP="007267D5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F677A8" w:rsidRPr="00940A7C" w14:paraId="140EADD1" w14:textId="77777777" w:rsidTr="009B24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2143" w:type="dxa"/>
            <w:shd w:val="clear" w:color="auto" w:fill="auto"/>
            <w:vAlign w:val="center"/>
          </w:tcPr>
          <w:p w14:paraId="11ABFF66" w14:textId="77777777" w:rsidR="00F677A8" w:rsidRPr="00940A7C" w:rsidRDefault="00F677A8" w:rsidP="007267D5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40A7C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外交部主管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0E719B1D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31,183,355,000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7585DB6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28,187,358,042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40FCF1B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D891D4A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1035A1F6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20,307,464,479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74931A6E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7,879,893,563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4A69D36A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28,187,358,042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8E0613F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- 2,995,996,958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FFA2A0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- 9.61</w:t>
            </w:r>
          </w:p>
        </w:tc>
      </w:tr>
      <w:tr w:rsidR="00F677A8" w:rsidRPr="00940A7C" w14:paraId="25ED244F" w14:textId="77777777" w:rsidTr="009B24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2143" w:type="dxa"/>
            <w:shd w:val="clear" w:color="auto" w:fill="auto"/>
            <w:vAlign w:val="center"/>
          </w:tcPr>
          <w:p w14:paraId="122EEEAA" w14:textId="77777777" w:rsidR="00F677A8" w:rsidRPr="00940A7C" w:rsidRDefault="00F677A8" w:rsidP="007267D5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40A7C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(公開部分)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D86AB07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29,211,968,000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25BF905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27,007,828,916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D6D079D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AC9E0DD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4DC4350F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19,859,085,002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7B3451D1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7,148,743,914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2133C92C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27,007,828,916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AB95567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- 2,204,139,084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0E4802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- 7.55</w:t>
            </w:r>
          </w:p>
        </w:tc>
      </w:tr>
      <w:tr w:rsidR="00F677A8" w:rsidRPr="00940A7C" w14:paraId="180191BD" w14:textId="77777777" w:rsidTr="009B24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2143" w:type="dxa"/>
            <w:shd w:val="clear" w:color="auto" w:fill="auto"/>
            <w:vAlign w:val="center"/>
          </w:tcPr>
          <w:p w14:paraId="1596AB4A" w14:textId="77777777" w:rsidR="00F677A8" w:rsidRPr="00940A7C" w:rsidRDefault="00F677A8" w:rsidP="007267D5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40A7C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(機密部分)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035FF63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1,971,387,000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2935A12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1,179,529,126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9F34DF7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602C602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63732D4A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448,379,477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549D65BE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731,149,649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35551F83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1,179,529,126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DA6B73D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- 791,857,874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D0600D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- 40.17</w:t>
            </w:r>
          </w:p>
        </w:tc>
      </w:tr>
      <w:tr w:rsidR="00F677A8" w:rsidRPr="00940A7C" w14:paraId="45211703" w14:textId="77777777" w:rsidTr="009B24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2143" w:type="dxa"/>
            <w:shd w:val="clear" w:color="auto" w:fill="auto"/>
            <w:vAlign w:val="center"/>
          </w:tcPr>
          <w:p w14:paraId="0F40D049" w14:textId="77777777" w:rsidR="00F677A8" w:rsidRPr="00940A7C" w:rsidRDefault="00F677A8" w:rsidP="007267D5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40A7C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外交部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4834514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29,603,996,000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AFDF1D2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26,635,524,214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B32F228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6C80E5E2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28000AF6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18,759,139,619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24B13C96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7,876,384,595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3E6E0954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26,635,524,214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E68B642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- 2,968,471,786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24B42E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- 10.03</w:t>
            </w:r>
          </w:p>
        </w:tc>
      </w:tr>
      <w:tr w:rsidR="00F677A8" w14:paraId="1A9AB906" w14:textId="77777777" w:rsidTr="009B24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2143" w:type="dxa"/>
            <w:shd w:val="clear" w:color="auto" w:fill="auto"/>
            <w:vAlign w:val="center"/>
          </w:tcPr>
          <w:p w14:paraId="217CA0D0" w14:textId="77777777" w:rsidR="00F677A8" w:rsidRPr="00AA056F" w:rsidRDefault="00F677A8" w:rsidP="007267D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6FF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532136B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8,958,513,000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D1FD121" w14:textId="77777777" w:rsidR="00F677A8" w:rsidRPr="00AA056F" w:rsidRDefault="00F677A8" w:rsidP="007267D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8,316,902,447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8A6AFFD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6DBA3DF2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1CE7603B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8,227,474,553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73637FE3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89,427,894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4B2E1A1B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8,316,902,447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2AC545A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- 641,610,553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2CD2AA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- 7.16</w:t>
            </w:r>
          </w:p>
        </w:tc>
      </w:tr>
      <w:tr w:rsidR="00F677A8" w14:paraId="71E8E7BC" w14:textId="77777777" w:rsidTr="009B24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2143" w:type="dxa"/>
            <w:shd w:val="clear" w:color="auto" w:fill="auto"/>
            <w:vAlign w:val="center"/>
          </w:tcPr>
          <w:p w14:paraId="3CB8D8EC" w14:textId="77777777" w:rsidR="00F677A8" w:rsidRPr="00AA056F" w:rsidRDefault="00F677A8" w:rsidP="007267D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6FF2">
              <w:rPr>
                <w:rFonts w:hAnsi="標楷體" w:hint="eastAsia"/>
                <w:noProof/>
                <w:spacing w:val="-4"/>
                <w:sz w:val="22"/>
                <w:szCs w:val="22"/>
              </w:rPr>
              <w:t>外交管理業務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A66A2FD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212,841,000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6E8781CC" w14:textId="77777777" w:rsidR="00F677A8" w:rsidRPr="00AA056F" w:rsidRDefault="00F677A8" w:rsidP="007267D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196,846,945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F8B70A9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036DDF7C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29235497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165,841,589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4B70F5B4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31,005,356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478ED3DB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196,846,945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D624DC0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- 15,994,055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4DACBE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- 7.51</w:t>
            </w:r>
          </w:p>
        </w:tc>
      </w:tr>
      <w:tr w:rsidR="00F677A8" w14:paraId="51E835F2" w14:textId="77777777" w:rsidTr="009B24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2143" w:type="dxa"/>
            <w:shd w:val="clear" w:color="auto" w:fill="auto"/>
            <w:vAlign w:val="center"/>
          </w:tcPr>
          <w:p w14:paraId="0F0F1B06" w14:textId="77777777" w:rsidR="00F677A8" w:rsidRPr="00AA056F" w:rsidRDefault="00F677A8" w:rsidP="007267D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6FF2">
              <w:rPr>
                <w:rFonts w:hAnsi="標楷體" w:hint="eastAsia"/>
                <w:noProof/>
                <w:spacing w:val="-4"/>
                <w:sz w:val="22"/>
                <w:szCs w:val="22"/>
              </w:rPr>
              <w:t>駐外機構業務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18C753E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3,516,350,000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47AB0FB" w14:textId="77777777" w:rsidR="00F677A8" w:rsidRPr="00AA056F" w:rsidRDefault="00F677A8" w:rsidP="007267D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3,384,131,230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1E43E69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6C3B28F2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349EADD9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3,144,214,108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468020E5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239,917,122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3C7ABA79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3,384,131,230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B508029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- 132,218,770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517451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- 3.76</w:t>
            </w:r>
          </w:p>
        </w:tc>
      </w:tr>
      <w:tr w:rsidR="00F677A8" w14:paraId="64F52A1A" w14:textId="77777777" w:rsidTr="009B24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2143" w:type="dxa"/>
            <w:shd w:val="clear" w:color="auto" w:fill="auto"/>
            <w:vAlign w:val="center"/>
          </w:tcPr>
          <w:p w14:paraId="546A5BAE" w14:textId="77777777" w:rsidR="00F677A8" w:rsidRPr="00AA056F" w:rsidRDefault="00F677A8" w:rsidP="007267D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6FF2">
              <w:rPr>
                <w:rFonts w:hAnsi="標楷體" w:hint="eastAsia"/>
                <w:noProof/>
                <w:spacing w:val="-4"/>
                <w:sz w:val="22"/>
                <w:szCs w:val="22"/>
              </w:rPr>
              <w:t>國際會議及交流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0F4C0917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2,212,421,000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30579E4" w14:textId="77777777" w:rsidR="00F677A8" w:rsidRPr="00AA056F" w:rsidRDefault="00F677A8" w:rsidP="007267D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1,833,900,373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422050F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828D337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713B9262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1,414,412,356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156BBCA7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419,488,017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613120AB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1,833,900,373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4BF1D55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- 378,520,627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D51E39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- 17.11</w:t>
            </w:r>
          </w:p>
        </w:tc>
      </w:tr>
      <w:tr w:rsidR="00F677A8" w14:paraId="04AFC36A" w14:textId="77777777" w:rsidTr="009B24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2143" w:type="dxa"/>
            <w:shd w:val="clear" w:color="auto" w:fill="auto"/>
            <w:vAlign w:val="center"/>
          </w:tcPr>
          <w:p w14:paraId="2C5D0688" w14:textId="77777777" w:rsidR="00F677A8" w:rsidRPr="00AA056F" w:rsidRDefault="00F677A8" w:rsidP="007267D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6FF2">
              <w:rPr>
                <w:rFonts w:hAnsi="標楷體" w:hint="eastAsia"/>
                <w:noProof/>
                <w:spacing w:val="-4"/>
                <w:sz w:val="22"/>
                <w:szCs w:val="22"/>
              </w:rPr>
              <w:t>國際合作及關懷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07D05624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11,804,614,000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E856889" w14:textId="77777777" w:rsidR="00F677A8" w:rsidRPr="00AA056F" w:rsidRDefault="00F677A8" w:rsidP="007267D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10,852,433,065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F083838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9619E20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70FC0D09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5,329,378,718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108D0331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5,523,054,347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0CC01817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10,852,433,065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068E10E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- 952,180,935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8EA07E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- 8.07</w:t>
            </w:r>
          </w:p>
        </w:tc>
      </w:tr>
      <w:tr w:rsidR="00F677A8" w14:paraId="55605EC4" w14:textId="77777777" w:rsidTr="009B24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2143" w:type="dxa"/>
            <w:shd w:val="clear" w:color="auto" w:fill="auto"/>
            <w:vAlign w:val="center"/>
          </w:tcPr>
          <w:p w14:paraId="65E8717A" w14:textId="77777777" w:rsidR="00F677A8" w:rsidRPr="00AA056F" w:rsidRDefault="00F677A8" w:rsidP="007267D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6FF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1564976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873,866,000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064CFC2D" w14:textId="77777777" w:rsidR="00F677A8" w:rsidRPr="00AA056F" w:rsidRDefault="00F677A8" w:rsidP="007267D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871,781,028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27308B0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2212693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6CD198AF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29,438,818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3FDB761F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842,342,210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614F698A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871,781,028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E90AAA6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- 2,084,972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EF8223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- 0.24</w:t>
            </w:r>
          </w:p>
        </w:tc>
      </w:tr>
      <w:tr w:rsidR="00F677A8" w14:paraId="132DF298" w14:textId="77777777" w:rsidTr="009B24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2143" w:type="dxa"/>
            <w:shd w:val="clear" w:color="auto" w:fill="auto"/>
            <w:vAlign w:val="center"/>
          </w:tcPr>
          <w:p w14:paraId="6D206E2D" w14:textId="77777777" w:rsidR="00F677A8" w:rsidRPr="00AA056F" w:rsidRDefault="00F677A8" w:rsidP="007267D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6FF2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02FA08C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54,004,000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0E2ED96E" w14:textId="77777777" w:rsidR="00F677A8" w:rsidRPr="00AA056F" w:rsidRDefault="00F677A8" w:rsidP="007267D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657F7C6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67C94437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2F4AD14A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644BDF85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4DCAD0C6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8B82580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- 54,004,000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839D14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F677A8" w14:paraId="04381DF2" w14:textId="77777777" w:rsidTr="009B24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3"/>
        </w:trPr>
        <w:tc>
          <w:tcPr>
            <w:tcW w:w="2143" w:type="dxa"/>
            <w:shd w:val="clear" w:color="auto" w:fill="auto"/>
            <w:vAlign w:val="center"/>
          </w:tcPr>
          <w:p w14:paraId="64C05B07" w14:textId="77777777" w:rsidR="00F677A8" w:rsidRPr="00AA056F" w:rsidRDefault="00F677A8" w:rsidP="007267D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6FF2">
              <w:rPr>
                <w:rFonts w:hAnsi="標楷體" w:hint="eastAsia"/>
                <w:noProof/>
                <w:spacing w:val="-4"/>
                <w:sz w:val="22"/>
                <w:szCs w:val="22"/>
              </w:rPr>
              <w:t>外交支出機密預算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2710305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1,971,387,000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048DAABD" w14:textId="77777777" w:rsidR="00F677A8" w:rsidRPr="00AA056F" w:rsidRDefault="00F677A8" w:rsidP="007267D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1,179,529,126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9DBD8EB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21D9B6C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14E02EDE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448,379,477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7772A9B3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731,149,649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04E53AEE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1,179,529,126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9127C86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- 791,857,874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400623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- 40.17</w:t>
            </w:r>
          </w:p>
        </w:tc>
      </w:tr>
      <w:tr w:rsidR="00F677A8" w:rsidRPr="00940A7C" w14:paraId="6272CB95" w14:textId="77777777" w:rsidTr="009B24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2143" w:type="dxa"/>
            <w:shd w:val="clear" w:color="auto" w:fill="auto"/>
            <w:vAlign w:val="center"/>
          </w:tcPr>
          <w:p w14:paraId="77E18D59" w14:textId="77777777" w:rsidR="00F677A8" w:rsidRPr="00940A7C" w:rsidRDefault="00F677A8" w:rsidP="007267D5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40A7C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領事事務局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2F897A1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1,470,664,000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5DDBE8D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1,451,801,742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6E3F081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18E5111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0BC8C89A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1,449,652,774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30C4841A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2,148,968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7E0CB035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1,451,801,742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7D0EE7E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- 18,862,258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5A40C0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- 1.28</w:t>
            </w:r>
          </w:p>
        </w:tc>
      </w:tr>
      <w:tr w:rsidR="00F677A8" w14:paraId="589B599D" w14:textId="77777777" w:rsidTr="009B24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2143" w:type="dxa"/>
            <w:shd w:val="clear" w:color="auto" w:fill="auto"/>
            <w:vAlign w:val="center"/>
          </w:tcPr>
          <w:p w14:paraId="68F8F80E" w14:textId="77777777" w:rsidR="00F677A8" w:rsidRPr="00AA056F" w:rsidRDefault="00F677A8" w:rsidP="007267D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6FF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25124A0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307,547,000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6DF6EB69" w14:textId="77777777" w:rsidR="00F677A8" w:rsidRPr="00AA056F" w:rsidRDefault="00F677A8" w:rsidP="007267D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291,066,119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4B1FA74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AE20FC8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3D8424C1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288,917,151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1182C354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2,148,968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608C1E5E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291,066,119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A75E678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- 16,480,881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178022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- 5.36</w:t>
            </w:r>
          </w:p>
        </w:tc>
      </w:tr>
      <w:tr w:rsidR="00F677A8" w14:paraId="21453D2F" w14:textId="77777777" w:rsidTr="009B24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2143" w:type="dxa"/>
            <w:shd w:val="clear" w:color="auto" w:fill="auto"/>
            <w:vAlign w:val="center"/>
          </w:tcPr>
          <w:p w14:paraId="5AC9BDE4" w14:textId="77777777" w:rsidR="00F677A8" w:rsidRPr="00AA056F" w:rsidRDefault="00F677A8" w:rsidP="007267D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6FF2">
              <w:rPr>
                <w:rFonts w:hAnsi="標楷體" w:hint="eastAsia"/>
                <w:noProof/>
                <w:spacing w:val="-4"/>
                <w:sz w:val="22"/>
                <w:szCs w:val="22"/>
              </w:rPr>
              <w:t>領事事務管理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0886B636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1,161,617,000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308FC0D" w14:textId="77777777" w:rsidR="00F677A8" w:rsidRPr="00AA056F" w:rsidRDefault="00F677A8" w:rsidP="007267D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1,160,735,623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ABA4EAB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868EF0E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4CA7CC85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1,160,735,623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5C5DDB63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17B65356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1,160,735,623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8A7D313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- 881,377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5948A8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- 0.08</w:t>
            </w:r>
          </w:p>
        </w:tc>
      </w:tr>
      <w:tr w:rsidR="00F677A8" w14:paraId="5864A22E" w14:textId="77777777" w:rsidTr="009B24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2143" w:type="dxa"/>
            <w:shd w:val="clear" w:color="auto" w:fill="auto"/>
            <w:vAlign w:val="center"/>
          </w:tcPr>
          <w:p w14:paraId="7848F9FB" w14:textId="77777777" w:rsidR="00F677A8" w:rsidRPr="00AA056F" w:rsidRDefault="00F677A8" w:rsidP="007267D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6FF2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2AAFE15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1,500,000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4E234B0" w14:textId="77777777" w:rsidR="00F677A8" w:rsidRPr="00AA056F" w:rsidRDefault="00F677A8" w:rsidP="007267D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50BFB3C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7B20895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04002987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1545DB04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33EFDA0F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38D2E5E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- 1,500,000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38997A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F677A8" w:rsidRPr="00940A7C" w14:paraId="125F9630" w14:textId="77777777" w:rsidTr="009B24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2143" w:type="dxa"/>
            <w:shd w:val="clear" w:color="auto" w:fill="auto"/>
            <w:vAlign w:val="center"/>
          </w:tcPr>
          <w:p w14:paraId="27AE95C8" w14:textId="77777777" w:rsidR="00F677A8" w:rsidRPr="00940A7C" w:rsidRDefault="00F677A8" w:rsidP="007267D5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40A7C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外交及國際事務學院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6FB4CFAD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108,695,000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06901EA1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100,032,086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61F3C6DA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60207428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58151000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98,672,086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3B13B84D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1,360,000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7E9235D0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100,032,086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A277695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- 8,662,914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FCFC15" w14:textId="77777777" w:rsidR="00F677A8" w:rsidRPr="00940A7C" w:rsidRDefault="00F677A8" w:rsidP="007267D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0A7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- 7.97</w:t>
            </w:r>
          </w:p>
        </w:tc>
      </w:tr>
      <w:tr w:rsidR="00F677A8" w14:paraId="726CE044" w14:textId="77777777" w:rsidTr="009B24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2143" w:type="dxa"/>
            <w:shd w:val="clear" w:color="auto" w:fill="auto"/>
            <w:vAlign w:val="center"/>
          </w:tcPr>
          <w:p w14:paraId="781159C5" w14:textId="77777777" w:rsidR="00F677A8" w:rsidRPr="00AA056F" w:rsidRDefault="00F677A8" w:rsidP="007267D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6FF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CADCC75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90,443,000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28981F1" w14:textId="77777777" w:rsidR="00F677A8" w:rsidRPr="00AA056F" w:rsidRDefault="00F677A8" w:rsidP="007267D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83,150,018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04AC16F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EEB92B8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6E687D0D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81,790,018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39923E41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1,360,000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3A6B180F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83,150,018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986C620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- 7,292,982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6B88D4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- 8.06</w:t>
            </w:r>
          </w:p>
        </w:tc>
      </w:tr>
      <w:tr w:rsidR="00F677A8" w14:paraId="0C1318EF" w14:textId="77777777" w:rsidTr="009B24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2143" w:type="dxa"/>
            <w:shd w:val="clear" w:color="auto" w:fill="auto"/>
            <w:vAlign w:val="center"/>
          </w:tcPr>
          <w:p w14:paraId="55E473D6" w14:textId="77777777" w:rsidR="00F677A8" w:rsidRPr="00AA056F" w:rsidRDefault="00F677A8" w:rsidP="007267D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6FF2">
              <w:rPr>
                <w:rFonts w:hAnsi="標楷體" w:hint="eastAsia"/>
                <w:noProof/>
                <w:spacing w:val="-4"/>
                <w:sz w:val="22"/>
                <w:szCs w:val="22"/>
              </w:rPr>
              <w:t>外交領事人員講習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83CAF23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16,408,000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0B1795C1" w14:textId="77777777" w:rsidR="00F677A8" w:rsidRPr="00AA056F" w:rsidRDefault="00F677A8" w:rsidP="007267D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15,207,936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2D8BDE5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6FF9B72E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59F55A5E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15,207,936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3498AF53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608AE18F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15,207,936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AFC260E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- 1,200,064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4CD1A2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- 7.31</w:t>
            </w:r>
          </w:p>
        </w:tc>
      </w:tr>
      <w:tr w:rsidR="00F677A8" w14:paraId="675EC6AD" w14:textId="77777777" w:rsidTr="009B24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2143" w:type="dxa"/>
            <w:shd w:val="clear" w:color="auto" w:fill="auto"/>
            <w:vAlign w:val="center"/>
          </w:tcPr>
          <w:p w14:paraId="53B03D93" w14:textId="77777777" w:rsidR="00F677A8" w:rsidRPr="00AA056F" w:rsidRDefault="00F677A8" w:rsidP="007267D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6FF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B370573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z w:val="22"/>
                <w:szCs w:val="22"/>
              </w:rPr>
              <w:t>1,844,000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8D8C678" w14:textId="77777777" w:rsidR="00F677A8" w:rsidRPr="00AA056F" w:rsidRDefault="00F677A8" w:rsidP="007267D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1,674,132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F42E48D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446D1E9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1BEFA593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1,674,132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53AFA848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14D7AE9F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1,674,132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152C2C9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- 169,868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075543" w14:textId="77777777" w:rsidR="00F677A8" w:rsidRPr="00AA056F" w:rsidRDefault="00F677A8" w:rsidP="007267D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6F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- 9.21</w:t>
            </w:r>
          </w:p>
        </w:tc>
      </w:tr>
    </w:tbl>
    <w:p w14:paraId="39F8C4CC" w14:textId="77777777" w:rsidR="00F677A8" w:rsidRDefault="00F677A8" w:rsidP="00F677A8">
      <w:pPr>
        <w:jc w:val="left"/>
      </w:pPr>
    </w:p>
    <w:tbl>
      <w:tblPr>
        <w:tblW w:w="201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1"/>
        <w:gridCol w:w="2539"/>
        <w:gridCol w:w="2115"/>
        <w:gridCol w:w="2162"/>
        <w:gridCol w:w="2163"/>
        <w:gridCol w:w="2163"/>
        <w:gridCol w:w="2467"/>
        <w:gridCol w:w="2468"/>
        <w:gridCol w:w="2538"/>
        <w:gridCol w:w="993"/>
      </w:tblGrid>
      <w:tr w:rsidR="00D27A93" w14:paraId="4B65A5C3" w14:textId="77777777" w:rsidTr="00867029">
        <w:trPr>
          <w:cantSplit/>
          <w:trHeight w:val="310"/>
          <w:tblHeader/>
        </w:trPr>
        <w:tc>
          <w:tcPr>
            <w:tcW w:w="201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06954" w14:textId="240EC412" w:rsidR="00D27A93" w:rsidRPr="006001BA" w:rsidRDefault="00D27A93" w:rsidP="00D27A93">
            <w:pPr>
              <w:jc w:val="left"/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t>2.　以前年度部分</w:t>
            </w:r>
          </w:p>
        </w:tc>
      </w:tr>
      <w:tr w:rsidR="00F677A8" w14:paraId="1402561F" w14:textId="77777777" w:rsidTr="00867029">
        <w:trPr>
          <w:cantSplit/>
          <w:trHeight w:val="310"/>
          <w:tblHeader/>
        </w:trPr>
        <w:tc>
          <w:tcPr>
            <w:tcW w:w="20199" w:type="dxa"/>
            <w:gridSpan w:val="10"/>
            <w:tcBorders>
              <w:top w:val="nil"/>
            </w:tcBorders>
            <w:vAlign w:val="center"/>
          </w:tcPr>
          <w:p w14:paraId="15951990" w14:textId="77777777" w:rsidR="00F677A8" w:rsidRPr="006001BA" w:rsidRDefault="00F677A8" w:rsidP="007267D5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F677A8" w14:paraId="6E2D6A39" w14:textId="77777777" w:rsidTr="009B249E">
        <w:trPr>
          <w:cantSplit/>
          <w:trHeight w:val="310"/>
          <w:tblHeader/>
        </w:trPr>
        <w:tc>
          <w:tcPr>
            <w:tcW w:w="591" w:type="dxa"/>
            <w:vMerge w:val="restart"/>
            <w:vAlign w:val="center"/>
          </w:tcPr>
          <w:p w14:paraId="38AEAE91" w14:textId="77777777" w:rsidR="00F677A8" w:rsidRPr="006001BA" w:rsidRDefault="00F677A8" w:rsidP="007267D5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39" w:type="dxa"/>
            <w:vMerge w:val="restart"/>
            <w:vAlign w:val="center"/>
          </w:tcPr>
          <w:p w14:paraId="206BB935" w14:textId="77777777" w:rsidR="00F677A8" w:rsidRPr="006001BA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15" w:type="dxa"/>
            <w:vMerge w:val="restart"/>
            <w:vAlign w:val="center"/>
          </w:tcPr>
          <w:p w14:paraId="5FACF97F" w14:textId="77777777" w:rsidR="00F677A8" w:rsidRPr="006001BA" w:rsidRDefault="00F677A8" w:rsidP="007267D5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488" w:type="dxa"/>
            <w:gridSpan w:val="3"/>
          </w:tcPr>
          <w:p w14:paraId="09EC75C6" w14:textId="77777777" w:rsidR="00F677A8" w:rsidRPr="006001BA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466" w:type="dxa"/>
            <w:gridSpan w:val="4"/>
            <w:vAlign w:val="center"/>
          </w:tcPr>
          <w:p w14:paraId="4F6EF157" w14:textId="77777777" w:rsidR="00F677A8" w:rsidRPr="006001BA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F677A8" w14:paraId="1BCFECCB" w14:textId="77777777" w:rsidTr="009B249E">
        <w:trPr>
          <w:cantSplit/>
          <w:trHeight w:val="310"/>
          <w:tblHeader/>
        </w:trPr>
        <w:tc>
          <w:tcPr>
            <w:tcW w:w="591" w:type="dxa"/>
            <w:vMerge/>
            <w:vAlign w:val="center"/>
          </w:tcPr>
          <w:p w14:paraId="5F5101D2" w14:textId="77777777" w:rsidR="00F677A8" w:rsidRPr="006001BA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39" w:type="dxa"/>
            <w:vMerge/>
            <w:vAlign w:val="center"/>
          </w:tcPr>
          <w:p w14:paraId="41BFAB88" w14:textId="77777777" w:rsidR="00F677A8" w:rsidRPr="006001BA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15" w:type="dxa"/>
            <w:vMerge/>
            <w:vAlign w:val="center"/>
          </w:tcPr>
          <w:p w14:paraId="71245CDD" w14:textId="77777777" w:rsidR="00F677A8" w:rsidRPr="006001BA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62" w:type="dxa"/>
            <w:vMerge w:val="restart"/>
            <w:vAlign w:val="center"/>
          </w:tcPr>
          <w:p w14:paraId="1B0B9009" w14:textId="77777777" w:rsidR="00F677A8" w:rsidRPr="006001BA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63" w:type="dxa"/>
            <w:vMerge w:val="restart"/>
            <w:vAlign w:val="center"/>
          </w:tcPr>
          <w:p w14:paraId="25A16597" w14:textId="77777777" w:rsidR="00F677A8" w:rsidRPr="006001BA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63" w:type="dxa"/>
            <w:vMerge w:val="restart"/>
            <w:vAlign w:val="center"/>
          </w:tcPr>
          <w:p w14:paraId="3BC30DCC" w14:textId="77777777" w:rsidR="00F677A8" w:rsidRPr="006001BA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67" w:type="dxa"/>
            <w:vMerge w:val="restart"/>
            <w:vAlign w:val="center"/>
          </w:tcPr>
          <w:p w14:paraId="44F530F0" w14:textId="77777777" w:rsidR="00F677A8" w:rsidRPr="006001BA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68" w:type="dxa"/>
            <w:vMerge w:val="restart"/>
            <w:vAlign w:val="center"/>
          </w:tcPr>
          <w:p w14:paraId="0D633B43" w14:textId="77777777" w:rsidR="00F677A8" w:rsidRPr="006001BA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31" w:type="dxa"/>
            <w:gridSpan w:val="2"/>
            <w:vAlign w:val="center"/>
          </w:tcPr>
          <w:p w14:paraId="32E5252D" w14:textId="77777777" w:rsidR="00F677A8" w:rsidRPr="006001BA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F677A8" w14:paraId="32AE40D7" w14:textId="77777777" w:rsidTr="009B249E">
        <w:trPr>
          <w:cantSplit/>
          <w:trHeight w:val="310"/>
          <w:tblHeader/>
        </w:trPr>
        <w:tc>
          <w:tcPr>
            <w:tcW w:w="591" w:type="dxa"/>
            <w:vMerge/>
            <w:tcBorders>
              <w:bottom w:val="single" w:sz="4" w:space="0" w:color="auto"/>
            </w:tcBorders>
            <w:vAlign w:val="center"/>
          </w:tcPr>
          <w:p w14:paraId="12BBD920" w14:textId="77777777" w:rsidR="00F677A8" w:rsidRPr="006001BA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39" w:type="dxa"/>
            <w:vMerge/>
            <w:tcBorders>
              <w:bottom w:val="single" w:sz="4" w:space="0" w:color="auto"/>
            </w:tcBorders>
            <w:vAlign w:val="center"/>
          </w:tcPr>
          <w:p w14:paraId="4B856F00" w14:textId="77777777" w:rsidR="00F677A8" w:rsidRPr="006001BA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15" w:type="dxa"/>
            <w:vMerge/>
            <w:tcBorders>
              <w:bottom w:val="single" w:sz="4" w:space="0" w:color="auto"/>
            </w:tcBorders>
            <w:vAlign w:val="center"/>
          </w:tcPr>
          <w:p w14:paraId="59002CB0" w14:textId="77777777" w:rsidR="00F677A8" w:rsidRPr="006001BA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62" w:type="dxa"/>
            <w:vMerge/>
            <w:tcBorders>
              <w:bottom w:val="single" w:sz="4" w:space="0" w:color="auto"/>
            </w:tcBorders>
          </w:tcPr>
          <w:p w14:paraId="76BF4608" w14:textId="77777777" w:rsidR="00F677A8" w:rsidRPr="006001BA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63" w:type="dxa"/>
            <w:vMerge/>
            <w:tcBorders>
              <w:bottom w:val="single" w:sz="4" w:space="0" w:color="auto"/>
            </w:tcBorders>
          </w:tcPr>
          <w:p w14:paraId="22EEA8E7" w14:textId="77777777" w:rsidR="00F677A8" w:rsidRPr="006001BA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63" w:type="dxa"/>
            <w:vMerge/>
            <w:tcBorders>
              <w:bottom w:val="single" w:sz="4" w:space="0" w:color="auto"/>
            </w:tcBorders>
          </w:tcPr>
          <w:p w14:paraId="38D27378" w14:textId="77777777" w:rsidR="00F677A8" w:rsidRPr="006001BA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67" w:type="dxa"/>
            <w:vMerge/>
            <w:tcBorders>
              <w:bottom w:val="single" w:sz="4" w:space="0" w:color="auto"/>
            </w:tcBorders>
            <w:vAlign w:val="center"/>
          </w:tcPr>
          <w:p w14:paraId="7CA49C5B" w14:textId="77777777" w:rsidR="00F677A8" w:rsidRPr="006001BA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68" w:type="dxa"/>
            <w:vMerge/>
            <w:tcBorders>
              <w:bottom w:val="single" w:sz="4" w:space="0" w:color="auto"/>
            </w:tcBorders>
            <w:vAlign w:val="center"/>
          </w:tcPr>
          <w:p w14:paraId="520F4020" w14:textId="77777777" w:rsidR="00F677A8" w:rsidRPr="006001BA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38" w:type="dxa"/>
            <w:tcBorders>
              <w:bottom w:val="single" w:sz="4" w:space="0" w:color="auto"/>
            </w:tcBorders>
            <w:vAlign w:val="center"/>
          </w:tcPr>
          <w:p w14:paraId="2E1BE936" w14:textId="77777777" w:rsidR="00F677A8" w:rsidRPr="006001BA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FCE916F" w14:textId="77777777" w:rsidR="00F677A8" w:rsidRPr="006001BA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F677A8" w:rsidRPr="00A80EE5" w14:paraId="496F4097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61FA5923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5C3A762B" w14:textId="77777777" w:rsidR="00F677A8" w:rsidRPr="00A80EE5" w:rsidRDefault="00F677A8" w:rsidP="007267D5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noProof/>
                <w:sz w:val="22"/>
                <w:szCs w:val="22"/>
              </w:rPr>
              <w:t>外交部主管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9D44363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16,407,085,775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6F29F8CA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383A56B1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311CA123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325E9794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1,755,987,354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71E9D6C3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7,433,587,533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32E0FA6A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7,217,510,888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F38CD8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43.99</w:t>
            </w:r>
          </w:p>
        </w:tc>
      </w:tr>
      <w:tr w:rsidR="00F677A8" w:rsidRPr="00A80EE5" w14:paraId="41DE8B06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4C0DC017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468F0706" w14:textId="77777777" w:rsidR="00F677A8" w:rsidRPr="00A80EE5" w:rsidRDefault="00F677A8" w:rsidP="007267D5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noProof/>
                <w:sz w:val="22"/>
                <w:szCs w:val="22"/>
              </w:rPr>
              <w:t>(公開部分)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780D54C2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15,355,896,646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32797FAD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7A23EA95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4EEB550F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352AEEE6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1,474,833,678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4B1BCE36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7,021,744,982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04C2D399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6,859,317,986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3C503A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44.67</w:t>
            </w:r>
          </w:p>
        </w:tc>
      </w:tr>
      <w:tr w:rsidR="00F677A8" w:rsidRPr="00A80EE5" w14:paraId="44FD9AC4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118849BD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348181FF" w14:textId="77777777" w:rsidR="00F677A8" w:rsidRPr="00A80EE5" w:rsidRDefault="00F677A8" w:rsidP="007267D5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noProof/>
                <w:sz w:val="22"/>
                <w:szCs w:val="22"/>
              </w:rPr>
              <w:t>(機密部分)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764DF2A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1,051,189,129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23D22BB2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50E3128C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324B5841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0F8595D3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281,153,676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12D17BD3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411,842,551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0987FBA9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358,192,902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CE4A1A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34.08</w:t>
            </w:r>
          </w:p>
        </w:tc>
      </w:tr>
      <w:tr w:rsidR="00F677A8" w:rsidRPr="00A80EE5" w14:paraId="1C7F7B3F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50272A71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099417B5" w14:textId="77777777" w:rsidR="00F677A8" w:rsidRPr="00A80EE5" w:rsidRDefault="00F677A8" w:rsidP="007267D5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noProof/>
                <w:sz w:val="22"/>
                <w:szCs w:val="22"/>
              </w:rPr>
              <w:t>外交部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115E2863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16,381,814,087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64402931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0C7924BB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1E82CAF0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1AB02B16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1,755,986,554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7371B2EC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7,422,694,060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6BE9EFF5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7,203,133,473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A77D52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43.97</w:t>
            </w:r>
          </w:p>
        </w:tc>
      </w:tr>
      <w:tr w:rsidR="00F677A8" w:rsidRPr="00A80EE5" w14:paraId="59A09F14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61A7EC29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80EE5">
              <w:rPr>
                <w:rFonts w:ascii="標楷體" w:eastAsia="標楷體"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539" w:type="dxa"/>
            <w:shd w:val="clear" w:color="auto" w:fill="auto"/>
            <w:vAlign w:val="center"/>
          </w:tcPr>
          <w:p w14:paraId="021BDDA7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021313B5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28,676,863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30E7B789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4478D6C2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6AD3BA6C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57A3BB4B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3F55020A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28,676,863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3B3C12A6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A43C0E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677A8" w:rsidRPr="00A80EE5" w14:paraId="634BFE07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0203B2BD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80EE5">
              <w:rPr>
                <w:rFonts w:ascii="標楷體" w:eastAsia="標楷體" w:hAnsi="標楷體"/>
                <w:noProof/>
                <w:sz w:val="22"/>
                <w:szCs w:val="22"/>
              </w:rPr>
              <w:lastRenderedPageBreak/>
              <w:t>109</w:t>
            </w:r>
          </w:p>
        </w:tc>
        <w:tc>
          <w:tcPr>
            <w:tcW w:w="2539" w:type="dxa"/>
            <w:shd w:val="clear" w:color="auto" w:fill="auto"/>
            <w:vAlign w:val="center"/>
          </w:tcPr>
          <w:p w14:paraId="62ECA26C" w14:textId="77777777" w:rsidR="00F677A8" w:rsidRPr="00A80EE5" w:rsidRDefault="00F677A8" w:rsidP="007267D5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2B1FF80F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37,661,461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047C145F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2726277A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7DC5382D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120913C8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014895D5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37,661,461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58A8CC5E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B510A2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F677A8" w:rsidRPr="00A80EE5" w14:paraId="48C4A034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755D30F3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132BD563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國際會議及交流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13A5FB3A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25,608,414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61A3A5C0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5E1AB41B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417C453A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57789E9B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496986A9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25,608,414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705FDFE0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1C9674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677A8" w:rsidRPr="00A80EE5" w14:paraId="5AE8203A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3A42D058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303F9790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12A62FC1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12,053,047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0C82BAAF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0E408E90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5DA9EC9F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5AE78672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7F1DB8D3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12,053,047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324868B2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E539D3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677A8" w:rsidRPr="00A80EE5" w14:paraId="32A91434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16294357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80EE5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39" w:type="dxa"/>
            <w:shd w:val="clear" w:color="auto" w:fill="auto"/>
            <w:vAlign w:val="center"/>
          </w:tcPr>
          <w:p w14:paraId="48091428" w14:textId="77777777" w:rsidR="00F677A8" w:rsidRPr="00A80EE5" w:rsidRDefault="00F677A8" w:rsidP="007267D5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1F571B2C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1,131,316,933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6BBA3C40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62A65836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2292FE4A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7C321B38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245,963,469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294B3858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354,390,442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45BD4B54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530,963,022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FFBAAC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46.93</w:t>
            </w:r>
          </w:p>
        </w:tc>
      </w:tr>
      <w:tr w:rsidR="00F677A8" w:rsidRPr="00A80EE5" w14:paraId="094DE0E2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1B78DFD1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072F0F00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335F1DB6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1,032,527,223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6303971F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1BC96F75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19C5A443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4E3B6020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245,963,469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56E397E5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272,708,487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74471816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513,855,267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73F369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49.77</w:t>
            </w:r>
          </w:p>
        </w:tc>
      </w:tr>
      <w:tr w:rsidR="00F677A8" w:rsidRPr="00A80EE5" w14:paraId="2BED4CA1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0BB8FA7F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526E9D0C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788BB710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98,789,710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22FADB9F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0CC83184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772044C1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2BFA9BF9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483E5CAC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81,681,955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1B761BB0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17,107,755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10E351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17.32</w:t>
            </w:r>
          </w:p>
        </w:tc>
      </w:tr>
      <w:tr w:rsidR="00F677A8" w:rsidRPr="00A80EE5" w14:paraId="2A982458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49A18ACA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80EE5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39" w:type="dxa"/>
            <w:shd w:val="clear" w:color="auto" w:fill="auto"/>
            <w:vAlign w:val="center"/>
          </w:tcPr>
          <w:p w14:paraId="55563A1A" w14:textId="77777777" w:rsidR="00F677A8" w:rsidRPr="00A80EE5" w:rsidRDefault="00F677A8" w:rsidP="007267D5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7FFE5AA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1,942,115,944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5F1A8C03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187A4674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25ED912E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25E75EAA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51,387,042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38276824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1,442,712,342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5AD2F263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448,016,560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A99A7A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23.07</w:t>
            </w:r>
          </w:p>
        </w:tc>
      </w:tr>
      <w:tr w:rsidR="00F677A8" w:rsidRPr="00A80EE5" w14:paraId="2526D4CF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29B71EA2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711EFE72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外交管理業務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D145433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550,794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1FEEFAE0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2E1B2EC1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63DD719C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415C6329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1054EE8B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550,794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25500B63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D193FC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677A8" w:rsidRPr="00A80EE5" w14:paraId="4A1AAE7C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5DBECDC2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7BE86D08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駐外機構業務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1EABB8C8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2,389,696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3CDC8149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7258A2EF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4D6FADB9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506878A2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519,994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52E8C44E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1,790,505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46BFBBED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79,197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9959E6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3.31</w:t>
            </w:r>
          </w:p>
        </w:tc>
      </w:tr>
      <w:tr w:rsidR="00F677A8" w:rsidRPr="00A80EE5" w14:paraId="3EA49337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7CA4B465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55A96F5E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國際會議及交流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022398B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12,052,839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1C0685E1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414AD04C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6E25B8FE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3836C9C2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28E6D718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12,052,839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3AD66F5D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7B0CBD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677A8" w:rsidRPr="00A80EE5" w14:paraId="522AEA34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4AB075AE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6E9F5FBC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7328B318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1,920,959,678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7B6B8D09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680E9312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122CFCAC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62E611DF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50,867,048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2F488B7A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1,422,155,267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0D1B9DA4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447,937,363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7B59A4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23.32</w:t>
            </w:r>
          </w:p>
        </w:tc>
      </w:tr>
      <w:tr w:rsidR="00F677A8" w:rsidRPr="00A80EE5" w14:paraId="1E514B4D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5367B005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4BD89592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外交支出機密預算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EEECF24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6,162,937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3A8D6E65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5ED0FC1F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12650C87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499E53A9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59FC5236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6,162,937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3FEAB6F6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79D0F0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677A8" w:rsidRPr="00A80EE5" w14:paraId="6340505A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2FC280B8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80EE5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39" w:type="dxa"/>
            <w:shd w:val="clear" w:color="auto" w:fill="auto"/>
            <w:vAlign w:val="center"/>
          </w:tcPr>
          <w:p w14:paraId="53D0F214" w14:textId="77777777" w:rsidR="00F677A8" w:rsidRPr="00A80EE5" w:rsidRDefault="00F677A8" w:rsidP="007267D5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11E3BDF0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5,080,943,545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68FA5D67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67DE219D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4FBC8523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0E4C6849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630,922,348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24496075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2,125,681,031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2E063B3A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2,324,340,166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1AE7ED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45.75</w:t>
            </w:r>
          </w:p>
        </w:tc>
      </w:tr>
      <w:tr w:rsidR="00F677A8" w:rsidRPr="00A80EE5" w14:paraId="2AE2C49D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3557840F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7971F47C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23BD2C5D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2,217,124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2B5BB43E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781E7ACC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4459E0DD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471468C2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332,035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7503B895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1,392,289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2ACD31BA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492,800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F98151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22.23</w:t>
            </w:r>
          </w:p>
        </w:tc>
      </w:tr>
      <w:tr w:rsidR="00F677A8" w:rsidRPr="00A80EE5" w14:paraId="5FFCFE5B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589D79C0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2C5495DD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外交管理業務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4061454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353,512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3846BA93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0C706E00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5038AC3F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2934DA35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53,475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6BA3FD9D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300,037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0D45727D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45E207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677A8" w:rsidRPr="00A80EE5" w14:paraId="023CE1A5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07B6E4C5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0E7308C6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駐外機構業務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E245809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46,109,442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035255BF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08B03943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6B916DA5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45284D84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3,630,268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363291F4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22,083,255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4D15FEAE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20,395,919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D82629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44.23</w:t>
            </w:r>
          </w:p>
        </w:tc>
      </w:tr>
      <w:tr w:rsidR="00F677A8" w:rsidRPr="00A80EE5" w14:paraId="50A077C5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74A915E2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15B97FFC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國際會議及交流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086F9AED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55,431,853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3C97284D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0DF1E047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1335B027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0DB39007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5,891,441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3CA91770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48,372,192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3DF4F4AF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1,168,220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5BC4F9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2.11</w:t>
            </w:r>
          </w:p>
        </w:tc>
      </w:tr>
      <w:tr w:rsidR="00F677A8" w:rsidRPr="00A80EE5" w14:paraId="5E13B136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371FAF63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5598353E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B3F61EA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4,412,030,128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599C3868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592CC4EC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258B7517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7217C7A6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595,428,804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15531269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1,787,056,320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2EF5F739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2,029,545,004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1A1E93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46.00</w:t>
            </w:r>
          </w:p>
        </w:tc>
      </w:tr>
      <w:tr w:rsidR="00F677A8" w:rsidRPr="00A80EE5" w14:paraId="52E32F83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34824D38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05D926B4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76AE7432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346,414,599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1DAC93D5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00B01AFD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7F080FC2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735179FD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11,955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17C1D5AD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239,564,486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022EFD95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106,838,158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C2E54A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30.84</w:t>
            </w:r>
          </w:p>
        </w:tc>
      </w:tr>
      <w:tr w:rsidR="00F677A8" w:rsidRPr="00A80EE5" w14:paraId="04538DD1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70A28715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2625304F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外交支出機密預算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7BBB0DF4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218,386,887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52133FE0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4786667E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0A16BBC1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252D95A2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25,574,370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60D23C5E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26,912,452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7C62DE27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165,900,065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F16F9B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75.97</w:t>
            </w:r>
          </w:p>
        </w:tc>
      </w:tr>
      <w:tr w:rsidR="00F677A8" w:rsidRPr="00A80EE5" w14:paraId="4BF66EB5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14742BD3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80EE5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539" w:type="dxa"/>
            <w:shd w:val="clear" w:color="auto" w:fill="auto"/>
            <w:vAlign w:val="center"/>
          </w:tcPr>
          <w:p w14:paraId="47C1E72A" w14:textId="77777777" w:rsidR="00F677A8" w:rsidRPr="00A80EE5" w:rsidRDefault="00F677A8" w:rsidP="007267D5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74CE01DC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8,161,099,341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1E2A3954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54E60E47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18BE8D91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6149A9FF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827,713,695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620B8FEC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3,433,571,921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709D4D56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3,899,813,725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ACDF11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47.79</w:t>
            </w:r>
          </w:p>
        </w:tc>
      </w:tr>
      <w:tr w:rsidR="00F677A8" w:rsidRPr="00A80EE5" w14:paraId="0BE2310B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4802064C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10B864B5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0CFC3818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49,274,351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43009702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08ADFA9A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15739561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0E365CE5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1,986,883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56966893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30,129,135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6336AFC2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17,158,333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0195F2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34.82</w:t>
            </w:r>
          </w:p>
        </w:tc>
      </w:tr>
      <w:tr w:rsidR="00F677A8" w:rsidRPr="00A80EE5" w14:paraId="104F4585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7F803B73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75759D6A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外交管理業務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3C24E86A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29,599,424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6EF4FC8D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4789A974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0736A747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56BC03FE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4,792,090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05F1FFC5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24,620,354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2FEDC989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186,980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59639C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0.63</w:t>
            </w:r>
          </w:p>
        </w:tc>
      </w:tr>
      <w:tr w:rsidR="00F677A8" w:rsidRPr="00A80EE5" w14:paraId="0B1A16A6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4C2ABDBB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1EBD948A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駐外機構業務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9F8314C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185,518,293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71880F2B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0BBAC74E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177CB75B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2692E47E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25,756,031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6C5485B8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152,774,519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019ADCC8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6,987,743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149EBA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3.77</w:t>
            </w:r>
          </w:p>
        </w:tc>
      </w:tr>
      <w:tr w:rsidR="00F677A8" w:rsidRPr="00A80EE5" w14:paraId="0EFC42B5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02E38B74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6E699241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國際會議及交流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31CB725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552,199,294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5FAAF269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3C229C88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16DBE6F3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0D37AE14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65,763,550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2C1DF8C7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452,190,541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14DDB706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34,245,203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C314A8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6.20</w:t>
            </w:r>
          </w:p>
        </w:tc>
      </w:tr>
      <w:tr w:rsidR="00F677A8" w:rsidRPr="00A80EE5" w14:paraId="73B2E34E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7E97CCC7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2097E2E2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7DE7C3DA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6,055,404,693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3F517489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32F08CCE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515676ED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7D1D55DC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473,294,423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6973CB1C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2,209,868,250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1A43EA7C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3,372,242,020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874D72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55.69</w:t>
            </w:r>
          </w:p>
        </w:tc>
      </w:tr>
      <w:tr w:rsidR="00F677A8" w:rsidRPr="00A80EE5" w14:paraId="3E3950D5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30C71FD2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621C9820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7E04DF7C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462,463,981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1BFE8C6A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0F5D756F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0F6EDC46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2B051EB5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541,412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7E77BED9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185,221,960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52E17468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276,700,609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3B9113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59.83</w:t>
            </w:r>
          </w:p>
        </w:tc>
      </w:tr>
      <w:tr w:rsidR="00F677A8" w:rsidRPr="00A80EE5" w14:paraId="7DB6E0E1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37DEC76F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7895AECF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外交支出機密預算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216031F6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826,639,305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02698077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2471FD65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4412CCF5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204DA581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255,579,306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5DD2F8D0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378,767,162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01A03130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192,292,837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8BA7F2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23.26</w:t>
            </w:r>
          </w:p>
        </w:tc>
      </w:tr>
      <w:tr w:rsidR="00F677A8" w:rsidRPr="00A80EE5" w14:paraId="127278A2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6BDE07C1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3FDC663B" w14:textId="77777777" w:rsidR="00F677A8" w:rsidRPr="00A80EE5" w:rsidRDefault="00F677A8" w:rsidP="007267D5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noProof/>
                <w:sz w:val="22"/>
                <w:szCs w:val="22"/>
              </w:rPr>
              <w:t>領事事務局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054ACDAA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18,471,688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21C09946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74C4D3D7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3DFFCEE6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19B127B2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800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3C4C9ED9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4,093,473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6276B3BC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14,377,415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DA2961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77.83</w:t>
            </w:r>
          </w:p>
        </w:tc>
      </w:tr>
      <w:tr w:rsidR="00F677A8" w:rsidRPr="00A80EE5" w14:paraId="2078B5E9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4C8AA535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80EE5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39" w:type="dxa"/>
            <w:shd w:val="clear" w:color="auto" w:fill="auto"/>
            <w:vAlign w:val="center"/>
          </w:tcPr>
          <w:p w14:paraId="7DF0D198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1AA5B147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16,173,688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618EAA69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392C7222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79236315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5D9D0993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6C852A6F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1,796,273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4BB9E2F4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14,377,415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448395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88.89</w:t>
            </w:r>
          </w:p>
        </w:tc>
      </w:tr>
      <w:tr w:rsidR="00F677A8" w:rsidRPr="00A80EE5" w14:paraId="75B71A6C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51E769C2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80EE5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539" w:type="dxa"/>
            <w:shd w:val="clear" w:color="auto" w:fill="auto"/>
            <w:vAlign w:val="center"/>
          </w:tcPr>
          <w:p w14:paraId="35D12792" w14:textId="77777777" w:rsidR="00F677A8" w:rsidRPr="00A80EE5" w:rsidRDefault="00F677A8" w:rsidP="007267D5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33E7DBB0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2,298,000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60E3CBFF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1E15E668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4934E56B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0D521836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800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21777708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2,297,200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7F1E3635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129A52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F677A8" w:rsidRPr="00A80EE5" w14:paraId="3EC26BC7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0C7D8AE3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4745DE70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5E733C76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148,000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05E3698A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0054917A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475DAD97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6FD96381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01CB3870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148,000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6C40DBCE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3D53BE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677A8" w:rsidRPr="00A80EE5" w14:paraId="6FF74FA5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43AD7D45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71ABA0F2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領事事務管理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04A5ECB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2,150,000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20238DC1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0F01F032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586861CA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377C61FE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800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39C81E6C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2,149,200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4D43E435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96B054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677A8" w:rsidRPr="00A80EE5" w14:paraId="0F4EC12C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7DB75191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7CC125C7" w14:textId="77777777" w:rsidR="00F677A8" w:rsidRPr="00A80EE5" w:rsidRDefault="00F677A8" w:rsidP="007267D5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noProof/>
                <w:sz w:val="22"/>
                <w:szCs w:val="22"/>
              </w:rPr>
              <w:t>外交及國際事務學院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18D3381C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6,800,000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7A1C448A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297E4F15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6DAC904C" w14:textId="77777777" w:rsidR="00F677A8" w:rsidRPr="00A80EE5" w:rsidRDefault="00F677A8" w:rsidP="007267D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1028B23E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044AA71B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/>
                <w:b/>
                <w:noProof/>
                <w:sz w:val="22"/>
                <w:szCs w:val="22"/>
              </w:rPr>
              <w:t>6,800,000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3EF95B39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2D7E2F" w14:textId="77777777" w:rsidR="00F677A8" w:rsidRPr="00A80EE5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80EE5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F677A8" w:rsidRPr="00A80EE5" w14:paraId="3CAB8953" w14:textId="77777777" w:rsidTr="009B249E">
        <w:tblPrEx>
          <w:tblBorders>
            <w:insideH w:val="none" w:sz="0" w:space="0" w:color="auto"/>
          </w:tblBorders>
        </w:tblPrEx>
        <w:trPr>
          <w:trHeight w:val="342"/>
        </w:trPr>
        <w:tc>
          <w:tcPr>
            <w:tcW w:w="591" w:type="dxa"/>
            <w:shd w:val="clear" w:color="auto" w:fill="auto"/>
            <w:vAlign w:val="center"/>
          </w:tcPr>
          <w:p w14:paraId="5B555E45" w14:textId="77777777" w:rsidR="00F677A8" w:rsidRPr="00A80EE5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80EE5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539" w:type="dxa"/>
            <w:shd w:val="clear" w:color="auto" w:fill="auto"/>
            <w:vAlign w:val="center"/>
          </w:tcPr>
          <w:p w14:paraId="750E5A20" w14:textId="77777777" w:rsidR="00F677A8" w:rsidRPr="00A80EE5" w:rsidRDefault="00F677A8" w:rsidP="007267D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80EE5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2A46E64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6,800,000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392BDA67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626686B8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124B30DD" w14:textId="77777777" w:rsidR="00F677A8" w:rsidRPr="00A80EE5" w:rsidRDefault="00F677A8" w:rsidP="007267D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80EE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699E56F7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7A7B22E9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/>
                <w:noProof/>
                <w:sz w:val="22"/>
                <w:szCs w:val="22"/>
              </w:rPr>
              <w:t>6,800,000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60F73509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BA85CC" w14:textId="77777777" w:rsidR="00F677A8" w:rsidRPr="00A80EE5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A80EE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14:paraId="3611EE72" w14:textId="77777777" w:rsidR="00F677A8" w:rsidRDefault="00F677A8" w:rsidP="00F677A8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lastRenderedPageBreak/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</w:p>
    <w:p w14:paraId="68F5542B" w14:textId="77777777" w:rsidR="00F677A8" w:rsidRPr="00651174" w:rsidRDefault="00F677A8" w:rsidP="00867029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65"/>
        <w:gridCol w:w="2302"/>
        <w:gridCol w:w="2302"/>
        <w:gridCol w:w="2302"/>
        <w:gridCol w:w="1295"/>
        <w:gridCol w:w="8785"/>
      </w:tblGrid>
      <w:tr w:rsidR="00F677A8" w:rsidRPr="00017050" w14:paraId="1924C7AF" w14:textId="77777777" w:rsidTr="00C221E4">
        <w:trPr>
          <w:cantSplit/>
          <w:trHeight w:val="369"/>
          <w:tblHeader/>
        </w:trPr>
        <w:tc>
          <w:tcPr>
            <w:tcW w:w="201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73FE9388" w14:textId="308C4BCB" w:rsidR="00F677A8" w:rsidRPr="004A0712" w:rsidRDefault="00F677A8" w:rsidP="00867029">
            <w:pPr>
              <w:spacing w:beforeLines="50" w:before="180"/>
              <w:ind w:leftChars="50" w:left="80"/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 w:hint="eastAsia"/>
                <w:sz w:val="28"/>
                <w:szCs w:val="24"/>
              </w:rPr>
              <w:t>114</w:t>
            </w:r>
            <w:r w:rsidRPr="004A0712">
              <w:rPr>
                <w:rFonts w:hAnsi="標楷體" w:hint="eastAsia"/>
                <w:sz w:val="28"/>
                <w:szCs w:val="24"/>
              </w:rPr>
              <w:t>年度歲入超（短）收數簡明表</w:t>
            </w:r>
          </w:p>
          <w:p w14:paraId="086EAE63" w14:textId="77777777" w:rsidR="00F677A8" w:rsidRPr="00017050" w:rsidRDefault="00F677A8" w:rsidP="007267D5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01705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17050">
              <w:rPr>
                <w:rFonts w:ascii="標楷體" w:hAnsi="標楷體"/>
                <w:sz w:val="24"/>
                <w:szCs w:val="24"/>
              </w:rPr>
              <w:t>：</w:t>
            </w:r>
            <w:r w:rsidRPr="0001705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F677A8" w:rsidRPr="00CA093B" w14:paraId="60951B45" w14:textId="77777777" w:rsidTr="00C221E4">
        <w:trPr>
          <w:cantSplit/>
          <w:trHeight w:val="369"/>
          <w:tblHeader/>
        </w:trPr>
        <w:tc>
          <w:tcPr>
            <w:tcW w:w="3165" w:type="dxa"/>
            <w:vMerge w:val="restart"/>
            <w:tcBorders>
              <w:left w:val="nil"/>
            </w:tcBorders>
            <w:vAlign w:val="center"/>
          </w:tcPr>
          <w:p w14:paraId="330D557F" w14:textId="77777777" w:rsidR="00F677A8" w:rsidRPr="00410A8E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302" w:type="dxa"/>
            <w:vMerge w:val="restart"/>
            <w:vAlign w:val="center"/>
          </w:tcPr>
          <w:p w14:paraId="2195C992" w14:textId="77777777" w:rsidR="00F677A8" w:rsidRPr="00410A8E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302" w:type="dxa"/>
            <w:vMerge w:val="restart"/>
            <w:vAlign w:val="center"/>
          </w:tcPr>
          <w:p w14:paraId="0A62B71D" w14:textId="77777777" w:rsidR="00F677A8" w:rsidRPr="00410A8E" w:rsidRDefault="00F677A8" w:rsidP="007267D5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410A8E">
              <w:rPr>
                <w:rFonts w:hint="eastAsia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3597" w:type="dxa"/>
            <w:gridSpan w:val="2"/>
            <w:vAlign w:val="center"/>
          </w:tcPr>
          <w:p w14:paraId="08179B8C" w14:textId="77777777" w:rsidR="00F677A8" w:rsidRPr="00410A8E" w:rsidRDefault="00F677A8" w:rsidP="007267D5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超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（短）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收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782" w:type="dxa"/>
            <w:vMerge w:val="restart"/>
            <w:tcBorders>
              <w:right w:val="nil"/>
            </w:tcBorders>
            <w:vAlign w:val="center"/>
          </w:tcPr>
          <w:p w14:paraId="0CB6EC54" w14:textId="77777777" w:rsidR="00F677A8" w:rsidRPr="00410A8E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F677A8" w:rsidRPr="00CA093B" w14:paraId="3566E367" w14:textId="77777777" w:rsidTr="00C221E4">
        <w:trPr>
          <w:cantSplit/>
          <w:trHeight w:val="369"/>
          <w:tblHeader/>
        </w:trPr>
        <w:tc>
          <w:tcPr>
            <w:tcW w:w="316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3440E37" w14:textId="77777777" w:rsidR="00F677A8" w:rsidRPr="00410A8E" w:rsidRDefault="00F677A8" w:rsidP="007267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2" w:type="dxa"/>
            <w:vMerge/>
            <w:tcBorders>
              <w:bottom w:val="single" w:sz="4" w:space="0" w:color="auto"/>
            </w:tcBorders>
            <w:vAlign w:val="center"/>
          </w:tcPr>
          <w:p w14:paraId="74E24040" w14:textId="77777777" w:rsidR="00F677A8" w:rsidRPr="00410A8E" w:rsidRDefault="00F677A8" w:rsidP="007267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2" w:type="dxa"/>
            <w:vMerge/>
            <w:tcBorders>
              <w:bottom w:val="single" w:sz="4" w:space="0" w:color="auto"/>
            </w:tcBorders>
            <w:vAlign w:val="center"/>
          </w:tcPr>
          <w:p w14:paraId="26C7C326" w14:textId="77777777" w:rsidR="00F677A8" w:rsidRPr="00410A8E" w:rsidRDefault="00F677A8" w:rsidP="007267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2" w:type="dxa"/>
            <w:tcBorders>
              <w:bottom w:val="single" w:sz="4" w:space="0" w:color="auto"/>
            </w:tcBorders>
            <w:vAlign w:val="center"/>
          </w:tcPr>
          <w:p w14:paraId="589651DC" w14:textId="77777777" w:rsidR="00F677A8" w:rsidRPr="00410A8E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19CF4296" w14:textId="77777777" w:rsidR="00F677A8" w:rsidRPr="00410A8E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F3A29EB" w14:textId="77777777" w:rsidR="00F677A8" w:rsidRPr="00410A8E" w:rsidRDefault="00F677A8" w:rsidP="007267D5">
            <w:pPr>
              <w:jc w:val="center"/>
              <w:rPr>
                <w:sz w:val="22"/>
                <w:szCs w:val="22"/>
              </w:rPr>
            </w:pPr>
          </w:p>
        </w:tc>
      </w:tr>
      <w:tr w:rsidR="00F677A8" w:rsidRPr="007B08E4" w14:paraId="29FE7E4A" w14:textId="77777777" w:rsidTr="00C221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5"/>
        </w:trPr>
        <w:tc>
          <w:tcPr>
            <w:tcW w:w="3165" w:type="dxa"/>
            <w:shd w:val="clear" w:color="auto" w:fill="auto"/>
            <w:vAlign w:val="center"/>
          </w:tcPr>
          <w:p w14:paraId="472EC7C0" w14:textId="77777777" w:rsidR="00F677A8" w:rsidRPr="007B08E4" w:rsidRDefault="00F677A8" w:rsidP="007267D5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7B08E4">
              <w:rPr>
                <w:rFonts w:hAnsi="標楷體" w:hint="eastAsia"/>
                <w:noProof/>
                <w:sz w:val="22"/>
                <w:szCs w:val="22"/>
              </w:rPr>
              <w:t>外交部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68B1E8B7" w14:textId="77777777" w:rsidR="00F677A8" w:rsidRPr="007B08E4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302" w:type="dxa"/>
            <w:shd w:val="clear" w:color="auto" w:fill="auto"/>
            <w:vAlign w:val="center"/>
          </w:tcPr>
          <w:p w14:paraId="0C3997C4" w14:textId="77777777" w:rsidR="00F677A8" w:rsidRPr="007B08E4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302" w:type="dxa"/>
            <w:shd w:val="clear" w:color="auto" w:fill="auto"/>
            <w:vAlign w:val="center"/>
          </w:tcPr>
          <w:p w14:paraId="187FE12B" w14:textId="77777777" w:rsidR="00F677A8" w:rsidRPr="007B08E4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CEDF37A" w14:textId="77777777" w:rsidR="00F677A8" w:rsidRPr="007B08E4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2" w:type="dxa"/>
            <w:shd w:val="clear" w:color="auto" w:fill="auto"/>
            <w:vAlign w:val="center"/>
          </w:tcPr>
          <w:p w14:paraId="4FA28CC0" w14:textId="77777777" w:rsidR="00F677A8" w:rsidRPr="007B08E4" w:rsidRDefault="00F677A8" w:rsidP="007267D5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677A8" w:rsidRPr="007B08E4" w14:paraId="5CA83B06" w14:textId="77777777" w:rsidTr="00C221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5"/>
        </w:trPr>
        <w:tc>
          <w:tcPr>
            <w:tcW w:w="3165" w:type="dxa"/>
            <w:shd w:val="clear" w:color="auto" w:fill="auto"/>
            <w:vAlign w:val="center"/>
          </w:tcPr>
          <w:p w14:paraId="233F9CE0" w14:textId="77777777" w:rsidR="00F677A8" w:rsidRPr="007B08E4" w:rsidRDefault="00F677A8" w:rsidP="007267D5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7B08E4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5A71F57F" w14:textId="77777777" w:rsidR="00F677A8" w:rsidRPr="007B08E4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7B08E4">
              <w:rPr>
                <w:rFonts w:hAnsi="細明體"/>
                <w:noProof/>
                <w:sz w:val="22"/>
                <w:szCs w:val="22"/>
              </w:rPr>
              <w:t>29,241,000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60E3E4D9" w14:textId="77777777" w:rsidR="00F677A8" w:rsidRPr="007B08E4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7B08E4">
              <w:rPr>
                <w:rFonts w:hAnsi="細明體"/>
                <w:noProof/>
                <w:sz w:val="22"/>
                <w:szCs w:val="22"/>
              </w:rPr>
              <w:t>38,355,286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21CF3F43" w14:textId="77777777" w:rsidR="00F677A8" w:rsidRPr="007B08E4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7B08E4">
              <w:rPr>
                <w:rFonts w:hAnsi="細明體"/>
                <w:noProof/>
                <w:sz w:val="22"/>
                <w:szCs w:val="22"/>
              </w:rPr>
              <w:t>9,114,286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6BAAC6E" w14:textId="77777777" w:rsidR="00F677A8" w:rsidRPr="007B08E4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7B08E4">
              <w:rPr>
                <w:rFonts w:hAnsi="細明體"/>
                <w:noProof/>
                <w:sz w:val="22"/>
                <w:szCs w:val="22"/>
              </w:rPr>
              <w:t>31.17</w:t>
            </w:r>
          </w:p>
        </w:tc>
        <w:tc>
          <w:tcPr>
            <w:tcW w:w="8782" w:type="dxa"/>
            <w:shd w:val="clear" w:color="auto" w:fill="auto"/>
            <w:vAlign w:val="center"/>
          </w:tcPr>
          <w:p w14:paraId="6275CF8D" w14:textId="5A721E5C" w:rsidR="00F677A8" w:rsidRPr="007B08E4" w:rsidRDefault="00A91B05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sz w:val="22"/>
                <w:szCs w:val="22"/>
              </w:rPr>
              <w:t>駐外</w:t>
            </w:r>
            <w:proofErr w:type="gramStart"/>
            <w:r w:rsidRPr="00235DE0">
              <w:rPr>
                <w:rFonts w:hAnsi="標楷體" w:hint="eastAsia"/>
                <w:sz w:val="22"/>
                <w:szCs w:val="22"/>
              </w:rPr>
              <w:t>館處撤館</w:t>
            </w:r>
            <w:proofErr w:type="gramEnd"/>
            <w:r w:rsidRPr="00235DE0">
              <w:rPr>
                <w:rFonts w:hAnsi="標楷體" w:hint="eastAsia"/>
                <w:sz w:val="22"/>
                <w:szCs w:val="22"/>
              </w:rPr>
              <w:t>財物變賣收入較預計增加。</w:t>
            </w:r>
          </w:p>
        </w:tc>
      </w:tr>
      <w:tr w:rsidR="00F677A8" w:rsidRPr="007B08E4" w14:paraId="1D1D7A83" w14:textId="77777777" w:rsidTr="00C221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5"/>
        </w:trPr>
        <w:tc>
          <w:tcPr>
            <w:tcW w:w="3165" w:type="dxa"/>
            <w:shd w:val="clear" w:color="auto" w:fill="auto"/>
            <w:vAlign w:val="center"/>
          </w:tcPr>
          <w:p w14:paraId="3CED371D" w14:textId="77777777" w:rsidR="00F677A8" w:rsidRPr="007B08E4" w:rsidRDefault="00F677A8" w:rsidP="007267D5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7B08E4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73681685" w14:textId="77777777" w:rsidR="00F677A8" w:rsidRPr="007B08E4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7B08E4">
              <w:rPr>
                <w:rFonts w:hAnsi="細明體"/>
                <w:noProof/>
                <w:sz w:val="22"/>
                <w:szCs w:val="22"/>
              </w:rPr>
              <w:t>422,900,000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7B34D4FD" w14:textId="77777777" w:rsidR="00F677A8" w:rsidRPr="007B08E4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7B08E4">
              <w:rPr>
                <w:rFonts w:hAnsi="細明體"/>
                <w:noProof/>
                <w:sz w:val="22"/>
                <w:szCs w:val="22"/>
              </w:rPr>
              <w:t>507,437,687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34DBE4AC" w14:textId="77777777" w:rsidR="00F677A8" w:rsidRPr="007B08E4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7B08E4">
              <w:rPr>
                <w:rFonts w:hAnsi="細明體"/>
                <w:noProof/>
                <w:sz w:val="22"/>
                <w:szCs w:val="22"/>
              </w:rPr>
              <w:t>84,537,687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72E07093" w14:textId="77777777" w:rsidR="00F677A8" w:rsidRPr="007B08E4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7B08E4">
              <w:rPr>
                <w:rFonts w:hAnsi="細明體"/>
                <w:noProof/>
                <w:sz w:val="22"/>
                <w:szCs w:val="22"/>
              </w:rPr>
              <w:t>19.99</w:t>
            </w:r>
          </w:p>
        </w:tc>
        <w:tc>
          <w:tcPr>
            <w:tcW w:w="8782" w:type="dxa"/>
            <w:shd w:val="clear" w:color="auto" w:fill="auto"/>
            <w:vAlign w:val="center"/>
          </w:tcPr>
          <w:p w14:paraId="274BAC4B" w14:textId="40F1629B" w:rsidR="00F677A8" w:rsidRPr="007B08E4" w:rsidRDefault="00C8304F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利息差額退還款等較預計增加。</w:t>
            </w:r>
          </w:p>
        </w:tc>
      </w:tr>
      <w:tr w:rsidR="00F677A8" w:rsidRPr="007B08E4" w14:paraId="42AB796F" w14:textId="77777777" w:rsidTr="00C221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5"/>
        </w:trPr>
        <w:tc>
          <w:tcPr>
            <w:tcW w:w="3165" w:type="dxa"/>
            <w:shd w:val="clear" w:color="auto" w:fill="auto"/>
            <w:vAlign w:val="center"/>
          </w:tcPr>
          <w:p w14:paraId="0EF1AF16" w14:textId="77777777" w:rsidR="00F677A8" w:rsidRPr="007B08E4" w:rsidRDefault="00F677A8" w:rsidP="007267D5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7B08E4">
              <w:rPr>
                <w:rFonts w:hAnsi="標楷體" w:hint="eastAsia"/>
                <w:noProof/>
                <w:sz w:val="22"/>
                <w:szCs w:val="22"/>
              </w:rPr>
              <w:t>領事事務局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68D69B02" w14:textId="77777777" w:rsidR="00F677A8" w:rsidRPr="007B08E4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302" w:type="dxa"/>
            <w:shd w:val="clear" w:color="auto" w:fill="auto"/>
            <w:vAlign w:val="center"/>
          </w:tcPr>
          <w:p w14:paraId="0C058887" w14:textId="77777777" w:rsidR="00F677A8" w:rsidRPr="007B08E4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302" w:type="dxa"/>
            <w:shd w:val="clear" w:color="auto" w:fill="auto"/>
            <w:vAlign w:val="center"/>
          </w:tcPr>
          <w:p w14:paraId="4B534CA1" w14:textId="77777777" w:rsidR="00F677A8" w:rsidRPr="007B08E4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55AF8F0F" w14:textId="77777777" w:rsidR="00F677A8" w:rsidRPr="007B08E4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2" w:type="dxa"/>
            <w:shd w:val="clear" w:color="auto" w:fill="auto"/>
            <w:vAlign w:val="center"/>
          </w:tcPr>
          <w:p w14:paraId="4B1012BB" w14:textId="77777777" w:rsidR="00F677A8" w:rsidRPr="007B08E4" w:rsidRDefault="00F677A8" w:rsidP="007267D5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677A8" w:rsidRPr="007B08E4" w14:paraId="18702194" w14:textId="77777777" w:rsidTr="00C221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5"/>
        </w:trPr>
        <w:tc>
          <w:tcPr>
            <w:tcW w:w="3165" w:type="dxa"/>
            <w:shd w:val="clear" w:color="auto" w:fill="auto"/>
            <w:vAlign w:val="center"/>
          </w:tcPr>
          <w:p w14:paraId="475E6793" w14:textId="77777777" w:rsidR="00F677A8" w:rsidRPr="007B08E4" w:rsidRDefault="00F677A8" w:rsidP="007267D5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7B08E4">
              <w:rPr>
                <w:rFonts w:hAnsi="標楷體" w:hint="eastAsia"/>
                <w:b w:val="0"/>
                <w:noProof/>
                <w:sz w:val="22"/>
                <w:szCs w:val="22"/>
              </w:rPr>
              <w:t>規費收入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0BB83A7D" w14:textId="77777777" w:rsidR="00F677A8" w:rsidRPr="007B08E4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7B08E4">
              <w:rPr>
                <w:rFonts w:hAnsi="細明體"/>
                <w:noProof/>
                <w:sz w:val="22"/>
                <w:szCs w:val="22"/>
              </w:rPr>
              <w:t>3,883,485,000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35A876D9" w14:textId="77777777" w:rsidR="00F677A8" w:rsidRPr="007B08E4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7B08E4">
              <w:rPr>
                <w:rFonts w:hAnsi="細明體"/>
                <w:noProof/>
                <w:sz w:val="22"/>
                <w:szCs w:val="22"/>
              </w:rPr>
              <w:t>4,349,793,410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1AE42778" w14:textId="77777777" w:rsidR="00F677A8" w:rsidRPr="007B08E4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7B08E4">
              <w:rPr>
                <w:rFonts w:hAnsi="細明體"/>
                <w:noProof/>
                <w:sz w:val="22"/>
                <w:szCs w:val="22"/>
              </w:rPr>
              <w:t>466,308,410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DCAE8C2" w14:textId="77777777" w:rsidR="00F677A8" w:rsidRPr="007B08E4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7B08E4">
              <w:rPr>
                <w:rFonts w:hAnsi="細明體"/>
                <w:noProof/>
                <w:sz w:val="22"/>
                <w:szCs w:val="22"/>
              </w:rPr>
              <w:t>12.01</w:t>
            </w:r>
          </w:p>
        </w:tc>
        <w:tc>
          <w:tcPr>
            <w:tcW w:w="8782" w:type="dxa"/>
            <w:shd w:val="clear" w:color="auto" w:fill="auto"/>
            <w:vAlign w:val="center"/>
          </w:tcPr>
          <w:p w14:paraId="2C501CDD" w14:textId="399F1B1A" w:rsidR="00F677A8" w:rsidRPr="007B08E4" w:rsidRDefault="00D27A93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護照</w:t>
            </w:r>
            <w:r>
              <w:rPr>
                <w:rFonts w:hAnsi="標楷體" w:hint="eastAsia"/>
                <w:noProof/>
                <w:sz w:val="22"/>
                <w:szCs w:val="22"/>
              </w:rPr>
              <w:t>及簽證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申辦量增加，規費收入隨增。</w:t>
            </w:r>
          </w:p>
        </w:tc>
      </w:tr>
    </w:tbl>
    <w:p w14:paraId="20C4F5B2" w14:textId="77777777" w:rsidR="00F677A8" w:rsidRDefault="00F677A8" w:rsidP="00F677A8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20％且百萬元以上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3F1279B7" w14:textId="77777777" w:rsidR="00F677A8" w:rsidRPr="00017050" w:rsidRDefault="00F677A8" w:rsidP="00F677A8"/>
    <w:p w14:paraId="49367108" w14:textId="77777777" w:rsidR="00F677A8" w:rsidRPr="00F33C00" w:rsidRDefault="00F677A8" w:rsidP="00F677A8">
      <w:pPr>
        <w:jc w:val="left"/>
      </w:pPr>
      <w:r w:rsidRPr="003978E6"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二</w:t>
      </w:r>
      <w:r w:rsidRPr="003978E6">
        <w:rPr>
          <w:rFonts w:hint="eastAsia"/>
          <w:b/>
          <w:sz w:val="32"/>
          <w:szCs w:val="32"/>
        </w:rPr>
        <w:t>）　歲</w:t>
      </w:r>
      <w:r>
        <w:rPr>
          <w:rFonts w:hint="eastAsia"/>
          <w:b/>
          <w:sz w:val="32"/>
          <w:szCs w:val="32"/>
        </w:rPr>
        <w:t>出</w:t>
      </w:r>
      <w:r w:rsidRPr="003978E6">
        <w:rPr>
          <w:rFonts w:hint="eastAsia"/>
          <w:b/>
          <w:sz w:val="32"/>
          <w:szCs w:val="32"/>
        </w:rPr>
        <w:t>部分</w:t>
      </w:r>
    </w:p>
    <w:tbl>
      <w:tblPr>
        <w:tblW w:w="20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93"/>
        <w:gridCol w:w="3320"/>
        <w:gridCol w:w="3319"/>
        <w:gridCol w:w="1301"/>
        <w:gridCol w:w="8814"/>
      </w:tblGrid>
      <w:tr w:rsidR="00F677A8" w:rsidRPr="00AC566C" w14:paraId="76C9DE36" w14:textId="77777777" w:rsidTr="00B42B3A">
        <w:trPr>
          <w:cantSplit/>
          <w:trHeight w:val="446"/>
          <w:tblHeader/>
        </w:trPr>
        <w:tc>
          <w:tcPr>
            <w:tcW w:w="20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294EF4" w14:textId="28536B0B" w:rsidR="00F677A8" w:rsidRPr="0080007C" w:rsidRDefault="00F677A8" w:rsidP="007267D5">
            <w:pPr>
              <w:pStyle w:val="10"/>
              <w:spacing w:line="360" w:lineRule="exact"/>
              <w:rPr>
                <w:rFonts w:hAnsi="標楷體"/>
                <w:sz w:val="28"/>
              </w:rPr>
            </w:pPr>
            <w:r w:rsidRPr="0080007C">
              <w:rPr>
                <w:rFonts w:hAnsi="標楷體" w:hint="eastAsia"/>
                <w:sz w:val="28"/>
              </w:rPr>
              <w:t>1.</w:t>
            </w:r>
            <w:r w:rsidR="001B1901" w:rsidRPr="002069FF">
              <w:rPr>
                <w:rFonts w:hAnsi="標楷體" w:hint="eastAsia"/>
                <w:sz w:val="28"/>
              </w:rPr>
              <w:t xml:space="preserve">　</w:t>
            </w:r>
            <w:proofErr w:type="gramStart"/>
            <w:r>
              <w:rPr>
                <w:rFonts w:hAnsi="標楷體" w:hint="eastAsia"/>
                <w:sz w:val="28"/>
              </w:rPr>
              <w:t>114</w:t>
            </w:r>
            <w:proofErr w:type="gramEnd"/>
            <w:r w:rsidRPr="0080007C">
              <w:rPr>
                <w:rFonts w:hAnsi="標楷體" w:hint="eastAsia"/>
                <w:sz w:val="28"/>
              </w:rPr>
              <w:t>年度應付保留數簡明表</w:t>
            </w:r>
          </w:p>
          <w:p w14:paraId="50C6D443" w14:textId="77777777" w:rsidR="00F677A8" w:rsidRPr="00AC566C" w:rsidRDefault="00F677A8" w:rsidP="007267D5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AC566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C566C">
              <w:rPr>
                <w:rFonts w:ascii="標楷體" w:hAnsi="標楷體"/>
                <w:sz w:val="24"/>
                <w:szCs w:val="24"/>
              </w:rPr>
              <w:t>：</w:t>
            </w:r>
            <w:r w:rsidRPr="00AC566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F677A8" w14:paraId="003948BE" w14:textId="77777777" w:rsidTr="00B42B3A">
        <w:trPr>
          <w:cantSplit/>
          <w:trHeight w:val="446"/>
          <w:tblHeader/>
        </w:trPr>
        <w:tc>
          <w:tcPr>
            <w:tcW w:w="3493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395EAF95" w14:textId="458C135E" w:rsidR="00F677A8" w:rsidRPr="00AF2D0B" w:rsidRDefault="000F4A3B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320" w:type="dxa"/>
            <w:vMerge w:val="restart"/>
            <w:tcBorders>
              <w:bottom w:val="single" w:sz="4" w:space="0" w:color="auto"/>
            </w:tcBorders>
            <w:vAlign w:val="center"/>
          </w:tcPr>
          <w:p w14:paraId="0082CB9D" w14:textId="77777777" w:rsidR="00F677A8" w:rsidRPr="00AF2D0B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620" w:type="dxa"/>
            <w:gridSpan w:val="2"/>
            <w:tcBorders>
              <w:bottom w:val="single" w:sz="4" w:space="0" w:color="auto"/>
            </w:tcBorders>
            <w:vAlign w:val="center"/>
          </w:tcPr>
          <w:p w14:paraId="34C9E967" w14:textId="77777777" w:rsidR="00F677A8" w:rsidRPr="00AF2D0B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812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410BE411" w14:textId="77777777" w:rsidR="00F677A8" w:rsidRPr="00AF2D0B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F677A8" w14:paraId="53177677" w14:textId="77777777" w:rsidTr="00B42B3A">
        <w:trPr>
          <w:cantSplit/>
          <w:trHeight w:val="446"/>
          <w:tblHeader/>
        </w:trPr>
        <w:tc>
          <w:tcPr>
            <w:tcW w:w="3493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0A853AD" w14:textId="77777777" w:rsidR="00F677A8" w:rsidRPr="00AF2D0B" w:rsidRDefault="00F677A8" w:rsidP="007267D5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320" w:type="dxa"/>
            <w:vMerge/>
            <w:tcBorders>
              <w:bottom w:val="single" w:sz="4" w:space="0" w:color="auto"/>
            </w:tcBorders>
            <w:vAlign w:val="center"/>
          </w:tcPr>
          <w:p w14:paraId="449EE599" w14:textId="77777777" w:rsidR="00F677A8" w:rsidRPr="00AF2D0B" w:rsidRDefault="00F677A8" w:rsidP="007267D5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319" w:type="dxa"/>
            <w:tcBorders>
              <w:bottom w:val="single" w:sz="4" w:space="0" w:color="auto"/>
            </w:tcBorders>
            <w:vAlign w:val="center"/>
          </w:tcPr>
          <w:p w14:paraId="1EDAE6F7" w14:textId="77777777" w:rsidR="00F677A8" w:rsidRPr="00AF2D0B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4EDB570A" w14:textId="77777777" w:rsidR="00F677A8" w:rsidRPr="00AF2D0B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81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FA6F525" w14:textId="77777777" w:rsidR="00F677A8" w:rsidRPr="00AF2D0B" w:rsidRDefault="00F677A8" w:rsidP="007267D5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F677A8" w:rsidRPr="005C2E37" w14:paraId="2920A6A4" w14:textId="77777777" w:rsidTr="00B42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24"/>
        </w:trPr>
        <w:tc>
          <w:tcPr>
            <w:tcW w:w="3493" w:type="dxa"/>
            <w:shd w:val="clear" w:color="auto" w:fill="auto"/>
            <w:vAlign w:val="center"/>
          </w:tcPr>
          <w:p w14:paraId="46288DE5" w14:textId="77777777" w:rsidR="00F677A8" w:rsidRPr="005C2E37" w:rsidRDefault="00F677A8" w:rsidP="007267D5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5C2E37">
              <w:rPr>
                <w:rFonts w:hAnsi="標楷體" w:hint="eastAsia"/>
                <w:b/>
                <w:noProof/>
                <w:sz w:val="22"/>
                <w:szCs w:val="22"/>
              </w:rPr>
              <w:t>外交部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1CD85BCA" w14:textId="77777777" w:rsidR="00F677A8" w:rsidRPr="005C2E37" w:rsidRDefault="00F677A8" w:rsidP="007267D5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319" w:type="dxa"/>
            <w:shd w:val="clear" w:color="auto" w:fill="auto"/>
            <w:vAlign w:val="center"/>
          </w:tcPr>
          <w:p w14:paraId="334626CE" w14:textId="77777777" w:rsidR="00F677A8" w:rsidRPr="005C2E37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54B7F2F" w14:textId="77777777" w:rsidR="00F677A8" w:rsidRPr="005C2E37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812" w:type="dxa"/>
            <w:shd w:val="clear" w:color="auto" w:fill="auto"/>
            <w:vAlign w:val="center"/>
          </w:tcPr>
          <w:p w14:paraId="5C5AF973" w14:textId="77777777" w:rsidR="00F677A8" w:rsidRPr="00EC3B53" w:rsidRDefault="00F677A8" w:rsidP="007267D5">
            <w:pPr>
              <w:pStyle w:val="4"/>
              <w:rPr>
                <w:rFonts w:hAnsi="標楷體"/>
                <w:noProof/>
                <w:sz w:val="22"/>
                <w:szCs w:val="22"/>
              </w:rPr>
            </w:pPr>
          </w:p>
        </w:tc>
      </w:tr>
      <w:tr w:rsidR="00F677A8" w:rsidRPr="005C2E37" w14:paraId="5D07AB71" w14:textId="77777777" w:rsidTr="00B42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24"/>
        </w:trPr>
        <w:tc>
          <w:tcPr>
            <w:tcW w:w="3493" w:type="dxa"/>
            <w:shd w:val="clear" w:color="auto" w:fill="auto"/>
            <w:vAlign w:val="center"/>
          </w:tcPr>
          <w:p w14:paraId="64A5B0B3" w14:textId="77777777" w:rsidR="00F677A8" w:rsidRPr="005C2E37" w:rsidRDefault="00F677A8" w:rsidP="007267D5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5C2E37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4378BC09" w14:textId="77777777" w:rsidR="00F677A8" w:rsidRPr="005C2E37" w:rsidRDefault="00F677A8" w:rsidP="007267D5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5C2E37">
              <w:rPr>
                <w:rFonts w:hAnsi="細明體"/>
                <w:noProof/>
                <w:spacing w:val="-2"/>
                <w:sz w:val="22"/>
                <w:szCs w:val="22"/>
              </w:rPr>
              <w:t>8,958,513,000</w:t>
            </w:r>
          </w:p>
        </w:tc>
        <w:tc>
          <w:tcPr>
            <w:tcW w:w="3319" w:type="dxa"/>
            <w:shd w:val="clear" w:color="auto" w:fill="auto"/>
            <w:vAlign w:val="center"/>
          </w:tcPr>
          <w:p w14:paraId="09D28C86" w14:textId="77777777" w:rsidR="00F677A8" w:rsidRPr="005C2E37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5C2E37">
              <w:rPr>
                <w:rFonts w:hAnsi="細明體"/>
                <w:noProof/>
                <w:sz w:val="22"/>
                <w:szCs w:val="22"/>
              </w:rPr>
              <w:t>89,427,894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6D65AFB1" w14:textId="77777777" w:rsidR="00F677A8" w:rsidRPr="005C2E37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5C2E37">
              <w:rPr>
                <w:rFonts w:hAnsi="細明體"/>
                <w:noProof/>
                <w:sz w:val="22"/>
                <w:szCs w:val="22"/>
              </w:rPr>
              <w:t>1.00</w:t>
            </w:r>
          </w:p>
        </w:tc>
        <w:tc>
          <w:tcPr>
            <w:tcW w:w="8812" w:type="dxa"/>
            <w:shd w:val="clear" w:color="auto" w:fill="auto"/>
            <w:vAlign w:val="center"/>
          </w:tcPr>
          <w:p w14:paraId="71121049" w14:textId="0760B3EC" w:rsidR="00F677A8" w:rsidRPr="00240AA4" w:rsidRDefault="006E605E" w:rsidP="00240AA4">
            <w:pPr>
              <w:autoSpaceDE w:val="0"/>
              <w:autoSpaceDN w:val="0"/>
              <w:adjustRightInd w:val="0"/>
              <w:jc w:val="both"/>
              <w:rPr>
                <w:rFonts w:hAnsi="標楷體"/>
                <w:noProof/>
                <w:sz w:val="22"/>
                <w:szCs w:val="22"/>
              </w:rPr>
            </w:pPr>
            <w:r w:rsidRPr="00240AA4">
              <w:rPr>
                <w:rFonts w:hAnsi="標楷體" w:hint="eastAsia"/>
                <w:noProof/>
                <w:sz w:val="22"/>
                <w:szCs w:val="22"/>
              </w:rPr>
              <w:t>松鶴公司</w:t>
            </w:r>
            <w:r w:rsidR="00EC3B53" w:rsidRPr="00240AA4">
              <w:rPr>
                <w:rFonts w:hAnsi="標楷體" w:hint="eastAsia"/>
                <w:noProof/>
                <w:sz w:val="22"/>
                <w:szCs w:val="22"/>
              </w:rPr>
              <w:t>文化廣場更新改建規劃</w:t>
            </w:r>
            <w:r w:rsidRPr="00240AA4">
              <w:rPr>
                <w:rFonts w:hAnsi="標楷體" w:hint="eastAsia"/>
                <w:noProof/>
                <w:sz w:val="22"/>
                <w:szCs w:val="22"/>
              </w:rPr>
              <w:t>可行性研究、</w:t>
            </w:r>
            <w:r w:rsidR="00240AA4" w:rsidRPr="00240AA4">
              <w:rPr>
                <w:rFonts w:hAnsi="標楷體" w:cs="DFKaiShu-SB-Estd-BF" w:hint="eastAsia"/>
                <w:kern w:val="0"/>
                <w:sz w:val="22"/>
                <w:szCs w:val="22"/>
              </w:rPr>
              <w:t>桃園國際機場貴賓室隔間（含防火區規劃）裝修工程</w:t>
            </w:r>
            <w:r w:rsidRPr="00240AA4">
              <w:rPr>
                <w:rFonts w:hAnsi="標楷體" w:hint="eastAsia"/>
                <w:noProof/>
                <w:sz w:val="22"/>
                <w:szCs w:val="22"/>
              </w:rPr>
              <w:t>等案合約期程跨年度，須保留繼續執行。</w:t>
            </w:r>
          </w:p>
        </w:tc>
      </w:tr>
      <w:tr w:rsidR="00F677A8" w:rsidRPr="005C2E37" w14:paraId="57A9415A" w14:textId="77777777" w:rsidTr="00B42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24"/>
        </w:trPr>
        <w:tc>
          <w:tcPr>
            <w:tcW w:w="3493" w:type="dxa"/>
            <w:shd w:val="clear" w:color="auto" w:fill="auto"/>
            <w:vAlign w:val="center"/>
          </w:tcPr>
          <w:p w14:paraId="0A48EFB0" w14:textId="77777777" w:rsidR="00F677A8" w:rsidRPr="005C2E37" w:rsidRDefault="00F677A8" w:rsidP="007267D5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5C2E37">
              <w:rPr>
                <w:rFonts w:hAnsi="標楷體" w:hint="eastAsia"/>
                <w:noProof/>
                <w:sz w:val="22"/>
                <w:szCs w:val="22"/>
              </w:rPr>
              <w:t>外交管理業務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2B1FDA0D" w14:textId="77777777" w:rsidR="00F677A8" w:rsidRPr="005C2E37" w:rsidRDefault="00F677A8" w:rsidP="007267D5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5C2E37">
              <w:rPr>
                <w:rFonts w:hAnsi="細明體"/>
                <w:noProof/>
                <w:spacing w:val="-2"/>
                <w:sz w:val="22"/>
                <w:szCs w:val="22"/>
              </w:rPr>
              <w:t>212,841,000</w:t>
            </w:r>
          </w:p>
        </w:tc>
        <w:tc>
          <w:tcPr>
            <w:tcW w:w="3319" w:type="dxa"/>
            <w:shd w:val="clear" w:color="auto" w:fill="auto"/>
            <w:vAlign w:val="center"/>
          </w:tcPr>
          <w:p w14:paraId="7FFCF784" w14:textId="77777777" w:rsidR="00F677A8" w:rsidRPr="005C2E37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5C2E37">
              <w:rPr>
                <w:rFonts w:hAnsi="細明體"/>
                <w:noProof/>
                <w:sz w:val="22"/>
                <w:szCs w:val="22"/>
              </w:rPr>
              <w:t>31,005,356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26B07825" w14:textId="77777777" w:rsidR="00F677A8" w:rsidRPr="005C2E37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5C2E37">
              <w:rPr>
                <w:rFonts w:hAnsi="細明體"/>
                <w:noProof/>
                <w:sz w:val="22"/>
                <w:szCs w:val="22"/>
              </w:rPr>
              <w:t>14.57</w:t>
            </w:r>
          </w:p>
        </w:tc>
        <w:tc>
          <w:tcPr>
            <w:tcW w:w="8812" w:type="dxa"/>
            <w:shd w:val="clear" w:color="auto" w:fill="auto"/>
            <w:vAlign w:val="center"/>
          </w:tcPr>
          <w:p w14:paraId="5AFDDA36" w14:textId="72748D22" w:rsidR="00F677A8" w:rsidRPr="00240AA4" w:rsidRDefault="00EC3B53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240AA4">
              <w:rPr>
                <w:rFonts w:hAnsi="標楷體" w:hint="eastAsia"/>
                <w:sz w:val="22"/>
                <w:szCs w:val="22"/>
              </w:rPr>
              <w:t>國情影片跨國平</w:t>
            </w:r>
            <w:proofErr w:type="gramStart"/>
            <w:r w:rsidR="00C91085">
              <w:rPr>
                <w:rFonts w:hAnsi="標楷體" w:hint="eastAsia"/>
                <w:sz w:val="22"/>
                <w:szCs w:val="22"/>
              </w:rPr>
              <w:t>臺</w:t>
            </w:r>
            <w:proofErr w:type="gramEnd"/>
            <w:r w:rsidRPr="00240AA4">
              <w:rPr>
                <w:rFonts w:hAnsi="標楷體" w:hint="eastAsia"/>
                <w:sz w:val="22"/>
                <w:szCs w:val="22"/>
              </w:rPr>
              <w:t>播出案，及</w:t>
            </w:r>
            <w:r w:rsidR="00C91085">
              <w:rPr>
                <w:rFonts w:hAnsi="標楷體" w:hint="eastAsia"/>
                <w:sz w:val="22"/>
                <w:szCs w:val="22"/>
              </w:rPr>
              <w:t>委託辦理</w:t>
            </w:r>
            <w:r w:rsidRPr="00240AA4">
              <w:rPr>
                <w:rFonts w:hAnsi="標楷體" w:hint="eastAsia"/>
                <w:sz w:val="22"/>
                <w:szCs w:val="22"/>
              </w:rPr>
              <w:t>亞太安全合作理事會中華民國委員會</w:t>
            </w:r>
            <w:r w:rsidR="00C91085">
              <w:rPr>
                <w:rFonts w:hAnsi="標楷體" w:hint="eastAsia"/>
                <w:sz w:val="22"/>
                <w:szCs w:val="22"/>
              </w:rPr>
              <w:t>事務</w:t>
            </w:r>
            <w:r w:rsidRPr="00240AA4">
              <w:rPr>
                <w:rFonts w:hAnsi="標楷體" w:hint="eastAsia"/>
                <w:sz w:val="22"/>
                <w:szCs w:val="22"/>
              </w:rPr>
              <w:t>等計畫</w:t>
            </w:r>
            <w:r w:rsidRPr="00240AA4">
              <w:rPr>
                <w:rFonts w:hAnsi="標楷體" w:hint="eastAsia"/>
                <w:noProof/>
                <w:sz w:val="22"/>
                <w:szCs w:val="22"/>
              </w:rPr>
              <w:t>合約期程跨年度，須保留繼續執行。</w:t>
            </w:r>
          </w:p>
        </w:tc>
      </w:tr>
      <w:tr w:rsidR="00F677A8" w:rsidRPr="005C2E37" w14:paraId="25470C4D" w14:textId="77777777" w:rsidTr="00B42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24"/>
        </w:trPr>
        <w:tc>
          <w:tcPr>
            <w:tcW w:w="3493" w:type="dxa"/>
            <w:shd w:val="clear" w:color="auto" w:fill="auto"/>
            <w:vAlign w:val="center"/>
          </w:tcPr>
          <w:p w14:paraId="133CFD94" w14:textId="77777777" w:rsidR="00F677A8" w:rsidRPr="005C2E37" w:rsidRDefault="00F677A8" w:rsidP="007267D5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5C2E37">
              <w:rPr>
                <w:rFonts w:hAnsi="標楷體" w:hint="eastAsia"/>
                <w:noProof/>
                <w:sz w:val="22"/>
                <w:szCs w:val="22"/>
              </w:rPr>
              <w:t>駐外機構業務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25D8CF1D" w14:textId="77777777" w:rsidR="00F677A8" w:rsidRPr="005C2E37" w:rsidRDefault="00F677A8" w:rsidP="007267D5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5C2E37">
              <w:rPr>
                <w:rFonts w:hAnsi="細明體"/>
                <w:noProof/>
                <w:spacing w:val="-2"/>
                <w:sz w:val="22"/>
                <w:szCs w:val="22"/>
              </w:rPr>
              <w:t>3,516,350,000</w:t>
            </w:r>
          </w:p>
        </w:tc>
        <w:tc>
          <w:tcPr>
            <w:tcW w:w="3319" w:type="dxa"/>
            <w:shd w:val="clear" w:color="auto" w:fill="auto"/>
            <w:vAlign w:val="center"/>
          </w:tcPr>
          <w:p w14:paraId="098E55CB" w14:textId="77777777" w:rsidR="00F677A8" w:rsidRPr="005C2E37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5C2E37">
              <w:rPr>
                <w:rFonts w:hAnsi="細明體"/>
                <w:noProof/>
                <w:sz w:val="22"/>
                <w:szCs w:val="22"/>
              </w:rPr>
              <w:t>239,917,122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347E0073" w14:textId="77777777" w:rsidR="00F677A8" w:rsidRPr="005C2E37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5C2E37">
              <w:rPr>
                <w:rFonts w:hAnsi="細明體"/>
                <w:noProof/>
                <w:sz w:val="22"/>
                <w:szCs w:val="22"/>
              </w:rPr>
              <w:t>6.82</w:t>
            </w:r>
          </w:p>
        </w:tc>
        <w:tc>
          <w:tcPr>
            <w:tcW w:w="8812" w:type="dxa"/>
            <w:shd w:val="clear" w:color="auto" w:fill="auto"/>
            <w:vAlign w:val="center"/>
          </w:tcPr>
          <w:p w14:paraId="60E3FBFD" w14:textId="0EDC5327" w:rsidR="00F677A8" w:rsidRPr="005C2E37" w:rsidRDefault="00FF0D6B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駐外館處業務經費未及於年度終了前結報。</w:t>
            </w:r>
          </w:p>
        </w:tc>
      </w:tr>
      <w:tr w:rsidR="00F677A8" w:rsidRPr="005C2E37" w14:paraId="0560B1AB" w14:textId="77777777" w:rsidTr="00B42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24"/>
        </w:trPr>
        <w:tc>
          <w:tcPr>
            <w:tcW w:w="3493" w:type="dxa"/>
            <w:shd w:val="clear" w:color="auto" w:fill="auto"/>
            <w:vAlign w:val="center"/>
          </w:tcPr>
          <w:p w14:paraId="31AFB553" w14:textId="77777777" w:rsidR="00F677A8" w:rsidRPr="005C2E37" w:rsidRDefault="00F677A8" w:rsidP="007267D5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5C2E37">
              <w:rPr>
                <w:rFonts w:hAnsi="標楷體" w:hint="eastAsia"/>
                <w:noProof/>
                <w:sz w:val="22"/>
                <w:szCs w:val="22"/>
              </w:rPr>
              <w:t>國際會議及交流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CCBF257" w14:textId="77777777" w:rsidR="00F677A8" w:rsidRPr="005C2E37" w:rsidRDefault="00F677A8" w:rsidP="007267D5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5C2E37">
              <w:rPr>
                <w:rFonts w:hAnsi="細明體"/>
                <w:noProof/>
                <w:spacing w:val="-2"/>
                <w:sz w:val="22"/>
                <w:szCs w:val="22"/>
              </w:rPr>
              <w:t>2,212,421,000</w:t>
            </w:r>
          </w:p>
        </w:tc>
        <w:tc>
          <w:tcPr>
            <w:tcW w:w="3319" w:type="dxa"/>
            <w:shd w:val="clear" w:color="auto" w:fill="auto"/>
            <w:vAlign w:val="center"/>
          </w:tcPr>
          <w:p w14:paraId="771CCE7E" w14:textId="77777777" w:rsidR="00F677A8" w:rsidRPr="005C2E37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5C2E37">
              <w:rPr>
                <w:rFonts w:hAnsi="細明體"/>
                <w:noProof/>
                <w:sz w:val="22"/>
                <w:szCs w:val="22"/>
              </w:rPr>
              <w:t>419,488,017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272A9E47" w14:textId="77777777" w:rsidR="00F677A8" w:rsidRPr="005C2E37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5C2E37">
              <w:rPr>
                <w:rFonts w:hAnsi="細明體"/>
                <w:noProof/>
                <w:sz w:val="22"/>
                <w:szCs w:val="22"/>
              </w:rPr>
              <w:t>18.96</w:t>
            </w:r>
          </w:p>
        </w:tc>
        <w:tc>
          <w:tcPr>
            <w:tcW w:w="8812" w:type="dxa"/>
            <w:shd w:val="clear" w:color="auto" w:fill="auto"/>
            <w:vAlign w:val="center"/>
          </w:tcPr>
          <w:p w14:paraId="2906CFDA" w14:textId="1264B4E4" w:rsidR="00F677A8" w:rsidRPr="005C2E37" w:rsidRDefault="00047B50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補助辦理國際交流活動尚在進行中，或經費未及於年度終了前結報。</w:t>
            </w:r>
          </w:p>
        </w:tc>
      </w:tr>
      <w:tr w:rsidR="00F677A8" w:rsidRPr="005C2E37" w14:paraId="329583FF" w14:textId="77777777" w:rsidTr="00B42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24"/>
        </w:trPr>
        <w:tc>
          <w:tcPr>
            <w:tcW w:w="3493" w:type="dxa"/>
            <w:shd w:val="clear" w:color="auto" w:fill="auto"/>
            <w:vAlign w:val="center"/>
          </w:tcPr>
          <w:p w14:paraId="698CADEF" w14:textId="77777777" w:rsidR="00F677A8" w:rsidRPr="005C2E37" w:rsidRDefault="00F677A8" w:rsidP="007267D5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5C2E37">
              <w:rPr>
                <w:rFonts w:hAnsi="標楷體" w:hint="eastAsia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54F9883C" w14:textId="77777777" w:rsidR="00F677A8" w:rsidRPr="005C2E37" w:rsidRDefault="00F677A8" w:rsidP="007267D5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5C2E37">
              <w:rPr>
                <w:rFonts w:hAnsi="細明體"/>
                <w:noProof/>
                <w:spacing w:val="-2"/>
                <w:sz w:val="22"/>
                <w:szCs w:val="22"/>
              </w:rPr>
              <w:t>11,804,614,000</w:t>
            </w:r>
          </w:p>
        </w:tc>
        <w:tc>
          <w:tcPr>
            <w:tcW w:w="3319" w:type="dxa"/>
            <w:shd w:val="clear" w:color="auto" w:fill="auto"/>
            <w:vAlign w:val="center"/>
          </w:tcPr>
          <w:p w14:paraId="03EC3A8B" w14:textId="77777777" w:rsidR="00F677A8" w:rsidRPr="005C2E37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5C2E37">
              <w:rPr>
                <w:rFonts w:hAnsi="細明體"/>
                <w:noProof/>
                <w:sz w:val="22"/>
                <w:szCs w:val="22"/>
              </w:rPr>
              <w:t>5,523,054,347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188EAAAF" w14:textId="77777777" w:rsidR="00F677A8" w:rsidRPr="005C2E37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5C2E37">
              <w:rPr>
                <w:rFonts w:hAnsi="細明體"/>
                <w:noProof/>
                <w:sz w:val="22"/>
                <w:szCs w:val="22"/>
              </w:rPr>
              <w:t>46.79</w:t>
            </w:r>
          </w:p>
        </w:tc>
        <w:tc>
          <w:tcPr>
            <w:tcW w:w="8812" w:type="dxa"/>
            <w:shd w:val="clear" w:color="auto" w:fill="auto"/>
            <w:vAlign w:val="center"/>
          </w:tcPr>
          <w:p w14:paraId="3436BA4A" w14:textId="7C5735FA" w:rsidR="00F677A8" w:rsidRPr="005C2E37" w:rsidRDefault="00047B50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援助友邦國家雙邊合作計畫尚在辦理中，及委託辦理援外技術合作計畫未及於年度終了前結報。</w:t>
            </w:r>
          </w:p>
        </w:tc>
      </w:tr>
      <w:tr w:rsidR="00F677A8" w:rsidRPr="005C2E37" w14:paraId="1920DEF1" w14:textId="77777777" w:rsidTr="00B42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24"/>
        </w:trPr>
        <w:tc>
          <w:tcPr>
            <w:tcW w:w="3493" w:type="dxa"/>
            <w:shd w:val="clear" w:color="auto" w:fill="auto"/>
            <w:vAlign w:val="center"/>
          </w:tcPr>
          <w:p w14:paraId="2CF5A2AF" w14:textId="77777777" w:rsidR="00F677A8" w:rsidRPr="005C2E37" w:rsidRDefault="00F677A8" w:rsidP="007267D5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5C2E37">
              <w:rPr>
                <w:rFonts w:hAnsi="標楷體" w:hint="eastAsia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666ECD44" w14:textId="77777777" w:rsidR="00F677A8" w:rsidRPr="005C2E37" w:rsidRDefault="00F677A8" w:rsidP="007267D5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5C2E37">
              <w:rPr>
                <w:rFonts w:hAnsi="細明體"/>
                <w:noProof/>
                <w:spacing w:val="-2"/>
                <w:sz w:val="22"/>
                <w:szCs w:val="22"/>
              </w:rPr>
              <w:t>873,866,000</w:t>
            </w:r>
          </w:p>
        </w:tc>
        <w:tc>
          <w:tcPr>
            <w:tcW w:w="3319" w:type="dxa"/>
            <w:shd w:val="clear" w:color="auto" w:fill="auto"/>
            <w:vAlign w:val="center"/>
          </w:tcPr>
          <w:p w14:paraId="43C5A4A9" w14:textId="77777777" w:rsidR="00F677A8" w:rsidRPr="005C2E37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5C2E37">
              <w:rPr>
                <w:rFonts w:hAnsi="細明體"/>
                <w:noProof/>
                <w:sz w:val="22"/>
                <w:szCs w:val="22"/>
              </w:rPr>
              <w:t>842,342,210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104AC402" w14:textId="77777777" w:rsidR="00F677A8" w:rsidRPr="005C2E37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5C2E37">
              <w:rPr>
                <w:rFonts w:hAnsi="細明體"/>
                <w:noProof/>
                <w:sz w:val="22"/>
                <w:szCs w:val="22"/>
              </w:rPr>
              <w:t>96.39</w:t>
            </w:r>
          </w:p>
        </w:tc>
        <w:tc>
          <w:tcPr>
            <w:tcW w:w="8812" w:type="dxa"/>
            <w:shd w:val="clear" w:color="auto" w:fill="auto"/>
            <w:vAlign w:val="center"/>
          </w:tcPr>
          <w:p w14:paraId="1F4E47B0" w14:textId="692CB2A4" w:rsidR="00F677A8" w:rsidRPr="005C2E37" w:rsidRDefault="00047B50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B910A3">
              <w:rPr>
                <w:rFonts w:hAnsi="標楷體" w:hint="eastAsia"/>
                <w:noProof/>
                <w:sz w:val="22"/>
                <w:szCs w:val="22"/>
              </w:rPr>
              <w:t>駐</w:t>
            </w:r>
            <w:r>
              <w:rPr>
                <w:rFonts w:hAnsi="標楷體" w:hint="eastAsia"/>
                <w:noProof/>
                <w:sz w:val="22"/>
                <w:szCs w:val="22"/>
              </w:rPr>
              <w:t>雪梨</w:t>
            </w:r>
            <w:r w:rsidRPr="00B910A3">
              <w:rPr>
                <w:rFonts w:hAnsi="標楷體" w:hint="eastAsia"/>
                <w:noProof/>
                <w:sz w:val="22"/>
                <w:szCs w:val="22"/>
              </w:rPr>
              <w:t>辦事處館舍購置計畫尚在進行中。</w:t>
            </w:r>
          </w:p>
        </w:tc>
      </w:tr>
      <w:tr w:rsidR="00F677A8" w:rsidRPr="005C2E37" w14:paraId="376221C1" w14:textId="77777777" w:rsidTr="00B42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24"/>
        </w:trPr>
        <w:tc>
          <w:tcPr>
            <w:tcW w:w="3493" w:type="dxa"/>
            <w:shd w:val="clear" w:color="auto" w:fill="auto"/>
            <w:vAlign w:val="center"/>
          </w:tcPr>
          <w:p w14:paraId="1D157947" w14:textId="77777777" w:rsidR="00F677A8" w:rsidRPr="005C2E37" w:rsidRDefault="00F677A8" w:rsidP="007267D5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5C2E37">
              <w:rPr>
                <w:rFonts w:hAnsi="標楷體" w:hint="eastAsia"/>
                <w:noProof/>
                <w:sz w:val="22"/>
                <w:szCs w:val="22"/>
              </w:rPr>
              <w:t>外交支出機密預算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5BDA5555" w14:textId="77777777" w:rsidR="00F677A8" w:rsidRPr="005C2E37" w:rsidRDefault="00F677A8" w:rsidP="007267D5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5C2E37">
              <w:rPr>
                <w:rFonts w:hAnsi="細明體"/>
                <w:noProof/>
                <w:spacing w:val="-2"/>
                <w:sz w:val="22"/>
                <w:szCs w:val="22"/>
              </w:rPr>
              <w:t>1,971,387,000</w:t>
            </w:r>
          </w:p>
        </w:tc>
        <w:tc>
          <w:tcPr>
            <w:tcW w:w="3319" w:type="dxa"/>
            <w:shd w:val="clear" w:color="auto" w:fill="auto"/>
            <w:vAlign w:val="center"/>
          </w:tcPr>
          <w:p w14:paraId="62089517" w14:textId="77777777" w:rsidR="00F677A8" w:rsidRPr="005C2E37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5C2E37">
              <w:rPr>
                <w:rFonts w:hAnsi="細明體"/>
                <w:noProof/>
                <w:sz w:val="22"/>
                <w:szCs w:val="22"/>
              </w:rPr>
              <w:t>731,149,649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7E4C6CD1" w14:textId="77777777" w:rsidR="00F677A8" w:rsidRPr="005C2E37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5C2E37">
              <w:rPr>
                <w:rFonts w:hAnsi="細明體"/>
                <w:noProof/>
                <w:sz w:val="22"/>
                <w:szCs w:val="22"/>
              </w:rPr>
              <w:t>37.09</w:t>
            </w:r>
          </w:p>
        </w:tc>
        <w:tc>
          <w:tcPr>
            <w:tcW w:w="8812" w:type="dxa"/>
            <w:shd w:val="clear" w:color="auto" w:fill="auto"/>
            <w:vAlign w:val="center"/>
          </w:tcPr>
          <w:p w14:paraId="54F7897B" w14:textId="23AAD714" w:rsidR="00F677A8" w:rsidRPr="005C2E37" w:rsidRDefault="00350B96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</w:tbl>
    <w:p w14:paraId="4AB5BC6F" w14:textId="77777777" w:rsidR="00F677A8" w:rsidRDefault="00F677A8" w:rsidP="00F677A8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</w:t>
      </w:r>
      <w:r w:rsidRPr="00625D9C">
        <w:rPr>
          <w:rFonts w:hint="eastAsia"/>
        </w:rPr>
        <w:t>保留數達20</w:t>
      </w:r>
      <w:r w:rsidRPr="003D5172">
        <w:rPr>
          <w:rFonts w:hint="eastAsia"/>
        </w:rPr>
        <w:t>％</w:t>
      </w:r>
      <w:r w:rsidRPr="00625D9C">
        <w:rPr>
          <w:rFonts w:hint="eastAsia"/>
        </w:rPr>
        <w:t>，或3</w:t>
      </w:r>
      <w:proofErr w:type="gramStart"/>
      <w:r w:rsidRPr="00625D9C">
        <w:rPr>
          <w:rFonts w:hint="eastAsia"/>
        </w:rPr>
        <w:t>千萬</w:t>
      </w:r>
      <w:proofErr w:type="gramEnd"/>
      <w:r w:rsidRPr="00625D9C">
        <w:rPr>
          <w:rFonts w:hint="eastAsia"/>
        </w:rPr>
        <w:t>元以上者</w:t>
      </w:r>
      <w:r>
        <w:t>。</w:t>
      </w:r>
    </w:p>
    <w:tbl>
      <w:tblPr>
        <w:tblW w:w="2001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788"/>
      </w:tblGrid>
      <w:tr w:rsidR="00F677A8" w:rsidRPr="0093340E" w14:paraId="4CCD08A3" w14:textId="77777777" w:rsidTr="00C221E4">
        <w:trPr>
          <w:cantSplit/>
          <w:trHeight w:val="672"/>
          <w:tblHeader/>
        </w:trPr>
        <w:tc>
          <w:tcPr>
            <w:tcW w:w="20015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12C36EF" w14:textId="5ECA9DFB" w:rsidR="00F677A8" w:rsidRPr="005D0E30" w:rsidRDefault="00F677A8" w:rsidP="007267D5">
            <w:pPr>
              <w:jc w:val="left"/>
              <w:rPr>
                <w:rFonts w:hAnsi="標楷體"/>
                <w:sz w:val="28"/>
                <w:szCs w:val="24"/>
              </w:rPr>
            </w:pPr>
            <w:r w:rsidRPr="005D0E30">
              <w:rPr>
                <w:rFonts w:hAnsi="標楷體" w:hint="eastAsia"/>
                <w:sz w:val="28"/>
                <w:szCs w:val="24"/>
              </w:rPr>
              <w:lastRenderedPageBreak/>
              <w:t>2.</w:t>
            </w:r>
            <w:r w:rsidR="001B1901" w:rsidRPr="002069FF">
              <w:rPr>
                <w:rFonts w:hAnsi="標楷體" w:hint="eastAsia"/>
                <w:sz w:val="28"/>
              </w:rPr>
              <w:t xml:space="preserve">　</w:t>
            </w:r>
            <w:proofErr w:type="gramStart"/>
            <w:r>
              <w:rPr>
                <w:rFonts w:hAnsi="標楷體" w:hint="eastAsia"/>
                <w:sz w:val="28"/>
                <w:szCs w:val="24"/>
              </w:rPr>
              <w:t>114</w:t>
            </w:r>
            <w:proofErr w:type="gramEnd"/>
            <w:r w:rsidRPr="005D0E30">
              <w:rPr>
                <w:rFonts w:hAnsi="標楷體" w:hint="eastAsia"/>
                <w:sz w:val="28"/>
                <w:szCs w:val="24"/>
              </w:rPr>
              <w:t>年度賸餘數簡明表</w:t>
            </w:r>
          </w:p>
          <w:p w14:paraId="58443C60" w14:textId="77777777" w:rsidR="00F677A8" w:rsidRPr="0093340E" w:rsidRDefault="00F677A8" w:rsidP="007267D5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93340E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340E">
              <w:rPr>
                <w:rFonts w:ascii="標楷體" w:hAnsi="標楷體"/>
                <w:sz w:val="24"/>
                <w:szCs w:val="24"/>
              </w:rPr>
              <w:t>：</w:t>
            </w:r>
            <w:r w:rsidRPr="0093340E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F677A8" w:rsidRPr="00064EBE" w14:paraId="248F2785" w14:textId="77777777" w:rsidTr="00C221E4">
        <w:trPr>
          <w:cantSplit/>
          <w:trHeight w:val="672"/>
          <w:tblHeader/>
        </w:trPr>
        <w:tc>
          <w:tcPr>
            <w:tcW w:w="3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0D14647" w14:textId="77777777" w:rsidR="00F677A8" w:rsidRPr="00A25A7D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215AB" w14:textId="77777777" w:rsidR="00F677A8" w:rsidRPr="00A25A7D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60EF9" w14:textId="77777777" w:rsidR="00F677A8" w:rsidRPr="00A25A7D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賸餘數</w:t>
            </w:r>
          </w:p>
        </w:tc>
        <w:tc>
          <w:tcPr>
            <w:tcW w:w="878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F935BB" w14:textId="77777777" w:rsidR="00F677A8" w:rsidRPr="00A25A7D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F677A8" w:rsidRPr="00064EBE" w14:paraId="1C97A97C" w14:textId="77777777" w:rsidTr="00C221E4">
        <w:trPr>
          <w:cantSplit/>
          <w:trHeight w:val="672"/>
          <w:tblHeader/>
        </w:trPr>
        <w:tc>
          <w:tcPr>
            <w:tcW w:w="343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2EBD1F7" w14:textId="77777777" w:rsidR="00F677A8" w:rsidRPr="00A25A7D" w:rsidRDefault="00F677A8" w:rsidP="007267D5">
            <w:pPr>
              <w:pStyle w:val="2"/>
              <w:rPr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2B07E" w14:textId="77777777" w:rsidR="00F677A8" w:rsidRPr="00A25A7D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9C1B7" w14:textId="77777777" w:rsidR="00F677A8" w:rsidRPr="00A25A7D" w:rsidRDefault="00F677A8" w:rsidP="007267D5">
            <w:pPr>
              <w:pStyle w:val="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9718E" w14:textId="77777777" w:rsidR="00F677A8" w:rsidRPr="00A25A7D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7639E3" w14:textId="77777777" w:rsidR="00F677A8" w:rsidRPr="00A25A7D" w:rsidRDefault="00F677A8" w:rsidP="007267D5">
            <w:pPr>
              <w:pStyle w:val="4"/>
              <w:rPr>
                <w:sz w:val="22"/>
                <w:szCs w:val="22"/>
              </w:rPr>
            </w:pPr>
          </w:p>
        </w:tc>
      </w:tr>
      <w:tr w:rsidR="00F677A8" w:rsidRPr="002560EF" w14:paraId="3D0C76D6" w14:textId="77777777" w:rsidTr="00C221E4">
        <w:trPr>
          <w:trHeight w:val="672"/>
        </w:trPr>
        <w:tc>
          <w:tcPr>
            <w:tcW w:w="3430" w:type="dxa"/>
            <w:shd w:val="clear" w:color="auto" w:fill="auto"/>
            <w:vAlign w:val="center"/>
          </w:tcPr>
          <w:p w14:paraId="014DC2BB" w14:textId="77777777" w:rsidR="00F677A8" w:rsidRPr="002560EF" w:rsidRDefault="00F677A8" w:rsidP="007267D5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2560EF">
              <w:rPr>
                <w:rFonts w:hAnsi="標楷體" w:hint="eastAsia"/>
                <w:b/>
                <w:noProof/>
                <w:sz w:val="22"/>
                <w:szCs w:val="22"/>
              </w:rPr>
              <w:t>外交部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F343AC1" w14:textId="77777777" w:rsidR="00F677A8" w:rsidRPr="002560EF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1BEC825" w14:textId="77777777" w:rsidR="00F677A8" w:rsidRPr="002560EF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110419" w14:textId="77777777" w:rsidR="00F677A8" w:rsidRPr="002560EF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4AD734AC" w14:textId="77777777" w:rsidR="00F677A8" w:rsidRPr="002560EF" w:rsidRDefault="00F677A8" w:rsidP="007267D5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677A8" w:rsidRPr="002560EF" w14:paraId="261A286C" w14:textId="77777777" w:rsidTr="00C221E4">
        <w:trPr>
          <w:trHeight w:val="672"/>
        </w:trPr>
        <w:tc>
          <w:tcPr>
            <w:tcW w:w="3430" w:type="dxa"/>
            <w:shd w:val="clear" w:color="auto" w:fill="auto"/>
            <w:vAlign w:val="center"/>
          </w:tcPr>
          <w:p w14:paraId="2237CD1B" w14:textId="77777777" w:rsidR="00F677A8" w:rsidRPr="002560EF" w:rsidRDefault="00F677A8" w:rsidP="007267D5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560EF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1C444B9" w14:textId="77777777" w:rsidR="00F677A8" w:rsidRPr="002560EF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2560EF">
              <w:rPr>
                <w:rFonts w:hAnsi="細明體"/>
                <w:noProof/>
                <w:sz w:val="22"/>
                <w:szCs w:val="22"/>
              </w:rPr>
              <w:t>8,958,513,000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18D44B8" w14:textId="77777777" w:rsidR="00F677A8" w:rsidRPr="002560EF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2560EF">
              <w:rPr>
                <w:rFonts w:hAnsi="細明體"/>
                <w:noProof/>
                <w:sz w:val="22"/>
                <w:szCs w:val="22"/>
              </w:rPr>
              <w:t>641,610,553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924D0A" w14:textId="77777777" w:rsidR="00F677A8" w:rsidRPr="002560EF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2560EF">
              <w:rPr>
                <w:rFonts w:hAnsi="細明體"/>
                <w:noProof/>
                <w:sz w:val="22"/>
                <w:szCs w:val="22"/>
              </w:rPr>
              <w:t>7.16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2EA25EC3" w14:textId="0C5B10E2" w:rsidR="00F677A8" w:rsidRPr="002560EF" w:rsidRDefault="00350B96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按業務需</w:t>
            </w:r>
            <w:r>
              <w:rPr>
                <w:rFonts w:hAnsi="標楷體" w:hint="eastAsia"/>
                <w:noProof/>
                <w:sz w:val="22"/>
                <w:szCs w:val="22"/>
              </w:rPr>
              <w:t>要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減少支付之賸餘。</w:t>
            </w:r>
          </w:p>
        </w:tc>
      </w:tr>
      <w:tr w:rsidR="00F677A8" w:rsidRPr="002560EF" w14:paraId="783F0FB8" w14:textId="77777777" w:rsidTr="00C221E4">
        <w:trPr>
          <w:trHeight w:val="672"/>
        </w:trPr>
        <w:tc>
          <w:tcPr>
            <w:tcW w:w="3430" w:type="dxa"/>
            <w:shd w:val="clear" w:color="auto" w:fill="auto"/>
            <w:vAlign w:val="center"/>
          </w:tcPr>
          <w:p w14:paraId="548D78F2" w14:textId="77777777" w:rsidR="00F677A8" w:rsidRPr="002560EF" w:rsidRDefault="00F677A8" w:rsidP="007267D5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560EF">
              <w:rPr>
                <w:rFonts w:hAnsi="標楷體" w:hint="eastAsia"/>
                <w:noProof/>
                <w:sz w:val="22"/>
                <w:szCs w:val="22"/>
              </w:rPr>
              <w:t>駐外機構業務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265C137" w14:textId="77777777" w:rsidR="00F677A8" w:rsidRPr="002560EF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2560EF">
              <w:rPr>
                <w:rFonts w:hAnsi="細明體"/>
                <w:noProof/>
                <w:sz w:val="22"/>
                <w:szCs w:val="22"/>
              </w:rPr>
              <w:t>3,516,350,000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4B24B00" w14:textId="77777777" w:rsidR="00F677A8" w:rsidRPr="002560EF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2560EF">
              <w:rPr>
                <w:rFonts w:hAnsi="細明體"/>
                <w:noProof/>
                <w:sz w:val="22"/>
                <w:szCs w:val="22"/>
              </w:rPr>
              <w:t>132,218,770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F407AE" w14:textId="77777777" w:rsidR="00F677A8" w:rsidRPr="002560EF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2560EF">
              <w:rPr>
                <w:rFonts w:hAnsi="細明體"/>
                <w:noProof/>
                <w:sz w:val="22"/>
                <w:szCs w:val="22"/>
              </w:rPr>
              <w:t>3.76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3AD77F65" w14:textId="0D6DC6CD" w:rsidR="00F677A8" w:rsidRPr="002560EF" w:rsidRDefault="00350B96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駐外</w:t>
            </w:r>
            <w:r w:rsidR="00DD0F37">
              <w:rPr>
                <w:rFonts w:hAnsi="標楷體" w:hint="eastAsia"/>
                <w:sz w:val="22"/>
                <w:szCs w:val="22"/>
              </w:rPr>
              <w:t>館處</w:t>
            </w:r>
            <w:r w:rsidR="00240AA4">
              <w:rPr>
                <w:rFonts w:hAnsi="標楷體" w:hint="eastAsia"/>
                <w:sz w:val="22"/>
                <w:szCs w:val="22"/>
              </w:rPr>
              <w:t>業務</w:t>
            </w:r>
            <w:r>
              <w:rPr>
                <w:rFonts w:hAnsi="標楷體" w:hint="eastAsia"/>
                <w:sz w:val="22"/>
                <w:szCs w:val="22"/>
              </w:rPr>
              <w:t>經費結餘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F677A8" w:rsidRPr="002560EF" w14:paraId="09CA134F" w14:textId="77777777" w:rsidTr="00C221E4">
        <w:trPr>
          <w:trHeight w:val="672"/>
        </w:trPr>
        <w:tc>
          <w:tcPr>
            <w:tcW w:w="3430" w:type="dxa"/>
            <w:shd w:val="clear" w:color="auto" w:fill="auto"/>
            <w:vAlign w:val="center"/>
          </w:tcPr>
          <w:p w14:paraId="264AF15E" w14:textId="77777777" w:rsidR="00F677A8" w:rsidRPr="002560EF" w:rsidRDefault="00F677A8" w:rsidP="007267D5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560EF">
              <w:rPr>
                <w:rFonts w:hAnsi="標楷體" w:hint="eastAsia"/>
                <w:noProof/>
                <w:sz w:val="22"/>
                <w:szCs w:val="22"/>
              </w:rPr>
              <w:t>國際會議及交流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41A6FCD" w14:textId="77777777" w:rsidR="00F677A8" w:rsidRPr="002560EF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2560EF">
              <w:rPr>
                <w:rFonts w:hAnsi="細明體"/>
                <w:noProof/>
                <w:sz w:val="22"/>
                <w:szCs w:val="22"/>
              </w:rPr>
              <w:t>2,212,421,000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53FDE58" w14:textId="77777777" w:rsidR="00F677A8" w:rsidRPr="002560EF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2560EF">
              <w:rPr>
                <w:rFonts w:hAnsi="細明體"/>
                <w:noProof/>
                <w:sz w:val="22"/>
                <w:szCs w:val="22"/>
              </w:rPr>
              <w:t>378,520,627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41ABC4" w14:textId="77777777" w:rsidR="00F677A8" w:rsidRPr="002560EF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2560EF">
              <w:rPr>
                <w:rFonts w:hAnsi="細明體"/>
                <w:noProof/>
                <w:sz w:val="22"/>
                <w:szCs w:val="22"/>
              </w:rPr>
              <w:t>17.11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586730DA" w14:textId="77E287C1" w:rsidR="00F677A8" w:rsidRPr="002560EF" w:rsidRDefault="00350B96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推動參與國際組織及協助辦理國際交流活動之經費結餘。</w:t>
            </w:r>
          </w:p>
        </w:tc>
      </w:tr>
      <w:tr w:rsidR="00F677A8" w:rsidRPr="002560EF" w14:paraId="6E0F8486" w14:textId="77777777" w:rsidTr="00C221E4">
        <w:trPr>
          <w:trHeight w:val="672"/>
        </w:trPr>
        <w:tc>
          <w:tcPr>
            <w:tcW w:w="3430" w:type="dxa"/>
            <w:shd w:val="clear" w:color="auto" w:fill="auto"/>
            <w:vAlign w:val="center"/>
          </w:tcPr>
          <w:p w14:paraId="285377B2" w14:textId="77777777" w:rsidR="00F677A8" w:rsidRPr="002560EF" w:rsidRDefault="00F677A8" w:rsidP="007267D5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560EF">
              <w:rPr>
                <w:rFonts w:hAnsi="標楷體" w:hint="eastAsia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523B1C5" w14:textId="77777777" w:rsidR="00F677A8" w:rsidRPr="002560EF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2560EF">
              <w:rPr>
                <w:rFonts w:hAnsi="細明體"/>
                <w:noProof/>
                <w:sz w:val="22"/>
                <w:szCs w:val="22"/>
              </w:rPr>
              <w:t>11,804,614,000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5679EB1" w14:textId="77777777" w:rsidR="00F677A8" w:rsidRPr="002560EF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2560EF">
              <w:rPr>
                <w:rFonts w:hAnsi="細明體"/>
                <w:noProof/>
                <w:sz w:val="22"/>
                <w:szCs w:val="22"/>
              </w:rPr>
              <w:t>952,180,935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3FDB1E" w14:textId="77777777" w:rsidR="00F677A8" w:rsidRPr="002560EF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2560EF">
              <w:rPr>
                <w:rFonts w:hAnsi="細明體"/>
                <w:noProof/>
                <w:sz w:val="22"/>
                <w:szCs w:val="22"/>
              </w:rPr>
              <w:t>8.07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53C6008A" w14:textId="0B2A0F14" w:rsidR="00F677A8" w:rsidRPr="002560EF" w:rsidRDefault="00350B96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kern w:val="0"/>
                <w:sz w:val="22"/>
                <w:szCs w:val="22"/>
              </w:rPr>
              <w:t>援助友邦國家雙邊合作計畫按實際支付之經費結餘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F677A8" w:rsidRPr="002560EF" w14:paraId="7C741874" w14:textId="77777777" w:rsidTr="00C221E4">
        <w:trPr>
          <w:trHeight w:val="672"/>
        </w:trPr>
        <w:tc>
          <w:tcPr>
            <w:tcW w:w="3430" w:type="dxa"/>
            <w:shd w:val="clear" w:color="auto" w:fill="auto"/>
            <w:vAlign w:val="center"/>
          </w:tcPr>
          <w:p w14:paraId="645BF313" w14:textId="77777777" w:rsidR="00F677A8" w:rsidRPr="002560EF" w:rsidRDefault="00F677A8" w:rsidP="007267D5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560EF">
              <w:rPr>
                <w:rFonts w:hAnsi="標楷體" w:hint="eastAsia"/>
                <w:noProof/>
                <w:sz w:val="22"/>
                <w:szCs w:val="22"/>
              </w:rPr>
              <w:t>外交支出機密預算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6891D68" w14:textId="77777777" w:rsidR="00F677A8" w:rsidRPr="002560EF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2560EF">
              <w:rPr>
                <w:rFonts w:hAnsi="細明體"/>
                <w:noProof/>
                <w:sz w:val="22"/>
                <w:szCs w:val="22"/>
              </w:rPr>
              <w:t>1,971,387,000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53A0223" w14:textId="77777777" w:rsidR="00F677A8" w:rsidRPr="002560EF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2560EF">
              <w:rPr>
                <w:rFonts w:hAnsi="細明體"/>
                <w:noProof/>
                <w:sz w:val="22"/>
                <w:szCs w:val="22"/>
              </w:rPr>
              <w:t>791,857,874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70CD02" w14:textId="77777777" w:rsidR="00F677A8" w:rsidRPr="002560EF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2560EF">
              <w:rPr>
                <w:rFonts w:hAnsi="細明體"/>
                <w:noProof/>
                <w:sz w:val="22"/>
                <w:szCs w:val="22"/>
              </w:rPr>
              <w:t>40.17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4B75ACD4" w14:textId="5ACDC928" w:rsidR="00F677A8" w:rsidRPr="002560EF" w:rsidRDefault="00350B96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</w:tbl>
    <w:p w14:paraId="0CDB195F" w14:textId="77777777" w:rsidR="00F677A8" w:rsidRDefault="00F677A8" w:rsidP="00F677A8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29F18D85" w14:textId="77777777" w:rsidR="00F677A8" w:rsidRPr="00CA2A8C" w:rsidRDefault="00F677A8" w:rsidP="00F677A8">
      <w:pPr>
        <w:pStyle w:val="10"/>
        <w:jc w:val="right"/>
      </w:pPr>
    </w:p>
    <w:tbl>
      <w:tblPr>
        <w:tblW w:w="20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3"/>
        <w:gridCol w:w="2876"/>
        <w:gridCol w:w="3309"/>
        <w:gridCol w:w="3308"/>
        <w:gridCol w:w="1295"/>
        <w:gridCol w:w="8927"/>
      </w:tblGrid>
      <w:tr w:rsidR="00F677A8" w:rsidRPr="000F2E19" w14:paraId="5B48DA7B" w14:textId="77777777" w:rsidTr="001F4528">
        <w:trPr>
          <w:cantSplit/>
          <w:trHeight w:val="396"/>
          <w:tblHeader/>
        </w:trPr>
        <w:tc>
          <w:tcPr>
            <w:tcW w:w="20318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32CEDF70" w14:textId="3C1AD376" w:rsidR="00F677A8" w:rsidRPr="00CE423E" w:rsidRDefault="00F677A8" w:rsidP="007267D5">
            <w:pPr>
              <w:pStyle w:val="10"/>
              <w:rPr>
                <w:rFonts w:hAnsi="標楷體"/>
                <w:sz w:val="28"/>
              </w:rPr>
            </w:pPr>
            <w:r w:rsidRPr="00CE423E">
              <w:rPr>
                <w:rFonts w:hAnsi="標楷體" w:hint="eastAsia"/>
                <w:sz w:val="28"/>
              </w:rPr>
              <w:t>3.</w:t>
            </w:r>
            <w:r w:rsidR="001B1901" w:rsidRPr="002069FF">
              <w:rPr>
                <w:rFonts w:hAnsi="標楷體" w:hint="eastAsia"/>
                <w:sz w:val="28"/>
              </w:rPr>
              <w:t xml:space="preserve">　</w:t>
            </w:r>
            <w:r w:rsidRPr="00CE423E">
              <w:rPr>
                <w:rFonts w:hAnsi="標楷體" w:hint="eastAsia"/>
                <w:sz w:val="28"/>
              </w:rPr>
              <w:t>以前年度歲出減免（註銷）數簡明表</w:t>
            </w:r>
          </w:p>
          <w:p w14:paraId="455EA766" w14:textId="77777777" w:rsidR="00F677A8" w:rsidRPr="000F2E19" w:rsidRDefault="00F677A8" w:rsidP="007267D5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0F2E19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F2E19">
              <w:rPr>
                <w:rFonts w:ascii="標楷體" w:hAnsi="標楷體"/>
                <w:sz w:val="24"/>
                <w:szCs w:val="24"/>
              </w:rPr>
              <w:t>：</w:t>
            </w:r>
            <w:r w:rsidRPr="000F2E19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F677A8" w:rsidRPr="00CA093B" w14:paraId="3041F717" w14:textId="77777777" w:rsidTr="001F4528">
        <w:trPr>
          <w:cantSplit/>
          <w:trHeight w:val="396"/>
          <w:tblHeader/>
        </w:trPr>
        <w:tc>
          <w:tcPr>
            <w:tcW w:w="603" w:type="dxa"/>
            <w:vMerge w:val="restart"/>
            <w:tcBorders>
              <w:left w:val="nil"/>
            </w:tcBorders>
            <w:vAlign w:val="center"/>
          </w:tcPr>
          <w:p w14:paraId="14F28624" w14:textId="77777777" w:rsidR="00F677A8" w:rsidRPr="00CA2A8C" w:rsidRDefault="00F677A8" w:rsidP="007267D5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76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3710C44F" w14:textId="77777777" w:rsidR="00F677A8" w:rsidRPr="00CA2A8C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309" w:type="dxa"/>
            <w:vMerge w:val="restart"/>
            <w:vAlign w:val="center"/>
          </w:tcPr>
          <w:p w14:paraId="1947CB24" w14:textId="77777777" w:rsidR="00F677A8" w:rsidRPr="00CA2A8C" w:rsidRDefault="00F677A8" w:rsidP="007267D5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14:paraId="7248DFA5" w14:textId="77777777" w:rsidR="00F677A8" w:rsidRPr="00CA2A8C" w:rsidRDefault="00F677A8" w:rsidP="007267D5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603" w:type="dxa"/>
            <w:gridSpan w:val="2"/>
            <w:tcBorders>
              <w:bottom w:val="single" w:sz="4" w:space="0" w:color="auto"/>
            </w:tcBorders>
            <w:vAlign w:val="center"/>
          </w:tcPr>
          <w:p w14:paraId="70B8A64A" w14:textId="77777777" w:rsidR="00F677A8" w:rsidRPr="00CA2A8C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減免</w:t>
            </w:r>
            <w:r w:rsidRPr="00CA2A8C">
              <w:rPr>
                <w:rFonts w:hint="eastAsia"/>
                <w:sz w:val="22"/>
                <w:szCs w:val="22"/>
              </w:rPr>
              <w:t>(</w:t>
            </w:r>
            <w:r w:rsidRPr="00CA2A8C">
              <w:rPr>
                <w:rFonts w:hint="eastAsia"/>
                <w:sz w:val="22"/>
                <w:szCs w:val="22"/>
              </w:rPr>
              <w:t>註銷</w:t>
            </w:r>
            <w:r w:rsidRPr="00CA2A8C">
              <w:rPr>
                <w:rFonts w:hint="eastAsia"/>
                <w:sz w:val="22"/>
                <w:szCs w:val="22"/>
              </w:rPr>
              <w:t>)</w:t>
            </w:r>
            <w:r w:rsidRPr="00CA2A8C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926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76D04DB4" w14:textId="77777777" w:rsidR="00F677A8" w:rsidRPr="00CA2A8C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F677A8" w:rsidRPr="00CA093B" w14:paraId="6D3BD205" w14:textId="77777777" w:rsidTr="001F4528">
        <w:trPr>
          <w:cantSplit/>
          <w:trHeight w:val="396"/>
          <w:tblHeader/>
        </w:trPr>
        <w:tc>
          <w:tcPr>
            <w:tcW w:w="603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DB0FB34" w14:textId="77777777" w:rsidR="00F677A8" w:rsidRPr="00CA2A8C" w:rsidRDefault="00F677A8" w:rsidP="007267D5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7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9A1EF87" w14:textId="77777777" w:rsidR="00F677A8" w:rsidRPr="00CA2A8C" w:rsidRDefault="00F677A8" w:rsidP="007267D5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309" w:type="dxa"/>
            <w:vMerge/>
            <w:tcBorders>
              <w:bottom w:val="single" w:sz="4" w:space="0" w:color="auto"/>
            </w:tcBorders>
            <w:vAlign w:val="center"/>
          </w:tcPr>
          <w:p w14:paraId="146EEEC7" w14:textId="77777777" w:rsidR="00F677A8" w:rsidRPr="00CA2A8C" w:rsidRDefault="00F677A8" w:rsidP="007267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8" w:type="dxa"/>
            <w:tcBorders>
              <w:bottom w:val="single" w:sz="4" w:space="0" w:color="auto"/>
            </w:tcBorders>
            <w:vAlign w:val="center"/>
          </w:tcPr>
          <w:p w14:paraId="7ECB0EDF" w14:textId="77777777" w:rsidR="00F677A8" w:rsidRPr="00CA2A8C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4F068542" w14:textId="77777777" w:rsidR="00F677A8" w:rsidRPr="00CA2A8C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92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83325BE" w14:textId="77777777" w:rsidR="00F677A8" w:rsidRPr="00CA2A8C" w:rsidRDefault="00F677A8" w:rsidP="007267D5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F677A8" w:rsidRPr="00E03869" w14:paraId="47C15EE8" w14:textId="77777777" w:rsidTr="001F45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35"/>
        </w:trPr>
        <w:tc>
          <w:tcPr>
            <w:tcW w:w="603" w:type="dxa"/>
            <w:shd w:val="clear" w:color="auto" w:fill="auto"/>
            <w:vAlign w:val="center"/>
          </w:tcPr>
          <w:p w14:paraId="2AF50E84" w14:textId="77777777" w:rsidR="00F677A8" w:rsidRPr="00E03869" w:rsidRDefault="00F677A8" w:rsidP="007267D5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76" w:type="dxa"/>
            <w:shd w:val="clear" w:color="auto" w:fill="auto"/>
            <w:vAlign w:val="center"/>
          </w:tcPr>
          <w:p w14:paraId="163AABCE" w14:textId="77777777" w:rsidR="00F677A8" w:rsidRPr="00E03869" w:rsidRDefault="00F677A8" w:rsidP="007267D5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E03869">
              <w:rPr>
                <w:rFonts w:hAnsi="標楷體" w:hint="eastAsia"/>
                <w:noProof/>
                <w:sz w:val="22"/>
                <w:szCs w:val="22"/>
              </w:rPr>
              <w:t>外交部</w:t>
            </w:r>
          </w:p>
        </w:tc>
        <w:tc>
          <w:tcPr>
            <w:tcW w:w="3309" w:type="dxa"/>
            <w:shd w:val="clear" w:color="auto" w:fill="auto"/>
            <w:vAlign w:val="center"/>
          </w:tcPr>
          <w:p w14:paraId="63DDCD1C" w14:textId="77777777" w:rsidR="00F677A8" w:rsidRPr="00E03869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vAlign w:val="center"/>
          </w:tcPr>
          <w:p w14:paraId="4F128BC1" w14:textId="77777777" w:rsidR="00F677A8" w:rsidRPr="00E03869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5884A20" w14:textId="77777777" w:rsidR="00F677A8" w:rsidRPr="00E03869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26" w:type="dxa"/>
            <w:shd w:val="clear" w:color="auto" w:fill="auto"/>
            <w:vAlign w:val="center"/>
          </w:tcPr>
          <w:p w14:paraId="28906D64" w14:textId="77777777" w:rsidR="00F677A8" w:rsidRPr="00E03869" w:rsidRDefault="00F677A8" w:rsidP="007267D5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677A8" w14:paraId="4655DC91" w14:textId="77777777" w:rsidTr="001F45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35"/>
        </w:trPr>
        <w:tc>
          <w:tcPr>
            <w:tcW w:w="603" w:type="dxa"/>
            <w:shd w:val="clear" w:color="auto" w:fill="auto"/>
            <w:vAlign w:val="center"/>
          </w:tcPr>
          <w:p w14:paraId="6062D25B" w14:textId="77777777" w:rsidR="00F677A8" w:rsidRPr="00CA2A8C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A6FF2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4A2CD25D" w14:textId="77777777" w:rsidR="00F677A8" w:rsidRPr="00E03869" w:rsidRDefault="00F677A8" w:rsidP="007267D5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03869">
              <w:rPr>
                <w:rFonts w:hAnsi="標楷體" w:hint="eastAsia"/>
                <w:b w:val="0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3309" w:type="dxa"/>
            <w:shd w:val="clear" w:color="auto" w:fill="auto"/>
            <w:vAlign w:val="center"/>
          </w:tcPr>
          <w:p w14:paraId="348F0371" w14:textId="77777777" w:rsidR="00F677A8" w:rsidRPr="00CA2A8C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1,032,527,223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6D83CEBB" w14:textId="77777777" w:rsidR="00F677A8" w:rsidRPr="00CA2A8C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245,963,469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49EBD1D" w14:textId="77777777" w:rsidR="00F677A8" w:rsidRPr="00CA2A8C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23.82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08C9F202" w14:textId="73B4C3D8" w:rsidR="00F677A8" w:rsidRPr="00CA2A8C" w:rsidRDefault="00350B96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B910A3">
              <w:rPr>
                <w:rFonts w:hAnsi="標楷體" w:hint="eastAsia"/>
                <w:kern w:val="0"/>
                <w:sz w:val="22"/>
                <w:szCs w:val="22"/>
              </w:rPr>
              <w:t>援助友邦國家雙邊合作計畫</w:t>
            </w:r>
            <w:r>
              <w:rPr>
                <w:rFonts w:hAnsi="標楷體" w:hint="eastAsia"/>
                <w:kern w:val="0"/>
                <w:sz w:val="22"/>
                <w:szCs w:val="22"/>
              </w:rPr>
              <w:t>按實際支付</w:t>
            </w:r>
            <w:r w:rsidRPr="00B910A3">
              <w:rPr>
                <w:rFonts w:hAnsi="標楷體" w:hint="eastAsia"/>
                <w:kern w:val="0"/>
                <w:sz w:val="22"/>
                <w:szCs w:val="22"/>
              </w:rPr>
              <w:t>之經費結餘。</w:t>
            </w:r>
          </w:p>
        </w:tc>
      </w:tr>
      <w:tr w:rsidR="00F677A8" w14:paraId="2163E98F" w14:textId="77777777" w:rsidTr="001F45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35"/>
        </w:trPr>
        <w:tc>
          <w:tcPr>
            <w:tcW w:w="603" w:type="dxa"/>
            <w:shd w:val="clear" w:color="auto" w:fill="auto"/>
            <w:vAlign w:val="center"/>
          </w:tcPr>
          <w:p w14:paraId="66FB7619" w14:textId="77777777" w:rsidR="00F677A8" w:rsidRPr="00CA2A8C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A6FF2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57EE8B9A" w14:textId="77777777" w:rsidR="00F677A8" w:rsidRPr="00E03869" w:rsidRDefault="00F677A8" w:rsidP="007267D5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03869">
              <w:rPr>
                <w:rFonts w:hAnsi="標楷體" w:hint="eastAsia"/>
                <w:b w:val="0"/>
                <w:noProof/>
                <w:sz w:val="22"/>
                <w:szCs w:val="22"/>
              </w:rPr>
              <w:t>駐外機構業務</w:t>
            </w:r>
          </w:p>
        </w:tc>
        <w:tc>
          <w:tcPr>
            <w:tcW w:w="3309" w:type="dxa"/>
            <w:shd w:val="clear" w:color="auto" w:fill="auto"/>
            <w:vAlign w:val="center"/>
          </w:tcPr>
          <w:p w14:paraId="756E69B6" w14:textId="77777777" w:rsidR="00F677A8" w:rsidRPr="00CA2A8C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2,389,696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27DA51FF" w14:textId="77777777" w:rsidR="00F677A8" w:rsidRPr="00CA2A8C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519,994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D88663F" w14:textId="77777777" w:rsidR="00F677A8" w:rsidRPr="00CA2A8C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21.76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74C76B15" w14:textId="0903A43D" w:rsidR="00F677A8" w:rsidRPr="00CA2A8C" w:rsidRDefault="00962463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駐外館處</w:t>
            </w:r>
            <w:r w:rsidR="00240AA4">
              <w:rPr>
                <w:rFonts w:hAnsi="標楷體" w:hint="eastAsia"/>
                <w:sz w:val="22"/>
                <w:szCs w:val="22"/>
              </w:rPr>
              <w:t>業務</w:t>
            </w:r>
            <w:r>
              <w:rPr>
                <w:rFonts w:hAnsi="標楷體" w:hint="eastAsia"/>
                <w:sz w:val="22"/>
                <w:szCs w:val="22"/>
              </w:rPr>
              <w:t>經費結餘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F677A8" w14:paraId="3CED2E06" w14:textId="77777777" w:rsidTr="001F45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35"/>
        </w:trPr>
        <w:tc>
          <w:tcPr>
            <w:tcW w:w="603" w:type="dxa"/>
            <w:shd w:val="clear" w:color="auto" w:fill="auto"/>
            <w:vAlign w:val="center"/>
          </w:tcPr>
          <w:p w14:paraId="1103E034" w14:textId="77777777" w:rsidR="00F677A8" w:rsidRPr="00CA2A8C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76" w:type="dxa"/>
            <w:shd w:val="clear" w:color="auto" w:fill="auto"/>
            <w:vAlign w:val="center"/>
          </w:tcPr>
          <w:p w14:paraId="5CBCE8C8" w14:textId="77777777" w:rsidR="00F677A8" w:rsidRPr="00E03869" w:rsidRDefault="00F677A8" w:rsidP="007267D5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03869">
              <w:rPr>
                <w:rFonts w:hAnsi="標楷體" w:hint="eastAsia"/>
                <w:b w:val="0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3309" w:type="dxa"/>
            <w:shd w:val="clear" w:color="auto" w:fill="auto"/>
            <w:vAlign w:val="center"/>
          </w:tcPr>
          <w:p w14:paraId="563B1BD8" w14:textId="77777777" w:rsidR="00F677A8" w:rsidRPr="00CA2A8C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1,920,959,678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34A8097B" w14:textId="77777777" w:rsidR="00F677A8" w:rsidRPr="00CA2A8C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50,867,048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D808F9F" w14:textId="77777777" w:rsidR="00F677A8" w:rsidRPr="00CA2A8C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2.65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38129BBB" w14:textId="14BDC772" w:rsidR="00F677A8" w:rsidRPr="00CA2A8C" w:rsidRDefault="00350B96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B910A3">
              <w:rPr>
                <w:rFonts w:hAnsi="標楷體" w:hint="eastAsia"/>
                <w:kern w:val="0"/>
                <w:sz w:val="22"/>
                <w:szCs w:val="22"/>
              </w:rPr>
              <w:t>援助友邦國家雙邊合作計畫</w:t>
            </w:r>
            <w:r>
              <w:rPr>
                <w:rFonts w:hAnsi="標楷體" w:hint="eastAsia"/>
                <w:kern w:val="0"/>
                <w:sz w:val="22"/>
                <w:szCs w:val="22"/>
              </w:rPr>
              <w:t>按實際支付</w:t>
            </w:r>
            <w:r w:rsidRPr="00B910A3">
              <w:rPr>
                <w:rFonts w:hAnsi="標楷體" w:hint="eastAsia"/>
                <w:kern w:val="0"/>
                <w:sz w:val="22"/>
                <w:szCs w:val="22"/>
              </w:rPr>
              <w:t>之經費結餘。</w:t>
            </w:r>
          </w:p>
        </w:tc>
      </w:tr>
      <w:tr w:rsidR="00F677A8" w14:paraId="3BD833C9" w14:textId="77777777" w:rsidTr="001F45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35"/>
        </w:trPr>
        <w:tc>
          <w:tcPr>
            <w:tcW w:w="603" w:type="dxa"/>
            <w:shd w:val="clear" w:color="auto" w:fill="auto"/>
            <w:vAlign w:val="center"/>
          </w:tcPr>
          <w:p w14:paraId="720B74E4" w14:textId="77777777" w:rsidR="00F677A8" w:rsidRPr="00CA2A8C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A6FF2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3C90516E" w14:textId="77777777" w:rsidR="00F677A8" w:rsidRPr="00E03869" w:rsidRDefault="00F677A8" w:rsidP="007267D5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03869">
              <w:rPr>
                <w:rFonts w:hAnsi="標楷體" w:hint="eastAsia"/>
                <w:b w:val="0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3309" w:type="dxa"/>
            <w:shd w:val="clear" w:color="auto" w:fill="auto"/>
            <w:vAlign w:val="center"/>
          </w:tcPr>
          <w:p w14:paraId="0790B385" w14:textId="77777777" w:rsidR="00F677A8" w:rsidRPr="00CA2A8C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4,412,030,128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55439E87" w14:textId="77777777" w:rsidR="00F677A8" w:rsidRPr="00CA2A8C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595,428,804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E257723" w14:textId="77777777" w:rsidR="00F677A8" w:rsidRPr="00CA2A8C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13.50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1E58483E" w14:textId="78CA21D0" w:rsidR="00F677A8" w:rsidRPr="00CA2A8C" w:rsidRDefault="00350B96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B910A3">
              <w:rPr>
                <w:rFonts w:hAnsi="標楷體" w:hint="eastAsia"/>
                <w:kern w:val="0"/>
                <w:sz w:val="22"/>
                <w:szCs w:val="22"/>
              </w:rPr>
              <w:t>援助友邦國家雙邊合作計畫</w:t>
            </w:r>
            <w:r>
              <w:rPr>
                <w:rFonts w:hAnsi="標楷體" w:hint="eastAsia"/>
                <w:kern w:val="0"/>
                <w:sz w:val="22"/>
                <w:szCs w:val="22"/>
              </w:rPr>
              <w:t>按實際支付</w:t>
            </w:r>
            <w:r w:rsidRPr="00B910A3">
              <w:rPr>
                <w:rFonts w:hAnsi="標楷體" w:hint="eastAsia"/>
                <w:kern w:val="0"/>
                <w:sz w:val="22"/>
                <w:szCs w:val="22"/>
              </w:rPr>
              <w:t>之經費結餘。</w:t>
            </w:r>
          </w:p>
        </w:tc>
      </w:tr>
      <w:tr w:rsidR="00F677A8" w14:paraId="2EC128CD" w14:textId="77777777" w:rsidTr="001F45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35"/>
        </w:trPr>
        <w:tc>
          <w:tcPr>
            <w:tcW w:w="603" w:type="dxa"/>
            <w:shd w:val="clear" w:color="auto" w:fill="auto"/>
            <w:vAlign w:val="center"/>
          </w:tcPr>
          <w:p w14:paraId="704787E0" w14:textId="77777777" w:rsidR="00F677A8" w:rsidRPr="00CA2A8C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A6FF2">
              <w:rPr>
                <w:rFonts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3347EC3" w14:textId="77777777" w:rsidR="00F677A8" w:rsidRPr="00E03869" w:rsidRDefault="00F677A8" w:rsidP="007267D5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03869">
              <w:rPr>
                <w:rFonts w:hAnsi="標楷體" w:hint="eastAsia"/>
                <w:b w:val="0"/>
                <w:noProof/>
                <w:sz w:val="22"/>
                <w:szCs w:val="22"/>
              </w:rPr>
              <w:t>國際會議及交流</w:t>
            </w:r>
          </w:p>
        </w:tc>
        <w:tc>
          <w:tcPr>
            <w:tcW w:w="3309" w:type="dxa"/>
            <w:shd w:val="clear" w:color="auto" w:fill="auto"/>
            <w:vAlign w:val="center"/>
          </w:tcPr>
          <w:p w14:paraId="0FEF9EFD" w14:textId="77777777" w:rsidR="00F677A8" w:rsidRPr="00CA2A8C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552,199,294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76B30077" w14:textId="77777777" w:rsidR="00F677A8" w:rsidRPr="00CA2A8C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65,763,550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C25BAAF" w14:textId="77777777" w:rsidR="00F677A8" w:rsidRPr="00CA2A8C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11.91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5E77A350" w14:textId="67CE8A3C" w:rsidR="00F677A8" w:rsidRPr="00CA2A8C" w:rsidRDefault="00350B96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補捐助經費結餘。</w:t>
            </w:r>
          </w:p>
        </w:tc>
      </w:tr>
      <w:tr w:rsidR="00F677A8" w14:paraId="5518ED88" w14:textId="77777777" w:rsidTr="001F45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35"/>
        </w:trPr>
        <w:tc>
          <w:tcPr>
            <w:tcW w:w="603" w:type="dxa"/>
            <w:shd w:val="clear" w:color="auto" w:fill="auto"/>
            <w:vAlign w:val="center"/>
          </w:tcPr>
          <w:p w14:paraId="43471A29" w14:textId="77777777" w:rsidR="00F677A8" w:rsidRPr="00CA2A8C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76" w:type="dxa"/>
            <w:shd w:val="clear" w:color="auto" w:fill="auto"/>
            <w:vAlign w:val="center"/>
          </w:tcPr>
          <w:p w14:paraId="19C380FF" w14:textId="77777777" w:rsidR="00F677A8" w:rsidRPr="00E03869" w:rsidRDefault="00F677A8" w:rsidP="007267D5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03869">
              <w:rPr>
                <w:rFonts w:hAnsi="標楷體" w:hint="eastAsia"/>
                <w:b w:val="0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3309" w:type="dxa"/>
            <w:shd w:val="clear" w:color="auto" w:fill="auto"/>
            <w:vAlign w:val="center"/>
          </w:tcPr>
          <w:p w14:paraId="7C3871E7" w14:textId="77777777" w:rsidR="00F677A8" w:rsidRPr="00CA2A8C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6,055,404,693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1C769EC2" w14:textId="77777777" w:rsidR="00F677A8" w:rsidRPr="00CA2A8C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473,294,423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DB54B6D" w14:textId="77777777" w:rsidR="00F677A8" w:rsidRPr="00CA2A8C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7.82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7F1B4AFE" w14:textId="7D801B93" w:rsidR="00F677A8" w:rsidRPr="00CA2A8C" w:rsidRDefault="00350B96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B910A3">
              <w:rPr>
                <w:rFonts w:hAnsi="標楷體" w:hint="eastAsia"/>
                <w:kern w:val="0"/>
                <w:sz w:val="22"/>
                <w:szCs w:val="22"/>
              </w:rPr>
              <w:t>援助友邦國家雙邊合作計畫</w:t>
            </w:r>
            <w:r>
              <w:rPr>
                <w:rFonts w:hAnsi="標楷體" w:hint="eastAsia"/>
                <w:kern w:val="0"/>
                <w:sz w:val="22"/>
                <w:szCs w:val="22"/>
              </w:rPr>
              <w:t>按實際支付</w:t>
            </w:r>
            <w:r w:rsidRPr="00B910A3">
              <w:rPr>
                <w:rFonts w:hAnsi="標楷體" w:hint="eastAsia"/>
                <w:kern w:val="0"/>
                <w:sz w:val="22"/>
                <w:szCs w:val="22"/>
              </w:rPr>
              <w:t>之經費結餘。</w:t>
            </w:r>
          </w:p>
        </w:tc>
      </w:tr>
      <w:tr w:rsidR="00F677A8" w14:paraId="732BF296" w14:textId="77777777" w:rsidTr="001F45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35"/>
        </w:trPr>
        <w:tc>
          <w:tcPr>
            <w:tcW w:w="603" w:type="dxa"/>
            <w:shd w:val="clear" w:color="auto" w:fill="auto"/>
            <w:vAlign w:val="center"/>
          </w:tcPr>
          <w:p w14:paraId="385D4C9A" w14:textId="77777777" w:rsidR="00F677A8" w:rsidRPr="00CA2A8C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76" w:type="dxa"/>
            <w:shd w:val="clear" w:color="auto" w:fill="auto"/>
            <w:vAlign w:val="center"/>
          </w:tcPr>
          <w:p w14:paraId="6E5093BF" w14:textId="77777777" w:rsidR="00F677A8" w:rsidRPr="00E03869" w:rsidRDefault="00F677A8" w:rsidP="007267D5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03869">
              <w:rPr>
                <w:rFonts w:hAnsi="標楷體" w:hint="eastAsia"/>
                <w:b w:val="0"/>
                <w:noProof/>
                <w:sz w:val="22"/>
                <w:szCs w:val="22"/>
              </w:rPr>
              <w:t>外交支出機密預算</w:t>
            </w:r>
          </w:p>
        </w:tc>
        <w:tc>
          <w:tcPr>
            <w:tcW w:w="3309" w:type="dxa"/>
            <w:shd w:val="clear" w:color="auto" w:fill="auto"/>
            <w:vAlign w:val="center"/>
          </w:tcPr>
          <w:p w14:paraId="2441047E" w14:textId="77777777" w:rsidR="00F677A8" w:rsidRPr="00CA2A8C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826,639,305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6D562439" w14:textId="77777777" w:rsidR="00F677A8" w:rsidRPr="00CA2A8C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255,579,306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CB87F5E" w14:textId="77777777" w:rsidR="00F677A8" w:rsidRPr="00CA2A8C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30.92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6CFAF8E9" w14:textId="249F24D3" w:rsidR="00F677A8" w:rsidRPr="00CA2A8C" w:rsidRDefault="00745056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</w:tbl>
    <w:p w14:paraId="78064CB7" w14:textId="77777777" w:rsidR="00F677A8" w:rsidRDefault="00F677A8" w:rsidP="00F677A8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proofErr w:type="gramStart"/>
      <w:r w:rsidRPr="003D5172">
        <w:rPr>
          <w:rFonts w:hint="eastAsia"/>
        </w:rPr>
        <w:t>千萬</w:t>
      </w:r>
      <w:proofErr w:type="gramEnd"/>
      <w:r w:rsidRPr="003D5172">
        <w:rPr>
          <w:rFonts w:hint="eastAsia"/>
        </w:rPr>
        <w:t>元以上者</w:t>
      </w:r>
      <w:r w:rsidRPr="003D5172">
        <w:t>。</w:t>
      </w:r>
    </w:p>
    <w:tbl>
      <w:tblPr>
        <w:tblW w:w="20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"/>
        <w:gridCol w:w="2866"/>
        <w:gridCol w:w="3297"/>
        <w:gridCol w:w="3296"/>
        <w:gridCol w:w="1289"/>
        <w:gridCol w:w="8889"/>
      </w:tblGrid>
      <w:tr w:rsidR="00F677A8" w:rsidRPr="00870477" w14:paraId="11A1C502" w14:textId="77777777" w:rsidTr="00C221E4">
        <w:trPr>
          <w:cantSplit/>
          <w:trHeight w:val="472"/>
          <w:tblHeader/>
        </w:trPr>
        <w:tc>
          <w:tcPr>
            <w:tcW w:w="20238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746CA021" w14:textId="3FB9AC91" w:rsidR="00F677A8" w:rsidRPr="005461A1" w:rsidRDefault="00F677A8" w:rsidP="007267D5">
            <w:pPr>
              <w:pStyle w:val="10"/>
              <w:ind w:left="128" w:right="16"/>
              <w:rPr>
                <w:rFonts w:hAnsi="標楷體"/>
                <w:sz w:val="28"/>
              </w:rPr>
            </w:pPr>
            <w:r w:rsidRPr="005461A1">
              <w:rPr>
                <w:rFonts w:hAnsi="標楷體"/>
                <w:sz w:val="28"/>
              </w:rPr>
              <w:lastRenderedPageBreak/>
              <w:t>4</w:t>
            </w:r>
            <w:r w:rsidRPr="005461A1">
              <w:rPr>
                <w:rFonts w:hAnsi="標楷體" w:hint="eastAsia"/>
                <w:sz w:val="28"/>
              </w:rPr>
              <w:t>.</w:t>
            </w:r>
            <w:r w:rsidR="001B1901" w:rsidRPr="002069FF">
              <w:rPr>
                <w:rFonts w:hAnsi="標楷體" w:hint="eastAsia"/>
                <w:sz w:val="28"/>
              </w:rPr>
              <w:t xml:space="preserve">　</w:t>
            </w:r>
            <w:r w:rsidRPr="005461A1">
              <w:rPr>
                <w:rFonts w:hAnsi="標楷體" w:hint="eastAsia"/>
                <w:sz w:val="28"/>
              </w:rPr>
              <w:t>以前年度應付保留數簡明表</w:t>
            </w:r>
          </w:p>
          <w:p w14:paraId="0647F57F" w14:textId="77777777" w:rsidR="00F677A8" w:rsidRPr="00870477" w:rsidRDefault="00F677A8" w:rsidP="007267D5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870477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870477">
              <w:rPr>
                <w:rFonts w:ascii="標楷體" w:hAnsi="標楷體"/>
                <w:sz w:val="24"/>
                <w:szCs w:val="24"/>
              </w:rPr>
              <w:t>：</w:t>
            </w:r>
            <w:r w:rsidRPr="00870477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F677A8" w:rsidRPr="00CA093B" w14:paraId="7FC4C0AB" w14:textId="77777777" w:rsidTr="00C221E4">
        <w:trPr>
          <w:cantSplit/>
          <w:trHeight w:val="472"/>
          <w:tblHeader/>
        </w:trPr>
        <w:tc>
          <w:tcPr>
            <w:tcW w:w="601" w:type="dxa"/>
            <w:vMerge w:val="restart"/>
            <w:tcBorders>
              <w:left w:val="nil"/>
            </w:tcBorders>
            <w:vAlign w:val="center"/>
          </w:tcPr>
          <w:p w14:paraId="060F963A" w14:textId="77777777" w:rsidR="00F677A8" w:rsidRPr="003D7502" w:rsidRDefault="00F677A8" w:rsidP="007267D5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66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1F02E0E6" w14:textId="77777777" w:rsidR="00F677A8" w:rsidRPr="003D7502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97" w:type="dxa"/>
            <w:vMerge w:val="restart"/>
            <w:vAlign w:val="center"/>
          </w:tcPr>
          <w:p w14:paraId="4C7AA960" w14:textId="77777777" w:rsidR="00F677A8" w:rsidRPr="003D7502" w:rsidRDefault="00F677A8" w:rsidP="007267D5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14:paraId="18C0AF34" w14:textId="77777777" w:rsidR="00F677A8" w:rsidRPr="003D7502" w:rsidRDefault="00F677A8" w:rsidP="007267D5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85" w:type="dxa"/>
            <w:gridSpan w:val="2"/>
            <w:tcBorders>
              <w:bottom w:val="single" w:sz="4" w:space="0" w:color="auto"/>
            </w:tcBorders>
            <w:vAlign w:val="center"/>
          </w:tcPr>
          <w:p w14:paraId="330E23E0" w14:textId="77777777" w:rsidR="00F677A8" w:rsidRPr="003D7502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887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408314E1" w14:textId="77777777" w:rsidR="00F677A8" w:rsidRPr="003D7502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F677A8" w:rsidRPr="00CA093B" w14:paraId="799595CB" w14:textId="77777777" w:rsidTr="00C221E4">
        <w:trPr>
          <w:cantSplit/>
          <w:trHeight w:val="472"/>
          <w:tblHeader/>
        </w:trPr>
        <w:tc>
          <w:tcPr>
            <w:tcW w:w="601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A206485" w14:textId="77777777" w:rsidR="00F677A8" w:rsidRPr="003D7502" w:rsidRDefault="00F677A8" w:rsidP="007267D5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6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7BD1AA9" w14:textId="77777777" w:rsidR="00F677A8" w:rsidRPr="003D7502" w:rsidRDefault="00F677A8" w:rsidP="007267D5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97" w:type="dxa"/>
            <w:vMerge/>
            <w:tcBorders>
              <w:bottom w:val="single" w:sz="4" w:space="0" w:color="auto"/>
            </w:tcBorders>
            <w:vAlign w:val="center"/>
          </w:tcPr>
          <w:p w14:paraId="7CB47EC9" w14:textId="77777777" w:rsidR="00F677A8" w:rsidRPr="003D7502" w:rsidRDefault="00F677A8" w:rsidP="007267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tcBorders>
              <w:bottom w:val="single" w:sz="4" w:space="0" w:color="auto"/>
            </w:tcBorders>
            <w:vAlign w:val="center"/>
          </w:tcPr>
          <w:p w14:paraId="3370EA78" w14:textId="77777777" w:rsidR="00F677A8" w:rsidRPr="003D7502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14:paraId="0DDFC468" w14:textId="77777777" w:rsidR="00F677A8" w:rsidRPr="003D7502" w:rsidRDefault="00F677A8" w:rsidP="007267D5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88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C7E6FD8" w14:textId="77777777" w:rsidR="00F677A8" w:rsidRPr="003D7502" w:rsidRDefault="00F677A8" w:rsidP="007267D5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F677A8" w:rsidRPr="00865108" w14:paraId="6EFE3A81" w14:textId="77777777" w:rsidTr="00C221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8"/>
        </w:trPr>
        <w:tc>
          <w:tcPr>
            <w:tcW w:w="601" w:type="dxa"/>
            <w:shd w:val="clear" w:color="auto" w:fill="auto"/>
            <w:vAlign w:val="center"/>
          </w:tcPr>
          <w:p w14:paraId="7AA09543" w14:textId="77777777" w:rsidR="00F677A8" w:rsidRPr="00865108" w:rsidRDefault="00F677A8" w:rsidP="007267D5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7D8B29BE" w14:textId="77777777" w:rsidR="00F677A8" w:rsidRPr="00865108" w:rsidRDefault="00F677A8" w:rsidP="007267D5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865108">
              <w:rPr>
                <w:rFonts w:hAnsi="標楷體" w:hint="eastAsia"/>
                <w:noProof/>
                <w:sz w:val="22"/>
                <w:szCs w:val="22"/>
              </w:rPr>
              <w:t>外交部</w:t>
            </w:r>
          </w:p>
        </w:tc>
        <w:tc>
          <w:tcPr>
            <w:tcW w:w="3297" w:type="dxa"/>
            <w:shd w:val="clear" w:color="auto" w:fill="auto"/>
            <w:vAlign w:val="center"/>
          </w:tcPr>
          <w:p w14:paraId="5ECD4858" w14:textId="77777777" w:rsidR="00F677A8" w:rsidRPr="00865108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14:paraId="045D4E96" w14:textId="77777777" w:rsidR="00F677A8" w:rsidRPr="00865108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0A9C7237" w14:textId="77777777" w:rsidR="00F677A8" w:rsidRPr="00865108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887" w:type="dxa"/>
            <w:shd w:val="clear" w:color="auto" w:fill="auto"/>
            <w:vAlign w:val="center"/>
          </w:tcPr>
          <w:p w14:paraId="2ED6516B" w14:textId="77777777" w:rsidR="00F677A8" w:rsidRPr="00865108" w:rsidRDefault="00F677A8" w:rsidP="007267D5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677A8" w14:paraId="3E77FB01" w14:textId="77777777" w:rsidTr="00C221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8"/>
        </w:trPr>
        <w:tc>
          <w:tcPr>
            <w:tcW w:w="601" w:type="dxa"/>
            <w:shd w:val="clear" w:color="auto" w:fill="auto"/>
            <w:vAlign w:val="center"/>
          </w:tcPr>
          <w:p w14:paraId="2A174F64" w14:textId="77777777" w:rsidR="00F677A8" w:rsidRPr="003D7502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A6FF2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5B4D71CA" w14:textId="77777777" w:rsidR="00F677A8" w:rsidRPr="00865108" w:rsidRDefault="00F677A8" w:rsidP="007267D5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65108">
              <w:rPr>
                <w:rFonts w:hAnsi="標楷體" w:hint="eastAsia"/>
                <w:b w:val="0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3297" w:type="dxa"/>
            <w:shd w:val="clear" w:color="auto" w:fill="auto"/>
            <w:vAlign w:val="center"/>
          </w:tcPr>
          <w:p w14:paraId="451330A5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1,032,527,223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0C3DF0C1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513,855,267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3F49C22D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49.77</w:t>
            </w:r>
          </w:p>
        </w:tc>
        <w:tc>
          <w:tcPr>
            <w:tcW w:w="8887" w:type="dxa"/>
            <w:shd w:val="clear" w:color="auto" w:fill="auto"/>
            <w:vAlign w:val="center"/>
          </w:tcPr>
          <w:p w14:paraId="0BAB1CAE" w14:textId="071F531F" w:rsidR="00F677A8" w:rsidRPr="003D7502" w:rsidRDefault="000B4AFB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援助友邦國家雙邊合作計畫尚在辦理中，須保留繼續執行。</w:t>
            </w:r>
          </w:p>
        </w:tc>
      </w:tr>
      <w:tr w:rsidR="00F677A8" w14:paraId="6E0713F5" w14:textId="77777777" w:rsidTr="00C221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8"/>
        </w:trPr>
        <w:tc>
          <w:tcPr>
            <w:tcW w:w="601" w:type="dxa"/>
            <w:shd w:val="clear" w:color="auto" w:fill="auto"/>
            <w:vAlign w:val="center"/>
          </w:tcPr>
          <w:p w14:paraId="1BE52D42" w14:textId="77777777" w:rsidR="00F677A8" w:rsidRPr="003D7502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A6FF2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4205F2ED" w14:textId="77777777" w:rsidR="00F677A8" w:rsidRPr="00865108" w:rsidRDefault="00F677A8" w:rsidP="007267D5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65108">
              <w:rPr>
                <w:rFonts w:hAnsi="標楷體" w:hint="eastAsia"/>
                <w:b w:val="0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3297" w:type="dxa"/>
            <w:shd w:val="clear" w:color="auto" w:fill="auto"/>
            <w:vAlign w:val="center"/>
          </w:tcPr>
          <w:p w14:paraId="79453F8B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1,920,959,678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70A3A257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447,937,363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5097E4B5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23.32</w:t>
            </w:r>
          </w:p>
        </w:tc>
        <w:tc>
          <w:tcPr>
            <w:tcW w:w="8887" w:type="dxa"/>
            <w:shd w:val="clear" w:color="auto" w:fill="auto"/>
            <w:vAlign w:val="center"/>
          </w:tcPr>
          <w:p w14:paraId="6E2DCC64" w14:textId="3B24C441" w:rsidR="00F677A8" w:rsidRPr="003D7502" w:rsidRDefault="00B8386E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援助友邦國家雙邊合作計畫尚在辦理中，須保留繼續執行。</w:t>
            </w:r>
          </w:p>
        </w:tc>
      </w:tr>
      <w:tr w:rsidR="00F677A8" w14:paraId="78EAB78A" w14:textId="77777777" w:rsidTr="00C221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8"/>
        </w:trPr>
        <w:tc>
          <w:tcPr>
            <w:tcW w:w="601" w:type="dxa"/>
            <w:shd w:val="clear" w:color="auto" w:fill="auto"/>
            <w:vAlign w:val="center"/>
          </w:tcPr>
          <w:p w14:paraId="2095931E" w14:textId="77777777" w:rsidR="00F677A8" w:rsidRPr="003D7502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A6FF2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2539BC25" w14:textId="77777777" w:rsidR="00F677A8" w:rsidRPr="00865108" w:rsidRDefault="00F677A8" w:rsidP="007267D5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65108">
              <w:rPr>
                <w:rFonts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3297" w:type="dxa"/>
            <w:shd w:val="clear" w:color="auto" w:fill="auto"/>
            <w:vAlign w:val="center"/>
          </w:tcPr>
          <w:p w14:paraId="32F38D8A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2,217,124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4489C684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492,800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7491988E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22.23</w:t>
            </w:r>
          </w:p>
        </w:tc>
        <w:tc>
          <w:tcPr>
            <w:tcW w:w="8887" w:type="dxa"/>
            <w:shd w:val="clear" w:color="auto" w:fill="auto"/>
            <w:vAlign w:val="center"/>
          </w:tcPr>
          <w:p w14:paraId="1096814A" w14:textId="2CCCCA74" w:rsidR="00F677A8" w:rsidRPr="003D7502" w:rsidRDefault="00B8386E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使館專用區住宅大樓外牆更新及防水工程</w:t>
            </w:r>
            <w:r w:rsidR="00BB6BCF" w:rsidRPr="00235DE0">
              <w:rPr>
                <w:rFonts w:hAnsi="標楷體" w:hint="eastAsia"/>
                <w:noProof/>
                <w:sz w:val="22"/>
                <w:szCs w:val="22"/>
              </w:rPr>
              <w:t>案</w:t>
            </w:r>
            <w:r>
              <w:rPr>
                <w:rFonts w:hAnsi="標楷體" w:hint="eastAsia"/>
                <w:sz w:val="22"/>
                <w:szCs w:val="22"/>
              </w:rPr>
              <w:t>尚在進行中。</w:t>
            </w:r>
          </w:p>
        </w:tc>
      </w:tr>
      <w:tr w:rsidR="00F677A8" w14:paraId="7EDBB927" w14:textId="77777777" w:rsidTr="00C221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8"/>
        </w:trPr>
        <w:tc>
          <w:tcPr>
            <w:tcW w:w="601" w:type="dxa"/>
            <w:shd w:val="clear" w:color="auto" w:fill="auto"/>
            <w:vAlign w:val="center"/>
          </w:tcPr>
          <w:p w14:paraId="5F902A28" w14:textId="77777777" w:rsidR="00F677A8" w:rsidRPr="003D7502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38AE38A4" w14:textId="77777777" w:rsidR="00F677A8" w:rsidRPr="00865108" w:rsidRDefault="00F677A8" w:rsidP="007267D5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65108">
              <w:rPr>
                <w:rFonts w:hAnsi="標楷體" w:hint="eastAsia"/>
                <w:b w:val="0"/>
                <w:noProof/>
                <w:sz w:val="22"/>
                <w:szCs w:val="22"/>
              </w:rPr>
              <w:t>駐外機構業務</w:t>
            </w:r>
          </w:p>
        </w:tc>
        <w:tc>
          <w:tcPr>
            <w:tcW w:w="3297" w:type="dxa"/>
            <w:shd w:val="clear" w:color="auto" w:fill="auto"/>
            <w:vAlign w:val="center"/>
          </w:tcPr>
          <w:p w14:paraId="0EBFCBF0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46,109,442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6EFF804A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20,395,919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5AE9895F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44.23</w:t>
            </w:r>
          </w:p>
        </w:tc>
        <w:tc>
          <w:tcPr>
            <w:tcW w:w="8887" w:type="dxa"/>
            <w:shd w:val="clear" w:color="auto" w:fill="auto"/>
            <w:vAlign w:val="center"/>
          </w:tcPr>
          <w:p w14:paraId="4C47F055" w14:textId="5B284ACB" w:rsidR="00F677A8" w:rsidRPr="003D7502" w:rsidRDefault="00C62BC9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部分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駐外館處業務</w:t>
            </w:r>
            <w:r>
              <w:rPr>
                <w:rFonts w:hAnsi="標楷體" w:hint="eastAsia"/>
                <w:noProof/>
                <w:sz w:val="22"/>
                <w:szCs w:val="22"/>
              </w:rPr>
              <w:t>工作尚在進行中</w:t>
            </w:r>
            <w:r w:rsidR="00240AA4" w:rsidRPr="00235DE0">
              <w:rPr>
                <w:rFonts w:hAnsi="標楷體" w:hint="eastAsia"/>
                <w:noProof/>
                <w:sz w:val="22"/>
                <w:szCs w:val="22"/>
              </w:rPr>
              <w:t>，須保留繼續執行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F677A8" w14:paraId="1E9B4254" w14:textId="77777777" w:rsidTr="00C221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8"/>
        </w:trPr>
        <w:tc>
          <w:tcPr>
            <w:tcW w:w="601" w:type="dxa"/>
            <w:shd w:val="clear" w:color="auto" w:fill="auto"/>
            <w:vAlign w:val="center"/>
          </w:tcPr>
          <w:p w14:paraId="4E5B09EC" w14:textId="77777777" w:rsidR="00F677A8" w:rsidRPr="003D7502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15988D36" w14:textId="77777777" w:rsidR="00F677A8" w:rsidRPr="00865108" w:rsidRDefault="00F677A8" w:rsidP="007267D5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65108">
              <w:rPr>
                <w:rFonts w:hAnsi="標楷體" w:hint="eastAsia"/>
                <w:b w:val="0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3297" w:type="dxa"/>
            <w:shd w:val="clear" w:color="auto" w:fill="auto"/>
            <w:vAlign w:val="center"/>
          </w:tcPr>
          <w:p w14:paraId="186E085E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4,412,030,128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5043B705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2,029,545,004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50D10F7C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46.00</w:t>
            </w:r>
          </w:p>
        </w:tc>
        <w:tc>
          <w:tcPr>
            <w:tcW w:w="8887" w:type="dxa"/>
            <w:shd w:val="clear" w:color="auto" w:fill="auto"/>
            <w:vAlign w:val="center"/>
          </w:tcPr>
          <w:p w14:paraId="7F4BEB9F" w14:textId="0CEE2D49" w:rsidR="00F677A8" w:rsidRPr="003D7502" w:rsidRDefault="001C5371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援助友邦國家雙邊合作計畫尚在辦理中，須保留繼續執行。</w:t>
            </w:r>
          </w:p>
        </w:tc>
      </w:tr>
      <w:tr w:rsidR="00F677A8" w14:paraId="67730DE7" w14:textId="77777777" w:rsidTr="00C221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8"/>
        </w:trPr>
        <w:tc>
          <w:tcPr>
            <w:tcW w:w="601" w:type="dxa"/>
            <w:shd w:val="clear" w:color="auto" w:fill="auto"/>
            <w:vAlign w:val="center"/>
          </w:tcPr>
          <w:p w14:paraId="454C44E4" w14:textId="77777777" w:rsidR="00F677A8" w:rsidRPr="003D7502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19FBB765" w14:textId="77777777" w:rsidR="00F677A8" w:rsidRPr="00865108" w:rsidRDefault="00F677A8" w:rsidP="007267D5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65108">
              <w:rPr>
                <w:rFonts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3297" w:type="dxa"/>
            <w:shd w:val="clear" w:color="auto" w:fill="auto"/>
            <w:vAlign w:val="center"/>
          </w:tcPr>
          <w:p w14:paraId="68B76BFD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346,414,599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5FB6C1FE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106,838,158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013D1B7F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30.84</w:t>
            </w:r>
          </w:p>
        </w:tc>
        <w:tc>
          <w:tcPr>
            <w:tcW w:w="8887" w:type="dxa"/>
            <w:shd w:val="clear" w:color="auto" w:fill="auto"/>
            <w:vAlign w:val="center"/>
          </w:tcPr>
          <w:p w14:paraId="20549208" w14:textId="00A8E41B" w:rsidR="00F677A8" w:rsidRPr="003D7502" w:rsidRDefault="001C5371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致遠新村職務宿舍及檔案大樓新建工程</w:t>
            </w:r>
            <w:r>
              <w:rPr>
                <w:rFonts w:hAnsi="標楷體" w:hint="eastAsia"/>
                <w:noProof/>
                <w:sz w:val="22"/>
                <w:szCs w:val="22"/>
              </w:rPr>
              <w:t>尚未完成驗收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F677A8" w14:paraId="606D3D59" w14:textId="77777777" w:rsidTr="00C221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8"/>
        </w:trPr>
        <w:tc>
          <w:tcPr>
            <w:tcW w:w="601" w:type="dxa"/>
            <w:shd w:val="clear" w:color="auto" w:fill="auto"/>
            <w:vAlign w:val="center"/>
          </w:tcPr>
          <w:p w14:paraId="43E949D2" w14:textId="77777777" w:rsidR="00F677A8" w:rsidRPr="003D7502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67C1D8D9" w14:textId="77777777" w:rsidR="00F677A8" w:rsidRPr="00865108" w:rsidRDefault="00F677A8" w:rsidP="007267D5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65108">
              <w:rPr>
                <w:rFonts w:hAnsi="標楷體" w:hint="eastAsia"/>
                <w:b w:val="0"/>
                <w:noProof/>
                <w:sz w:val="22"/>
                <w:szCs w:val="22"/>
              </w:rPr>
              <w:t>外交支出機密預算</w:t>
            </w:r>
          </w:p>
        </w:tc>
        <w:tc>
          <w:tcPr>
            <w:tcW w:w="3297" w:type="dxa"/>
            <w:shd w:val="clear" w:color="auto" w:fill="auto"/>
            <w:vAlign w:val="center"/>
          </w:tcPr>
          <w:p w14:paraId="12A8FBB0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218,386,887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77CC5644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165,900,065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75166BE8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75.97</w:t>
            </w:r>
          </w:p>
        </w:tc>
        <w:tc>
          <w:tcPr>
            <w:tcW w:w="8887" w:type="dxa"/>
            <w:shd w:val="clear" w:color="auto" w:fill="auto"/>
            <w:vAlign w:val="center"/>
          </w:tcPr>
          <w:p w14:paraId="78369133" w14:textId="6DE88F13" w:rsidR="00F677A8" w:rsidRPr="003D7502" w:rsidRDefault="00332160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  <w:tr w:rsidR="00F677A8" w14:paraId="0A0D9BD2" w14:textId="77777777" w:rsidTr="00C221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8"/>
        </w:trPr>
        <w:tc>
          <w:tcPr>
            <w:tcW w:w="601" w:type="dxa"/>
            <w:shd w:val="clear" w:color="auto" w:fill="auto"/>
            <w:vAlign w:val="center"/>
          </w:tcPr>
          <w:p w14:paraId="59D767DB" w14:textId="77777777" w:rsidR="00F677A8" w:rsidRPr="003D7502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A6FF2">
              <w:rPr>
                <w:rFonts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37B8254F" w14:textId="77777777" w:rsidR="00F677A8" w:rsidRPr="00865108" w:rsidRDefault="00F677A8" w:rsidP="007267D5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65108">
              <w:rPr>
                <w:rFonts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3297" w:type="dxa"/>
            <w:shd w:val="clear" w:color="auto" w:fill="auto"/>
            <w:vAlign w:val="center"/>
          </w:tcPr>
          <w:p w14:paraId="2E7C1EFE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49,274,351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6ABDC133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17,158,333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0CA9B3F2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34.82</w:t>
            </w:r>
          </w:p>
        </w:tc>
        <w:tc>
          <w:tcPr>
            <w:tcW w:w="8887" w:type="dxa"/>
            <w:shd w:val="clear" w:color="auto" w:fill="auto"/>
            <w:vAlign w:val="center"/>
          </w:tcPr>
          <w:p w14:paraId="65690C66" w14:textId="5E3E1AC8" w:rsidR="00F677A8" w:rsidRPr="003D7502" w:rsidRDefault="000157AC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使館專用區住宅大樓外牆更新及防水工程</w:t>
            </w:r>
            <w:r w:rsidR="002B0B25">
              <w:rPr>
                <w:rFonts w:hAnsi="標楷體" w:hint="eastAsia"/>
                <w:noProof/>
                <w:sz w:val="22"/>
                <w:szCs w:val="22"/>
              </w:rPr>
              <w:t>、汐止庫房</w:t>
            </w:r>
            <w:r w:rsidR="00240AA4">
              <w:rPr>
                <w:rFonts w:hAnsi="標楷體" w:hint="eastAsia"/>
                <w:noProof/>
                <w:sz w:val="22"/>
                <w:szCs w:val="22"/>
              </w:rPr>
              <w:t>檔案</w:t>
            </w:r>
            <w:r w:rsidR="002B0B25">
              <w:rPr>
                <w:rFonts w:hAnsi="標楷體" w:hint="eastAsia"/>
                <w:noProof/>
                <w:sz w:val="22"/>
                <w:szCs w:val="22"/>
              </w:rPr>
              <w:t>搬遷</w:t>
            </w:r>
            <w:r w:rsidR="00240AA4">
              <w:rPr>
                <w:rFonts w:hAnsi="標楷體" w:hint="eastAsia"/>
                <w:noProof/>
                <w:sz w:val="22"/>
                <w:szCs w:val="22"/>
              </w:rPr>
              <w:t>至致遠新村檔案大樓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等案合約期程跨年度</w:t>
            </w:r>
            <w:r w:rsidR="002B0B25">
              <w:rPr>
                <w:rFonts w:hAnsi="標楷體" w:hint="eastAsia"/>
                <w:noProof/>
                <w:sz w:val="22"/>
                <w:szCs w:val="22"/>
              </w:rPr>
              <w:t>或尚在進行中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，須保留繼續執行</w:t>
            </w:r>
            <w:r w:rsidR="00271019" w:rsidRPr="00235DE0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F677A8" w14:paraId="2456FD83" w14:textId="77777777" w:rsidTr="00C221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8"/>
        </w:trPr>
        <w:tc>
          <w:tcPr>
            <w:tcW w:w="601" w:type="dxa"/>
            <w:shd w:val="clear" w:color="auto" w:fill="auto"/>
            <w:vAlign w:val="center"/>
          </w:tcPr>
          <w:p w14:paraId="471F76F1" w14:textId="77777777" w:rsidR="00F677A8" w:rsidRPr="003D7502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1D22E979" w14:textId="77777777" w:rsidR="00F677A8" w:rsidRPr="00865108" w:rsidRDefault="00F677A8" w:rsidP="007267D5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65108">
              <w:rPr>
                <w:rFonts w:hAnsi="標楷體" w:hint="eastAsia"/>
                <w:b w:val="0"/>
                <w:noProof/>
                <w:sz w:val="22"/>
                <w:szCs w:val="22"/>
              </w:rPr>
              <w:t>國際會議及交流</w:t>
            </w:r>
          </w:p>
        </w:tc>
        <w:tc>
          <w:tcPr>
            <w:tcW w:w="3297" w:type="dxa"/>
            <w:shd w:val="clear" w:color="auto" w:fill="auto"/>
            <w:vAlign w:val="center"/>
          </w:tcPr>
          <w:p w14:paraId="5F638C57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552,199,294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090BC717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34,245,203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23E17CE6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6.20</w:t>
            </w:r>
          </w:p>
        </w:tc>
        <w:tc>
          <w:tcPr>
            <w:tcW w:w="8887" w:type="dxa"/>
            <w:shd w:val="clear" w:color="auto" w:fill="auto"/>
            <w:vAlign w:val="center"/>
          </w:tcPr>
          <w:p w14:paraId="1C81383B" w14:textId="0B24C630" w:rsidR="00F677A8" w:rsidRPr="003D7502" w:rsidRDefault="00536AE3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補助辦理國際交流活動尚在進行中。</w:t>
            </w:r>
          </w:p>
        </w:tc>
      </w:tr>
      <w:tr w:rsidR="00F677A8" w14:paraId="5DE05100" w14:textId="77777777" w:rsidTr="00C221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8"/>
        </w:trPr>
        <w:tc>
          <w:tcPr>
            <w:tcW w:w="601" w:type="dxa"/>
            <w:shd w:val="clear" w:color="auto" w:fill="auto"/>
            <w:vAlign w:val="center"/>
          </w:tcPr>
          <w:p w14:paraId="38484868" w14:textId="77777777" w:rsidR="00F677A8" w:rsidRPr="003D7502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480E9200" w14:textId="77777777" w:rsidR="00F677A8" w:rsidRPr="00865108" w:rsidRDefault="00F677A8" w:rsidP="007267D5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65108">
              <w:rPr>
                <w:rFonts w:hAnsi="標楷體" w:hint="eastAsia"/>
                <w:b w:val="0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3297" w:type="dxa"/>
            <w:shd w:val="clear" w:color="auto" w:fill="auto"/>
            <w:vAlign w:val="center"/>
          </w:tcPr>
          <w:p w14:paraId="7203EA21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6,055,404,693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B39F5EB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3,372,242,020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199BEAA7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55.69</w:t>
            </w:r>
          </w:p>
        </w:tc>
        <w:tc>
          <w:tcPr>
            <w:tcW w:w="8887" w:type="dxa"/>
            <w:shd w:val="clear" w:color="auto" w:fill="auto"/>
            <w:vAlign w:val="center"/>
          </w:tcPr>
          <w:p w14:paraId="0D85B794" w14:textId="1CD3E7BF" w:rsidR="00F677A8" w:rsidRPr="003D7502" w:rsidRDefault="000D25EA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援助友邦國家雙邊合作計畫尚在辦理中。</w:t>
            </w:r>
          </w:p>
        </w:tc>
      </w:tr>
      <w:tr w:rsidR="00F677A8" w14:paraId="3B4B43FD" w14:textId="77777777" w:rsidTr="00C221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8"/>
        </w:trPr>
        <w:tc>
          <w:tcPr>
            <w:tcW w:w="601" w:type="dxa"/>
            <w:shd w:val="clear" w:color="auto" w:fill="auto"/>
            <w:vAlign w:val="center"/>
          </w:tcPr>
          <w:p w14:paraId="01905B99" w14:textId="77777777" w:rsidR="00F677A8" w:rsidRPr="003D7502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1A16B3F5" w14:textId="77777777" w:rsidR="00F677A8" w:rsidRPr="00865108" w:rsidRDefault="00F677A8" w:rsidP="007267D5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65108">
              <w:rPr>
                <w:rFonts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3297" w:type="dxa"/>
            <w:shd w:val="clear" w:color="auto" w:fill="auto"/>
            <w:vAlign w:val="center"/>
          </w:tcPr>
          <w:p w14:paraId="74027A65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462,463,981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E1E6978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276,700,609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0FC0EAB3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59.83</w:t>
            </w:r>
          </w:p>
        </w:tc>
        <w:tc>
          <w:tcPr>
            <w:tcW w:w="8887" w:type="dxa"/>
            <w:shd w:val="clear" w:color="auto" w:fill="auto"/>
            <w:vAlign w:val="center"/>
          </w:tcPr>
          <w:p w14:paraId="76F8A127" w14:textId="0F964818" w:rsidR="00F677A8" w:rsidRPr="003D7502" w:rsidRDefault="00681142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駐舊金山辦事處停車場用地購置案尚在進行中，及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致遠新村職務宿舍及檔案大樓新建工程</w:t>
            </w:r>
            <w:r>
              <w:rPr>
                <w:rFonts w:hAnsi="標楷體" w:hint="eastAsia"/>
                <w:noProof/>
                <w:sz w:val="22"/>
                <w:szCs w:val="22"/>
              </w:rPr>
              <w:t>尚未完成驗收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F677A8" w14:paraId="51D68931" w14:textId="77777777" w:rsidTr="00C221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8"/>
        </w:trPr>
        <w:tc>
          <w:tcPr>
            <w:tcW w:w="601" w:type="dxa"/>
            <w:shd w:val="clear" w:color="auto" w:fill="auto"/>
            <w:vAlign w:val="center"/>
          </w:tcPr>
          <w:p w14:paraId="517C0D43" w14:textId="77777777" w:rsidR="00F677A8" w:rsidRPr="003D7502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1F15A0B4" w14:textId="77777777" w:rsidR="00F677A8" w:rsidRPr="00865108" w:rsidRDefault="00F677A8" w:rsidP="007267D5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65108">
              <w:rPr>
                <w:rFonts w:hAnsi="標楷體" w:hint="eastAsia"/>
                <w:b w:val="0"/>
                <w:noProof/>
                <w:sz w:val="22"/>
                <w:szCs w:val="22"/>
              </w:rPr>
              <w:t>外交支出機密預算</w:t>
            </w:r>
          </w:p>
        </w:tc>
        <w:tc>
          <w:tcPr>
            <w:tcW w:w="3297" w:type="dxa"/>
            <w:shd w:val="clear" w:color="auto" w:fill="auto"/>
            <w:vAlign w:val="center"/>
          </w:tcPr>
          <w:p w14:paraId="1BC2D94F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826,639,305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D175CDB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192,292,837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2451F708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23.26</w:t>
            </w:r>
          </w:p>
        </w:tc>
        <w:tc>
          <w:tcPr>
            <w:tcW w:w="8887" w:type="dxa"/>
            <w:shd w:val="clear" w:color="auto" w:fill="auto"/>
            <w:vAlign w:val="center"/>
          </w:tcPr>
          <w:p w14:paraId="777EAD98" w14:textId="14A33997" w:rsidR="00F677A8" w:rsidRPr="003D7502" w:rsidRDefault="00332160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  <w:tr w:rsidR="00F677A8" w:rsidRPr="00865108" w14:paraId="64260441" w14:textId="77777777" w:rsidTr="00C221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8"/>
        </w:trPr>
        <w:tc>
          <w:tcPr>
            <w:tcW w:w="601" w:type="dxa"/>
            <w:shd w:val="clear" w:color="auto" w:fill="auto"/>
            <w:vAlign w:val="center"/>
          </w:tcPr>
          <w:p w14:paraId="2E5A0913" w14:textId="77777777" w:rsidR="00F677A8" w:rsidRPr="00865108" w:rsidRDefault="00F677A8" w:rsidP="007267D5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4F1AE36F" w14:textId="77777777" w:rsidR="00F677A8" w:rsidRPr="00865108" w:rsidRDefault="00F677A8" w:rsidP="007267D5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865108">
              <w:rPr>
                <w:rFonts w:hAnsi="標楷體" w:hint="eastAsia"/>
                <w:noProof/>
                <w:sz w:val="22"/>
                <w:szCs w:val="22"/>
              </w:rPr>
              <w:t>領事事務局</w:t>
            </w:r>
          </w:p>
        </w:tc>
        <w:tc>
          <w:tcPr>
            <w:tcW w:w="3297" w:type="dxa"/>
            <w:shd w:val="clear" w:color="auto" w:fill="auto"/>
            <w:vAlign w:val="center"/>
          </w:tcPr>
          <w:p w14:paraId="559408BE" w14:textId="77777777" w:rsidR="00F677A8" w:rsidRPr="00865108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14:paraId="2B203EAF" w14:textId="77777777" w:rsidR="00F677A8" w:rsidRPr="00865108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0F119B5D" w14:textId="77777777" w:rsidR="00F677A8" w:rsidRPr="00865108" w:rsidRDefault="00F677A8" w:rsidP="007267D5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887" w:type="dxa"/>
            <w:shd w:val="clear" w:color="auto" w:fill="auto"/>
            <w:vAlign w:val="center"/>
          </w:tcPr>
          <w:p w14:paraId="318205D2" w14:textId="77777777" w:rsidR="00F677A8" w:rsidRPr="00865108" w:rsidRDefault="00F677A8" w:rsidP="007267D5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677A8" w14:paraId="4A433B11" w14:textId="77777777" w:rsidTr="00C221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8"/>
        </w:trPr>
        <w:tc>
          <w:tcPr>
            <w:tcW w:w="601" w:type="dxa"/>
            <w:shd w:val="clear" w:color="auto" w:fill="auto"/>
            <w:vAlign w:val="center"/>
          </w:tcPr>
          <w:p w14:paraId="217E2FF2" w14:textId="77777777" w:rsidR="00F677A8" w:rsidRPr="003D7502" w:rsidRDefault="00F677A8" w:rsidP="007267D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A6FF2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010213D6" w14:textId="77777777" w:rsidR="00F677A8" w:rsidRPr="00865108" w:rsidRDefault="00F677A8" w:rsidP="007267D5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65108">
              <w:rPr>
                <w:rFonts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3297" w:type="dxa"/>
            <w:shd w:val="clear" w:color="auto" w:fill="auto"/>
            <w:vAlign w:val="center"/>
          </w:tcPr>
          <w:p w14:paraId="47BF9FB4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16,173,688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D5EA79E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14,377,415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53511491" w14:textId="77777777" w:rsidR="00F677A8" w:rsidRPr="003D7502" w:rsidRDefault="00F677A8" w:rsidP="007267D5">
            <w:pPr>
              <w:pStyle w:val="3"/>
              <w:rPr>
                <w:rFonts w:hAnsi="細明體"/>
                <w:sz w:val="22"/>
                <w:szCs w:val="22"/>
              </w:rPr>
            </w:pPr>
            <w:r w:rsidRPr="00FA6FF2">
              <w:rPr>
                <w:rFonts w:hAnsi="細明體"/>
                <w:noProof/>
                <w:sz w:val="22"/>
                <w:szCs w:val="22"/>
              </w:rPr>
              <w:t>88.89</w:t>
            </w:r>
          </w:p>
        </w:tc>
        <w:tc>
          <w:tcPr>
            <w:tcW w:w="8887" w:type="dxa"/>
            <w:shd w:val="clear" w:color="auto" w:fill="auto"/>
            <w:vAlign w:val="center"/>
          </w:tcPr>
          <w:p w14:paraId="688ED30B" w14:textId="74823D3B" w:rsidR="00F677A8" w:rsidRPr="003D7502" w:rsidRDefault="0042658F" w:rsidP="007267D5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電梯及電扶梯設備更新採購案合約期程跨年度，須保留繼續執行。</w:t>
            </w:r>
          </w:p>
        </w:tc>
      </w:tr>
    </w:tbl>
    <w:p w14:paraId="103DCE80" w14:textId="77777777" w:rsidR="00F677A8" w:rsidRDefault="00F677A8" w:rsidP="00F677A8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proofErr w:type="gramStart"/>
      <w:r w:rsidRPr="003D5172">
        <w:rPr>
          <w:rFonts w:hint="eastAsia"/>
        </w:rPr>
        <w:t>千萬</w:t>
      </w:r>
      <w:proofErr w:type="gramEnd"/>
      <w:r w:rsidRPr="003D5172">
        <w:rPr>
          <w:rFonts w:hint="eastAsia"/>
        </w:rPr>
        <w:t>元以上者</w:t>
      </w:r>
      <w:r w:rsidRPr="003D5172">
        <w:t>。</w:t>
      </w:r>
    </w:p>
    <w:p w14:paraId="2E27B761" w14:textId="77777777" w:rsidR="00F677A8" w:rsidRDefault="00F677A8" w:rsidP="00F677A8">
      <w:pPr>
        <w:pStyle w:val="aa"/>
      </w:pPr>
    </w:p>
    <w:p w14:paraId="44B2C487" w14:textId="77777777" w:rsidR="00F677A8" w:rsidRPr="00870477" w:rsidRDefault="00F677A8" w:rsidP="00F677A8">
      <w:pPr>
        <w:jc w:val="left"/>
      </w:pPr>
    </w:p>
    <w:sectPr w:rsidR="00F677A8" w:rsidRPr="00870477" w:rsidSect="00566294">
      <w:footerReference w:type="default" r:id="rId7"/>
      <w:pgSz w:w="23814" w:h="16840" w:orient="landscape" w:code="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1155F" w14:textId="77777777" w:rsidR="00F677A8" w:rsidRDefault="00F677A8" w:rsidP="005F138F">
      <w:r>
        <w:separator/>
      </w:r>
    </w:p>
  </w:endnote>
  <w:endnote w:type="continuationSeparator" w:id="0">
    <w:p w14:paraId="1FCF1B68" w14:textId="77777777" w:rsidR="00F677A8" w:rsidRDefault="00F677A8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3592309"/>
      <w:docPartObj>
        <w:docPartGallery w:val="Page Numbers (Bottom of Page)"/>
        <w:docPartUnique/>
      </w:docPartObj>
    </w:sdtPr>
    <w:sdtEndPr/>
    <w:sdtContent>
      <w:p w14:paraId="36E9E2FE" w14:textId="33E56ECD" w:rsidR="00867029" w:rsidRDefault="00867029">
        <w:pPr>
          <w:pStyle w:val="a5"/>
          <w:jc w:val="center"/>
        </w:pPr>
        <w:r>
          <w:rPr>
            <w:rFonts w:hint="eastAsia"/>
            <w:sz w:val="22"/>
          </w:rPr>
          <w:t>16-8-</w:t>
        </w:r>
        <w:r w:rsidRPr="00552AAA">
          <w:rPr>
            <w:sz w:val="22"/>
          </w:rPr>
          <w:fldChar w:fldCharType="begin"/>
        </w:r>
        <w:r w:rsidRPr="00552AAA">
          <w:rPr>
            <w:sz w:val="22"/>
          </w:rPr>
          <w:instrText>PAGE   \* MERGEFORMAT</w:instrText>
        </w:r>
        <w:r w:rsidRPr="00552AAA">
          <w:rPr>
            <w:sz w:val="22"/>
          </w:rPr>
          <w:fldChar w:fldCharType="separate"/>
        </w:r>
        <w:r>
          <w:rPr>
            <w:sz w:val="22"/>
          </w:rPr>
          <w:t>1</w:t>
        </w:r>
        <w:r w:rsidRPr="00552AAA">
          <w:rPr>
            <w:sz w:val="22"/>
          </w:rPr>
          <w:fldChar w:fldCharType="end"/>
        </w:r>
      </w:p>
    </w:sdtContent>
  </w:sdt>
  <w:p w14:paraId="1E9A6EA2" w14:textId="77777777" w:rsidR="00552AAA" w:rsidRDefault="00552AA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47437" w14:textId="77777777" w:rsidR="00F677A8" w:rsidRDefault="00F677A8" w:rsidP="005F138F">
      <w:r>
        <w:separator/>
      </w:r>
    </w:p>
  </w:footnote>
  <w:footnote w:type="continuationSeparator" w:id="0">
    <w:p w14:paraId="17BEF70A" w14:textId="77777777" w:rsidR="00F677A8" w:rsidRDefault="00F677A8" w:rsidP="005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7A8"/>
    <w:rsid w:val="000157AC"/>
    <w:rsid w:val="00047B50"/>
    <w:rsid w:val="000B4AFB"/>
    <w:rsid w:val="000C1183"/>
    <w:rsid w:val="000C5868"/>
    <w:rsid w:val="000D25EA"/>
    <w:rsid w:val="000F4A3B"/>
    <w:rsid w:val="0010369A"/>
    <w:rsid w:val="001510C7"/>
    <w:rsid w:val="001A65E6"/>
    <w:rsid w:val="001B1901"/>
    <w:rsid w:val="001C2FB2"/>
    <w:rsid w:val="001C5371"/>
    <w:rsid w:val="001D2099"/>
    <w:rsid w:val="001F4528"/>
    <w:rsid w:val="00240AA4"/>
    <w:rsid w:val="00240C83"/>
    <w:rsid w:val="0026573E"/>
    <w:rsid w:val="00267C44"/>
    <w:rsid w:val="00271019"/>
    <w:rsid w:val="002B0B25"/>
    <w:rsid w:val="002C0AB3"/>
    <w:rsid w:val="00332160"/>
    <w:rsid w:val="00350B96"/>
    <w:rsid w:val="0038788A"/>
    <w:rsid w:val="00402AAD"/>
    <w:rsid w:val="0042658F"/>
    <w:rsid w:val="004A3EE7"/>
    <w:rsid w:val="005024E5"/>
    <w:rsid w:val="00536AE3"/>
    <w:rsid w:val="00552AAA"/>
    <w:rsid w:val="00566294"/>
    <w:rsid w:val="00571432"/>
    <w:rsid w:val="005F138F"/>
    <w:rsid w:val="00665237"/>
    <w:rsid w:val="006714D6"/>
    <w:rsid w:val="00681142"/>
    <w:rsid w:val="006E605E"/>
    <w:rsid w:val="00700921"/>
    <w:rsid w:val="00745056"/>
    <w:rsid w:val="00761C7F"/>
    <w:rsid w:val="00767633"/>
    <w:rsid w:val="007E2EB3"/>
    <w:rsid w:val="008009A7"/>
    <w:rsid w:val="008104C4"/>
    <w:rsid w:val="00867029"/>
    <w:rsid w:val="00872A95"/>
    <w:rsid w:val="008B4E5E"/>
    <w:rsid w:val="008E44DC"/>
    <w:rsid w:val="00962463"/>
    <w:rsid w:val="009A0F1E"/>
    <w:rsid w:val="009A4699"/>
    <w:rsid w:val="009B249E"/>
    <w:rsid w:val="00A16222"/>
    <w:rsid w:val="00A27DD2"/>
    <w:rsid w:val="00A343F8"/>
    <w:rsid w:val="00A45809"/>
    <w:rsid w:val="00A70D8E"/>
    <w:rsid w:val="00A83EB0"/>
    <w:rsid w:val="00A91B05"/>
    <w:rsid w:val="00AB7BA7"/>
    <w:rsid w:val="00B14B16"/>
    <w:rsid w:val="00B42B3A"/>
    <w:rsid w:val="00B55A84"/>
    <w:rsid w:val="00B71480"/>
    <w:rsid w:val="00B8386E"/>
    <w:rsid w:val="00BA0A16"/>
    <w:rsid w:val="00BB6BCF"/>
    <w:rsid w:val="00BF2970"/>
    <w:rsid w:val="00C221E4"/>
    <w:rsid w:val="00C3041B"/>
    <w:rsid w:val="00C30B62"/>
    <w:rsid w:val="00C62BC9"/>
    <w:rsid w:val="00C745FE"/>
    <w:rsid w:val="00C8304F"/>
    <w:rsid w:val="00C91085"/>
    <w:rsid w:val="00D27A93"/>
    <w:rsid w:val="00D76056"/>
    <w:rsid w:val="00DB324C"/>
    <w:rsid w:val="00DD0F37"/>
    <w:rsid w:val="00DE0D5E"/>
    <w:rsid w:val="00DE5A84"/>
    <w:rsid w:val="00E005BE"/>
    <w:rsid w:val="00E13F71"/>
    <w:rsid w:val="00E34D36"/>
    <w:rsid w:val="00E35F55"/>
    <w:rsid w:val="00E659D6"/>
    <w:rsid w:val="00E87430"/>
    <w:rsid w:val="00EC3B53"/>
    <w:rsid w:val="00EE534F"/>
    <w:rsid w:val="00EE74AE"/>
    <w:rsid w:val="00EF2E38"/>
    <w:rsid w:val="00F15328"/>
    <w:rsid w:val="00F25207"/>
    <w:rsid w:val="00F677A8"/>
    <w:rsid w:val="00FE1155"/>
    <w:rsid w:val="00FE3241"/>
    <w:rsid w:val="00FF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ACD0122"/>
  <w15:chartTrackingRefBased/>
  <w15:docId w15:val="{8D934510-201F-413D-841A-605C94AAD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F677A8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F677A8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F677A8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F677A8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F677A8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F677A8"/>
    <w:pPr>
      <w:jc w:val="both"/>
    </w:pPr>
    <w:rPr>
      <w:rFonts w:cs="新細明體"/>
      <w:w w:val="90"/>
      <w:sz w:val="18"/>
      <w:szCs w:val="18"/>
    </w:rPr>
  </w:style>
  <w:style w:type="paragraph" w:customStyle="1" w:styleId="1-1">
    <w:name w:val="表格欄1-1主管"/>
    <w:basedOn w:val="a"/>
    <w:rsid w:val="00F677A8"/>
    <w:pPr>
      <w:jc w:val="distribute"/>
    </w:pPr>
    <w:rPr>
      <w:rFonts w:ascii="Times New Roman" w:cs="新細明體"/>
      <w:b/>
      <w:sz w:val="20"/>
    </w:rPr>
  </w:style>
  <w:style w:type="paragraph" w:customStyle="1" w:styleId="aa">
    <w:name w:val="註"/>
    <w:basedOn w:val="a"/>
    <w:rsid w:val="00F677A8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F677A8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LAzdXs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82F13-8478-4C9F-A662-15848C96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LAzdXs歲入機關別決算審定明細表A3_1.dot</Template>
  <TotalTime>165</TotalTime>
  <Pages>6</Pages>
  <Words>2975</Words>
  <Characters>5603</Characters>
  <Application>Microsoft Office Word</Application>
  <DocSecurity>0</DocSecurity>
  <Lines>46</Lines>
  <Paragraphs>17</Paragraphs>
  <ScaleCrop>false</ScaleCrop>
  <Company>N.A.O.</Company>
  <LinksUpToDate>false</LinksUpToDate>
  <CharactersWithSpaces>8561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蔡容韶</dc:creator>
  <cp:keywords/>
  <dc:description/>
  <cp:lastModifiedBy>蔡容韶</cp:lastModifiedBy>
  <cp:revision>153</cp:revision>
  <cp:lastPrinted>2026-06-03T11:18:00Z</cp:lastPrinted>
  <dcterms:created xsi:type="dcterms:W3CDTF">2026-06-02T06:25:00Z</dcterms:created>
  <dcterms:modified xsi:type="dcterms:W3CDTF">2026-06-10T09:03:00Z</dcterms:modified>
</cp:coreProperties>
</file>