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3FC97" w14:textId="77777777" w:rsidR="00443848" w:rsidRPr="002069FF" w:rsidRDefault="00443848" w:rsidP="004C46DD">
      <w:pPr>
        <w:pStyle w:val="a7"/>
        <w:spacing w:before="72" w:after="72" w:line="320" w:lineRule="exact"/>
        <w:ind w:leftChars="0" w:left="0" w:firstLineChars="0" w:firstLine="0"/>
        <w:jc w:val="left"/>
        <w:rPr>
          <w:sz w:val="36"/>
        </w:rPr>
      </w:pPr>
      <w:r>
        <w:rPr>
          <w:sz w:val="36"/>
        </w:rPr>
        <w:t>監察院主管</w:t>
      </w:r>
    </w:p>
    <w:p w14:paraId="4E6E2484" w14:textId="77777777" w:rsidR="00443848" w:rsidRDefault="00443848" w:rsidP="004C46DD">
      <w:pPr>
        <w:pStyle w:val="a7"/>
        <w:spacing w:before="72" w:after="72" w:line="320" w:lineRule="exact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727BB8F0" w14:textId="77777777" w:rsidR="00443848" w:rsidRDefault="00443848" w:rsidP="004C46DD">
      <w:pPr>
        <w:pStyle w:val="a7"/>
        <w:spacing w:before="72" w:after="72" w:line="320" w:lineRule="exact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443848" w14:paraId="1D748915" w14:textId="77777777" w:rsidTr="00E94C0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2B8FD" w14:textId="77777777" w:rsidR="00443848" w:rsidRPr="002069FF" w:rsidRDefault="00443848" w:rsidP="004C46DD">
            <w:pPr>
              <w:pStyle w:val="a7"/>
              <w:spacing w:beforeLines="0" w:before="0" w:afterLines="0" w:after="0" w:line="320" w:lineRule="exact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114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3F2F87AB" w14:textId="77777777" w:rsidR="00443848" w:rsidRPr="00A27DD2" w:rsidRDefault="00443848" w:rsidP="004C46DD">
            <w:pPr>
              <w:spacing w:line="320" w:lineRule="exact"/>
              <w:jc w:val="distribute"/>
              <w:rPr>
                <w:sz w:val="24"/>
                <w:szCs w:val="24"/>
              </w:rPr>
            </w:pPr>
          </w:p>
        </w:tc>
      </w:tr>
      <w:tr w:rsidR="00443848" w14:paraId="2F255003" w14:textId="77777777" w:rsidTr="00E94C0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1ABBBBEE" w14:textId="77777777" w:rsidR="00443848" w:rsidRPr="00A27DD2" w:rsidRDefault="00443848" w:rsidP="004C46DD">
            <w:pPr>
              <w:spacing w:line="320" w:lineRule="exact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443848" w14:paraId="28403EF1" w14:textId="77777777" w:rsidTr="00E94C0C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457B3F8F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24421AD5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170C149B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457F2CC4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3AE5265B" w14:textId="77777777" w:rsidR="00443848" w:rsidRPr="00A27DD2" w:rsidRDefault="00443848" w:rsidP="00B4676F">
            <w:pPr>
              <w:spacing w:line="300" w:lineRule="exact"/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03FD5205" w14:textId="77777777" w:rsidR="00443848" w:rsidRPr="00A27DD2" w:rsidRDefault="00443848" w:rsidP="00B4676F">
            <w:pPr>
              <w:spacing w:line="300" w:lineRule="exact"/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443848" w14:paraId="134A6D52" w14:textId="77777777" w:rsidTr="00E94C0C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43BB7513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0987255C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20B0EA87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3E22080C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3A9B8761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7BA577F7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15F835DF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6E37584B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5C431C7F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15A919AB" w14:textId="77777777" w:rsidR="00443848" w:rsidRPr="00A27DD2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443848" w:rsidRPr="000F2B76" w14:paraId="335E7F74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9509F1C" w14:textId="77777777" w:rsidR="00443848" w:rsidRPr="000F2B76" w:rsidRDefault="00443848" w:rsidP="00B4676F">
            <w:pPr>
              <w:spacing w:line="300" w:lineRule="exact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F2B7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F4B11E" w14:textId="6541E01B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32,553,000</w:t>
            </w:r>
            <w:r w:rsidR="008D1FB8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3B8B5E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40,821,768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95E42DB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0379DC2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0ABD8E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39,693,348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BAD871D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1,128,420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B2531E9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40,821,768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F89156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8,268,768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EC53FB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25.40</w:t>
            </w:r>
          </w:p>
        </w:tc>
      </w:tr>
      <w:tr w:rsidR="00443848" w:rsidRPr="000F2B76" w14:paraId="51AEFA24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B4C529E" w14:textId="77777777" w:rsidR="00443848" w:rsidRPr="000F2B76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F2B7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0A4A32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30,040,000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CD2EFE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37,957,167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5907D0B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31A06BB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88117D0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36,828,747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7B6559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1,128,420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7EBD88D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37,957,167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DF9587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7,917,167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7842FE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26.36</w:t>
            </w:r>
          </w:p>
        </w:tc>
      </w:tr>
      <w:tr w:rsidR="00443848" w14:paraId="47CD372F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0BF182F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0FAC7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28,600,000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5973C8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36,468,222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4BB8C0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9F7061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B1604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35,339,802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3C70EA8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1,128,420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8A29D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36,468,222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73B24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7,868,222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8C6A0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27.51</w:t>
            </w:r>
          </w:p>
        </w:tc>
      </w:tr>
      <w:tr w:rsidR="00443848" w14:paraId="08702D12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6CAE456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A67E0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1,184,000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3E852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1,217,105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F86E72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55DE58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E3A841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1,217,105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EB4F3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F4A9C1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1,217,105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51FCB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33,105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5999D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2.80</w:t>
            </w:r>
          </w:p>
        </w:tc>
      </w:tr>
      <w:tr w:rsidR="00443848" w14:paraId="634FEBDB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27DBC18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A5C18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256,000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FEE47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271,840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68E689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04F42C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BC1583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271,840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361BE8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7D6E948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271,840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C0376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15,840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19AEB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6.19</w:t>
            </w:r>
          </w:p>
        </w:tc>
      </w:tr>
      <w:tr w:rsidR="00443848" w:rsidRPr="000F2B76" w14:paraId="0A8B0CC1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C1820CE" w14:textId="77777777" w:rsidR="00443848" w:rsidRPr="000F2B76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F2B7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AF3610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2,268,000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B9B245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2,491,805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EF8CC39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9BF614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E04A276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2,491,805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D95A77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77059A6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2,491,805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2C2E04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223,805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EE1AE8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9.87</w:t>
            </w:r>
          </w:p>
        </w:tc>
      </w:tr>
      <w:tr w:rsidR="00443848" w14:paraId="47C9FAC6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374ECC2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AB7B2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9FAB1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35,394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0731568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A08E2EA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F6045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35,394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10B6D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A44773A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35,394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9EF3C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35,394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FA7E3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443848" w14:paraId="7C8D436B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AA64749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098EB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B3E79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DC8EDD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059245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D462F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E5888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CB29EF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887AD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DD442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443848" w14:paraId="620A3288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2604E3D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A6696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1,233,000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2770B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1,318,398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E1ACD9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54E799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E9B7E3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1,318,398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E46783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07FE86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1,318,398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04417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85,398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513279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6.93</w:t>
            </w:r>
          </w:p>
        </w:tc>
      </w:tr>
      <w:tr w:rsidR="00443848" w14:paraId="793D3810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C417ECC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AA277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1,035,000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B89B0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1,137,993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62142F9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51330F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C4A136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1,137,993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D8101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BED438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1,137,993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4371E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102,993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763E3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9.95</w:t>
            </w:r>
          </w:p>
        </w:tc>
      </w:tr>
      <w:tr w:rsidR="00443848" w:rsidRPr="000F2B76" w14:paraId="261E4A23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C9CC296" w14:textId="77777777" w:rsidR="00443848" w:rsidRPr="000F2B76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F2B7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審計部臺北市審計處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E1C93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F1ED58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69,190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02B2E0D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3925D78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18C001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69,190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8AA00F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A2B340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69,190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78721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21,190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BE71BD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44.15</w:t>
            </w:r>
          </w:p>
        </w:tc>
      </w:tr>
      <w:tr w:rsidR="00443848" w14:paraId="06DD004B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30ED889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95E5F9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32,000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A4520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50,351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AEAD45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DE00D1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7638AF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50,351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D619F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AFE1F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50,351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7C9F8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18,351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05C2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57.35</w:t>
            </w:r>
          </w:p>
        </w:tc>
      </w:tr>
      <w:tr w:rsidR="00443848" w14:paraId="307115B4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760FDE8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F9A41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19EFE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18,839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0149AE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18755A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EEABE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18,839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244D55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5BA4FF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18,839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998D6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2,839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D2220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17.74</w:t>
            </w:r>
          </w:p>
        </w:tc>
      </w:tr>
      <w:tr w:rsidR="00443848" w:rsidRPr="000F2B76" w14:paraId="59F35295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D5A713B" w14:textId="77777777" w:rsidR="00443848" w:rsidRPr="000F2B76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F2B7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審計部新北市審計處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B6D248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ADD2B9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44,725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079D063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C3C1CE3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92D0FC7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44,725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C30609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4CB3858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44,725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3D8733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24,725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78737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123.63</w:t>
            </w:r>
          </w:p>
        </w:tc>
      </w:tr>
      <w:tr w:rsidR="00443848" w14:paraId="3295AEAD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6B4059A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347DF3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4B9EB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B13D859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35FA55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756369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1785B9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15DFCC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B65698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25074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443848" w14:paraId="7A6F8BE9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35AE1F0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9A8BC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F13819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25,961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801D2A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8FB13A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32DD658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25,961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084BE4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F85124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25,961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1BB94A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13,961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A01C6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116.34</w:t>
            </w:r>
          </w:p>
        </w:tc>
      </w:tr>
      <w:tr w:rsidR="00443848" w14:paraId="0B5B6B5D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45775B0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4AA72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FB17DA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18,760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7CEBEC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179445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40717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18,760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74E89B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B074D3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18,760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229EEE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10,760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BDF48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134.50</w:t>
            </w:r>
          </w:p>
        </w:tc>
      </w:tr>
      <w:tr w:rsidR="00443848" w:rsidRPr="000F2B76" w14:paraId="628453BF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D3293B8" w14:textId="77777777" w:rsidR="00443848" w:rsidRPr="000F2B76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F2B7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審計部桃園市審計處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59D7E1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BBAB02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19,957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F9C1E27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33DA160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E64A63B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19,957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4A14C7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30BECFB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19,957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8F5F75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14,957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4DD22A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299.14</w:t>
            </w:r>
          </w:p>
        </w:tc>
      </w:tr>
      <w:tr w:rsidR="00443848" w14:paraId="1765FC2A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98DB2F6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17426A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5B951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11,557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B72FF6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5BDC64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C6D395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11,557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53C748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B4F16F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11,557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2FE25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6,557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0BAFD9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131.14</w:t>
            </w:r>
          </w:p>
        </w:tc>
      </w:tr>
      <w:tr w:rsidR="00443848" w14:paraId="5E7353EA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E879320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24117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BF9A3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D8CE80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1AF4F7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D88045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61B200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9A761D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62282A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AB94A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443848" w:rsidRPr="000F2B76" w14:paraId="192CA8AA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9671226" w14:textId="77777777" w:rsidR="00443848" w:rsidRPr="000F2B76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F2B7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審計部臺中市審計處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3002F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EF6CD1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23,342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A2E5DA5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FCB8D55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EF9E29A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23,342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376F6E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5EBB8CA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23,342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1CFD5E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18,342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30CCC7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366.84</w:t>
            </w:r>
          </w:p>
        </w:tc>
      </w:tr>
      <w:tr w:rsidR="00443848" w14:paraId="09C42BE8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14F4857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970F7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3A1F19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7C8097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0206FD9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6FD29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7EDCC89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8CC5EAA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35870C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EA838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443848" w14:paraId="1F62B587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5D52BA9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F8DE1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6C0CB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14,729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F2FA5F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1FEA91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AA496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14,729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CDB62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AD2C61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14,729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0585B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9,729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E6B96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194.58</w:t>
            </w:r>
          </w:p>
        </w:tc>
      </w:tr>
      <w:tr w:rsidR="00443848" w14:paraId="768F1FED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8DAB61D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89479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8CF3A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8,061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46D230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9E625C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431EE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8,061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30549D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CEE0F8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8,061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D75D48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8,061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224A7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443848" w:rsidRPr="000F2B76" w14:paraId="794E0494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BC8B47E" w14:textId="77777777" w:rsidR="00443848" w:rsidRPr="000F2B76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F2B7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審計部臺南市審計處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C1271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060ED9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163,328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1748514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E223FD6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2F7BA0E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163,328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A95F3D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0B76AD2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163,328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89D4F4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36,328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BB663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28.60</w:t>
            </w:r>
          </w:p>
        </w:tc>
      </w:tr>
      <w:tr w:rsidR="00443848" w14:paraId="665BDBBD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1129A7A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BD05C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127,000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93536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154,928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DF33B0F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72D9879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3F34B3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154,928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D5693A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032CAB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154,928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98610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27,928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CEC4A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21.99</w:t>
            </w:r>
          </w:p>
        </w:tc>
      </w:tr>
      <w:tr w:rsidR="00443848" w14:paraId="7BA2AEC1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D09D905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D77C38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C53D4C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FCD54F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342599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37383A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8E149B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2B9329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D75C4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8,400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FB957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443848" w:rsidRPr="000F2B76" w14:paraId="7FCCBFD3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B1713DB" w14:textId="77777777" w:rsidR="00443848" w:rsidRPr="000F2B76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0F2B76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審計部高雄市審計處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618835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B33651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52,254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5378BD5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EFC2C04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3173CA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52,254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333DA28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7451F34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52,254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CACC3C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12,254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09D211" w14:textId="77777777" w:rsidR="00443848" w:rsidRPr="000F2B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0F2B76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30.64</w:t>
            </w:r>
          </w:p>
        </w:tc>
      </w:tr>
      <w:tr w:rsidR="00443848" w14:paraId="765A74F9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CE7F6D6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F5733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40,000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52E2F8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45,078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EDA2EF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347AE4A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F62572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45,078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077B1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70980F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45,078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A631C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5,078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D018F7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12.70</w:t>
            </w:r>
          </w:p>
        </w:tc>
      </w:tr>
      <w:tr w:rsidR="00443848" w14:paraId="2849C712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7466BF9" w14:textId="77777777" w:rsidR="00443848" w:rsidRPr="00A27DD2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A8D82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78CF1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7,176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8AE9D46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DD44525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36D778E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7,176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9057A1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17E9B8D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7,176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221E74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7,176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F724C0" w14:textId="77777777" w:rsidR="00443848" w:rsidRPr="00A27DD2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</w:tbl>
    <w:p w14:paraId="79B288EF" w14:textId="529448D9" w:rsidR="004923F2" w:rsidRPr="004923F2" w:rsidRDefault="004923F2" w:rsidP="004C46DD">
      <w:pPr>
        <w:tabs>
          <w:tab w:val="left" w:pos="8690"/>
        </w:tabs>
        <w:spacing w:line="320" w:lineRule="exact"/>
        <w:jc w:val="left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443848" w14:paraId="69C730AB" w14:textId="77777777" w:rsidTr="00E94C0C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88AF06B" w14:textId="77777777" w:rsidR="004C46DD" w:rsidRDefault="004C46DD" w:rsidP="004C46DD">
            <w:pPr>
              <w:spacing w:line="320" w:lineRule="exact"/>
              <w:rPr>
                <w:rFonts w:hAnsi="標楷體"/>
                <w:sz w:val="28"/>
              </w:rPr>
            </w:pPr>
          </w:p>
          <w:p w14:paraId="413CC559" w14:textId="4AAC8C30" w:rsidR="00443848" w:rsidRPr="00706545" w:rsidRDefault="00443848" w:rsidP="004C46DD">
            <w:pPr>
              <w:spacing w:line="320" w:lineRule="exact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536BCDE8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43848" w14:paraId="1E23A3EF" w14:textId="77777777" w:rsidTr="00E94C0C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19A305D6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443848" w14:paraId="2E47900E" w14:textId="77777777" w:rsidTr="00E94C0C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5854BC59" w14:textId="77777777" w:rsidR="00443848" w:rsidRPr="006D07D9" w:rsidRDefault="00443848" w:rsidP="004C46DD">
            <w:pPr>
              <w:pStyle w:val="a8"/>
              <w:spacing w:line="320" w:lineRule="exact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45CA88D5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05F03FCE" w14:textId="77777777" w:rsidR="00443848" w:rsidRPr="006D07D9" w:rsidRDefault="00443848" w:rsidP="004C46DD">
            <w:pPr>
              <w:pStyle w:val="a8"/>
              <w:spacing w:line="320" w:lineRule="exact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6CCC6EF1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79C8FAB9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443848" w14:paraId="3C65F70F" w14:textId="77777777" w:rsidTr="00E94C0C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0A6E44E0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43550C68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30C9D31D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49B4D780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39BC2CC8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030EC1FC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6834A567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46BA5DDA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76AF4138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443848" w14:paraId="6E03D414" w14:textId="77777777" w:rsidTr="00E94C0C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2EC3BBB7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60516FA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2C4F30D7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75116E89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38CA7415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49D41C46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694D90AE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5FB44896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251997B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F79C83F" w14:textId="77777777" w:rsidR="00443848" w:rsidRPr="006D07D9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443848" w:rsidRPr="00A40A73" w14:paraId="1917B7F3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3EBF023" w14:textId="77777777" w:rsidR="00443848" w:rsidRPr="00A40A73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6845B5" w14:textId="77777777" w:rsidR="00443848" w:rsidRPr="00A40A73" w:rsidRDefault="00443848" w:rsidP="004C46DD">
            <w:pPr>
              <w:pStyle w:val="22"/>
              <w:spacing w:line="320" w:lineRule="exact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A40A73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監察院主管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47062D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A40A73">
              <w:rPr>
                <w:rFonts w:hAnsi="細明體"/>
                <w:b/>
                <w:noProof/>
                <w:sz w:val="22"/>
                <w:szCs w:val="22"/>
              </w:rPr>
              <w:t>30,590,056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3C4A286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99BAEAC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488B49B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857A06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A40A73">
              <w:rPr>
                <w:rFonts w:hAnsi="細明體"/>
                <w:b/>
                <w:noProof/>
                <w:sz w:val="22"/>
                <w:szCs w:val="22"/>
              </w:rPr>
              <w:t>6,059,303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A6F83E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A40A73">
              <w:rPr>
                <w:rFonts w:hAnsi="細明體"/>
                <w:b/>
                <w:noProof/>
                <w:sz w:val="22"/>
                <w:szCs w:val="22"/>
              </w:rPr>
              <w:t>4,226,376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8E47FA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A40A73">
              <w:rPr>
                <w:rFonts w:hAnsi="細明體"/>
                <w:b/>
                <w:noProof/>
                <w:sz w:val="22"/>
                <w:szCs w:val="22"/>
              </w:rPr>
              <w:t>20,304,377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6C1969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A40A73">
              <w:rPr>
                <w:rFonts w:hAnsi="細明體"/>
                <w:b/>
                <w:noProof/>
                <w:sz w:val="22"/>
                <w:szCs w:val="22"/>
              </w:rPr>
              <w:t>66.38</w:t>
            </w:r>
          </w:p>
        </w:tc>
      </w:tr>
      <w:tr w:rsidR="00443848" w:rsidRPr="00A40A73" w14:paraId="73DAB1A8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DF8A0D9" w14:textId="77777777" w:rsidR="00443848" w:rsidRPr="00A40A73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3F67D2" w14:textId="77777777" w:rsidR="00443848" w:rsidRPr="00A40A73" w:rsidRDefault="00443848" w:rsidP="004C46DD">
            <w:pPr>
              <w:pStyle w:val="22"/>
              <w:spacing w:line="320" w:lineRule="exact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A40A73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監察院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7EA59A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A40A73">
              <w:rPr>
                <w:rFonts w:hAnsi="細明體"/>
                <w:b/>
                <w:noProof/>
                <w:sz w:val="22"/>
                <w:szCs w:val="22"/>
              </w:rPr>
              <w:t>30,590,056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AA3D545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A39871E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C015594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3CD3C6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A40A73">
              <w:rPr>
                <w:rFonts w:hAnsi="細明體"/>
                <w:b/>
                <w:noProof/>
                <w:sz w:val="22"/>
                <w:szCs w:val="22"/>
              </w:rPr>
              <w:t>6,059,303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9537F0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A40A73">
              <w:rPr>
                <w:rFonts w:hAnsi="細明體"/>
                <w:b/>
                <w:noProof/>
                <w:sz w:val="22"/>
                <w:szCs w:val="22"/>
              </w:rPr>
              <w:t>4,226,376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8F9FF7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A40A73">
              <w:rPr>
                <w:rFonts w:hAnsi="細明體"/>
                <w:b/>
                <w:noProof/>
                <w:sz w:val="22"/>
                <w:szCs w:val="22"/>
              </w:rPr>
              <w:t>20,304,377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F8C642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  <w:r w:rsidRPr="00A40A73">
              <w:rPr>
                <w:rFonts w:hAnsi="細明體"/>
                <w:b/>
                <w:noProof/>
                <w:sz w:val="22"/>
                <w:szCs w:val="22"/>
              </w:rPr>
              <w:t>66.38</w:t>
            </w:r>
          </w:p>
        </w:tc>
      </w:tr>
      <w:tr w:rsidR="00443848" w:rsidRPr="00A40A73" w14:paraId="5D8602B5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7DE7883" w14:textId="77777777" w:rsidR="00443848" w:rsidRPr="00A40A73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40A73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C20472" w14:textId="77777777" w:rsidR="00443848" w:rsidRPr="00A40A73" w:rsidRDefault="00443848" w:rsidP="004C46DD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A40A7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314E7F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655,303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09D4A1C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D30E433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7AF2BB3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2C748E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655,303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802F3F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AA15E8D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B518D2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443848" w:rsidRPr="00A40A73" w14:paraId="4F2BA297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922D276" w14:textId="77777777" w:rsidR="00443848" w:rsidRPr="00A40A73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40A73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7F0EA9C" w14:textId="77777777" w:rsidR="00443848" w:rsidRPr="00A40A73" w:rsidRDefault="00443848" w:rsidP="004C46DD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A40A7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653253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2,713,000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54850DA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252859B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2DC34F8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E8E7A3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0B2504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600,000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497EB42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2,113,000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2936E4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77.88</w:t>
            </w:r>
          </w:p>
        </w:tc>
      </w:tr>
      <w:tr w:rsidR="00443848" w:rsidRPr="00A40A73" w14:paraId="2F95F88F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8096BEC" w14:textId="77777777" w:rsidR="00443848" w:rsidRPr="00A40A73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40A73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C7E1A3E" w14:textId="77777777" w:rsidR="00443848" w:rsidRPr="00A40A73" w:rsidRDefault="00443848" w:rsidP="004C46DD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A40A7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C1B0BE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1,637,723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DA61201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70DBE47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54984D5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79AD74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001F53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815,875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ABE6101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821,848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9C69DB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50.18</w:t>
            </w:r>
          </w:p>
        </w:tc>
      </w:tr>
      <w:tr w:rsidR="00443848" w:rsidRPr="00A40A73" w14:paraId="0C010211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76D657C" w14:textId="77777777" w:rsidR="00443848" w:rsidRPr="00A40A73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40A73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DB103A" w14:textId="77777777" w:rsidR="00443848" w:rsidRPr="00A40A73" w:rsidRDefault="00443848" w:rsidP="004C46DD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A40A7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0A542B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6,478,019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44BB9F4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829B8A9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39DD7FB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736E95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5,404,000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661F06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416,800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4C0FB4E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657,219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7595CE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10.15</w:t>
            </w:r>
          </w:p>
        </w:tc>
      </w:tr>
      <w:tr w:rsidR="00443848" w:rsidRPr="00A40A73" w14:paraId="689AA71C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DB8EDF7" w14:textId="77777777" w:rsidR="00443848" w:rsidRPr="00A40A73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40A73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A8DE183" w14:textId="77777777" w:rsidR="00443848" w:rsidRPr="00A40A73" w:rsidRDefault="00443848" w:rsidP="004C46DD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A40A7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11550E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4,009,660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3F8B43C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7271379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122F335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4D9019C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1F90D8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124,660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0479C6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3,885,000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C06976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96.89</w:t>
            </w:r>
          </w:p>
        </w:tc>
      </w:tr>
      <w:tr w:rsidR="00443848" w:rsidRPr="00A40A73" w14:paraId="6E2FF0F5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009D5CF" w14:textId="77777777" w:rsidR="00443848" w:rsidRPr="00A40A73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40A73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5C2A9B" w14:textId="77777777" w:rsidR="00443848" w:rsidRPr="00A40A73" w:rsidRDefault="00443848" w:rsidP="004C46DD">
            <w:pPr>
              <w:pStyle w:val="22"/>
              <w:spacing w:line="320" w:lineRule="exact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A40A73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DB764B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15,096,351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455EA00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EFEB1CD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BF80154" w14:textId="77777777" w:rsidR="00443848" w:rsidRPr="00A40A73" w:rsidRDefault="00443848" w:rsidP="004C46DD">
            <w:pPr>
              <w:spacing w:line="32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40A7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57D719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E39CEB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2,269,041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07BE1C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12,827,310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1510BD" w14:textId="77777777" w:rsidR="00443848" w:rsidRPr="00A40A73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0A73">
              <w:rPr>
                <w:rFonts w:hAnsi="細明體"/>
                <w:noProof/>
                <w:sz w:val="22"/>
                <w:szCs w:val="22"/>
              </w:rPr>
              <w:t>84.97</w:t>
            </w:r>
          </w:p>
        </w:tc>
      </w:tr>
    </w:tbl>
    <w:p w14:paraId="403BE017" w14:textId="77777777" w:rsidR="00443848" w:rsidRDefault="00443848" w:rsidP="004C46DD">
      <w:pPr>
        <w:spacing w:line="320" w:lineRule="exact"/>
        <w:rPr>
          <w:rFonts w:cs="新細明體"/>
          <w:b/>
          <w:bCs/>
          <w:sz w:val="32"/>
          <w:szCs w:val="28"/>
        </w:rPr>
      </w:pPr>
    </w:p>
    <w:p w14:paraId="378585C0" w14:textId="77777777" w:rsidR="00D14F9C" w:rsidRDefault="00D14F9C" w:rsidP="004C46DD">
      <w:pPr>
        <w:spacing w:line="320" w:lineRule="exact"/>
        <w:jc w:val="left"/>
        <w:rPr>
          <w:rFonts w:hAnsi="標楷體"/>
          <w:b/>
          <w:sz w:val="32"/>
        </w:rPr>
      </w:pPr>
    </w:p>
    <w:p w14:paraId="75BEC21E" w14:textId="20C16D29" w:rsidR="00443848" w:rsidRPr="00AA056F" w:rsidRDefault="00443848" w:rsidP="004C46DD">
      <w:pPr>
        <w:spacing w:line="320" w:lineRule="exact"/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443848" w14:paraId="6CA3E6A3" w14:textId="77777777" w:rsidTr="00E94C0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9FB6D" w14:textId="77777777" w:rsidR="00443848" w:rsidRDefault="00443848" w:rsidP="004C46DD">
            <w:pPr>
              <w:spacing w:line="320" w:lineRule="exact"/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114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0F9F4843" w14:textId="77777777" w:rsidR="00443848" w:rsidRDefault="00443848" w:rsidP="004C46DD">
            <w:pPr>
              <w:spacing w:line="320" w:lineRule="exact"/>
              <w:jc w:val="distribute"/>
              <w:rPr>
                <w:spacing w:val="-16"/>
                <w:sz w:val="20"/>
              </w:rPr>
            </w:pPr>
          </w:p>
        </w:tc>
      </w:tr>
      <w:tr w:rsidR="00443848" w14:paraId="6C24D7D7" w14:textId="77777777" w:rsidTr="00E94C0C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66D3F32C" w14:textId="77777777" w:rsidR="00443848" w:rsidRPr="00AA056F" w:rsidRDefault="00443848" w:rsidP="004C46DD">
            <w:pPr>
              <w:spacing w:line="320" w:lineRule="exact"/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443848" w14:paraId="25D619E2" w14:textId="77777777" w:rsidTr="00E94C0C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5C7952C8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3569B047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329C63AB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34A862BA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3AE0379D" w14:textId="77777777" w:rsidR="00443848" w:rsidRPr="00AA056F" w:rsidRDefault="00443848" w:rsidP="00B4676F">
            <w:pPr>
              <w:spacing w:line="300" w:lineRule="exact"/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46C244CC" w14:textId="77777777" w:rsidR="00443848" w:rsidRPr="00AA056F" w:rsidRDefault="00443848" w:rsidP="00B4676F">
            <w:pPr>
              <w:spacing w:line="300" w:lineRule="exact"/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443848" w14:paraId="20A84FC6" w14:textId="77777777" w:rsidTr="00E94C0C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21ABA96D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518F8886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0A7552ED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51FB0432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25DCD18D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235FCA78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2CE71292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37C02EA0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62C983D1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67D2E501" w14:textId="77777777" w:rsidR="00443848" w:rsidRPr="00AA056F" w:rsidRDefault="00443848" w:rsidP="00B4676F">
            <w:pPr>
              <w:spacing w:line="300" w:lineRule="exact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443848" w:rsidRPr="0063787B" w14:paraId="38020B1C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40934CB" w14:textId="77777777" w:rsidR="00443848" w:rsidRPr="0063787B" w:rsidRDefault="00443848" w:rsidP="00B4676F">
            <w:pPr>
              <w:spacing w:line="300" w:lineRule="exact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3787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3B5618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2,715,148,000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F62A46C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2,697,709,353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4A8493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CCBDDE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09CA58C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2,684,044,710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487B2AC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13,664,643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4DE168C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2,697,709,353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13DD30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- 17,438,647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195C99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- 0.64</w:t>
            </w:r>
          </w:p>
        </w:tc>
      </w:tr>
      <w:tr w:rsidR="00443848" w:rsidRPr="0063787B" w14:paraId="3DDB2145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1710D7C" w14:textId="77777777" w:rsidR="00443848" w:rsidRPr="0063787B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3787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監察院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1F1F7F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918,809,000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080F9F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903,483,100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4C215A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A84454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B51FAB3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889,818,457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30B50A2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13,664,643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214C1D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903,483,100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71D8A4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- 15,325,900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90D8D4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- 1.67</w:t>
            </w:r>
          </w:p>
        </w:tc>
      </w:tr>
      <w:tr w:rsidR="00443848" w14:paraId="1749E94F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A982F42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59ACA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848,550,000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40521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835,586,043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9904C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5945B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0D5891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832,204,852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AF986A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3,381,191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1B0B22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835,586,043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AE6B9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- 12,963,957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61496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- 1.53</w:t>
            </w:r>
          </w:p>
        </w:tc>
      </w:tr>
      <w:tr w:rsidR="00443848" w14:paraId="64E6546C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9883CF7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議事業務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978B3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10,510,000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C4EC1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9,661,987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A1F4C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38B95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A2AC47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8,811,987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5BF501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850,000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76F38F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9,661,987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E8928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- 848,013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4A0D1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- 8.07</w:t>
            </w:r>
          </w:p>
        </w:tc>
      </w:tr>
      <w:tr w:rsidR="00443848" w14:paraId="532C3524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3419E3B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調查巡察業務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6025F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3,760,000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9D10D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3,441,559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9B734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A231B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15B6D1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3,391,559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B75CDA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50,000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15E2FA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3,441,559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5783F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- 318,441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6E9A8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- 8.47</w:t>
            </w:r>
          </w:p>
        </w:tc>
      </w:tr>
      <w:tr w:rsidR="00443848" w14:paraId="365759E0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1FF9412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財產申報業務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E0694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10,323,000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32BFF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10,236,823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FB99B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4598D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904436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10,236,823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39A5FB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457E50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10,236,823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F8F6D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- 86,177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222E4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- 0.83</w:t>
            </w:r>
          </w:p>
        </w:tc>
      </w:tr>
      <w:tr w:rsidR="00443848" w14:paraId="2023C1C2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01FC3A9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國家人權業務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A209B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8,739,000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5B1A0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8,303,062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025E1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DFEF8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8F49B6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5,050,687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F9BED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3,252,375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A1A24F4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8,303,062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0873F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- 435,938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56987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- 4.99</w:t>
            </w:r>
          </w:p>
        </w:tc>
      </w:tr>
      <w:tr w:rsidR="00443848" w14:paraId="34BEC940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6CCEF9E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11467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36,270,000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C8C9F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36,253,626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F93CA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97F14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10F6C1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30,122,549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7B24C2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6,131,077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213F94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36,253,626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90D38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- 16,374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0FB5D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- 0.05</w:t>
            </w:r>
          </w:p>
        </w:tc>
      </w:tr>
      <w:tr w:rsidR="00443848" w14:paraId="717264F2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63B6A2E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65169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657,000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207B5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27B1D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DD433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267855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87352F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B41B674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013DE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- 657,000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AFD45B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443848" w:rsidRPr="0063787B" w14:paraId="557D37BA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C979977" w14:textId="77777777" w:rsidR="00443848" w:rsidRPr="0063787B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3787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E74651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1,351,426,000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817455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1,350,332,908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58B1BA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A7060A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99F5C77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1,350,332,908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1AB08DD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7FD2A4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1,350,332,908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C09494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- 1,093,092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10B1AF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- 0.08</w:t>
            </w:r>
          </w:p>
        </w:tc>
      </w:tr>
      <w:tr w:rsidR="00443848" w14:paraId="25AED2B7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FCFBA68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F2EFE7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1,235,409,000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E547D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1,235,067,516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F02D64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E4533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458450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1,235,067,516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95C3F3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2F1BA2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1,235,067,516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7F6B9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- 341,484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4E8E1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443848" w14:paraId="20473F16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ED68AB3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中央政府審計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93D52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73,476,000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65617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72,747,400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589E0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B206F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FC22EE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72,747,400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78F74AB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57BA8E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72,747,400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0B652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- 728,600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34950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- 0.99</w:t>
            </w:r>
          </w:p>
        </w:tc>
      </w:tr>
      <w:tr w:rsidR="00443848" w14:paraId="16531650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84BF25A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縣市地方審計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9D4BD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9,556,000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73A5E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9,550,455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B0D2E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98D4E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02C264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9,550,455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8C4C6B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007FCF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9,550,455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7FCD6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- 5,545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F8654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- 0.06</w:t>
            </w:r>
          </w:p>
        </w:tc>
      </w:tr>
      <w:tr w:rsidR="00443848" w14:paraId="4CAA9FC2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C8BBEA7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1DB9F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32,985,000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7567B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32,967,537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18CFE4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EC33B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88813A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32,967,537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76694E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56C4F3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32,967,537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26F7C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- 17,463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FB384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- 0.05</w:t>
            </w:r>
          </w:p>
        </w:tc>
      </w:tr>
      <w:tr w:rsidR="00443848" w:rsidRPr="0063787B" w14:paraId="24152393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8BFB682" w14:textId="77777777" w:rsidR="00443848" w:rsidRPr="0063787B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3787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審計部臺北市審計處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C97BAE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83,674,000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9AB5FA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83,378,843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4403BA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4FAA1F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A3E3FE7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83,378,843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1265630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C53E0A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83,378,843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E9CDDE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- 295,157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8B7504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- 0.35</w:t>
            </w:r>
          </w:p>
        </w:tc>
      </w:tr>
      <w:tr w:rsidR="00443848" w14:paraId="680FC445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A028176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2D7B8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82,007,000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E81CCB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81,712,353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A5672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F73CB24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844FAD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81,712,353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58175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38473D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81,712,353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5DF0E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- 294,647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EEAA8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- 0.36</w:t>
            </w:r>
          </w:p>
        </w:tc>
      </w:tr>
      <w:tr w:rsidR="00443848" w14:paraId="0C217696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FE967C1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3E250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1,667,000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1FC6E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1,666,490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1D5BE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5BE00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9AD2F34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1,666,490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F8912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1E50C3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1,666,490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12504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9F8E4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  <w:tr w:rsidR="00443848" w:rsidRPr="0063787B" w14:paraId="2A185C8E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ACF0E96" w14:textId="77777777" w:rsidR="00443848" w:rsidRPr="0063787B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3787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審計部新北市審計處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6F963C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70,266,000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E384D6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69,599,799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6C0E7C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7497EB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DF4E95E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69,599,799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7A96A35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5C296E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69,599,799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AE20F3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- 666,201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32E8C3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- 0.95</w:t>
            </w:r>
          </w:p>
        </w:tc>
      </w:tr>
      <w:tr w:rsidR="00443848" w14:paraId="19156C57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3A373A7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988CC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68,466,000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5CC61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67,799,825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2760F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C038C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B4E072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67,799,825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B7612A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BB576B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67,799,825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9733B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- 666,175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A82EB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- 0.97</w:t>
            </w:r>
          </w:p>
        </w:tc>
      </w:tr>
      <w:tr w:rsidR="00443848" w14:paraId="4D67E285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5EA061E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F995C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1,800,000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F4985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1,799,974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85044B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027E0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0AA732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1,799,974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611062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6269FB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1,799,974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CB537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4D66A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443848" w:rsidRPr="0063787B" w14:paraId="26685889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569D7AB" w14:textId="77777777" w:rsidR="00443848" w:rsidRPr="0063787B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3787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審計部桃園市審計處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837C4E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65,905,000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44BD97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65,903,077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2A09FF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CE41B2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9BB1D23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65,903,077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A598887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7D78175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65,903,077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8E13E2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- 1,923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9DAFA6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443848" w14:paraId="71F109ED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C194289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1A2F2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64,855,000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90AE0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64,853,158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715D3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111D6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7A1FB3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64,853,158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C3058E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5CF9EE4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64,853,158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0F45C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- 1,842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F5B36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443848" w14:paraId="45D4933C" w14:textId="77777777" w:rsidTr="00F33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46"/>
        </w:trPr>
        <w:tc>
          <w:tcPr>
            <w:tcW w:w="2155" w:type="dxa"/>
            <w:shd w:val="clear" w:color="auto" w:fill="auto"/>
            <w:vAlign w:val="center"/>
          </w:tcPr>
          <w:p w14:paraId="4716C52E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9747C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1,050,000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A8B35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1,049,919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7F516F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7E5C5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AA95D4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1,049,919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6D622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55B9D2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1,049,919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A8CE5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00AC0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443848" w:rsidRPr="0063787B" w14:paraId="0CC64C61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72146F5" w14:textId="556AC62A" w:rsidR="00443848" w:rsidRPr="0063787B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3787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lastRenderedPageBreak/>
              <w:t>審計部臺中市審計處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2ABD689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73,346,000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51FBB8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73,302,595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32934B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4968BC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B43A886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73,302,595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DA4E74F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A4A983E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73,302,595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BF5480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- 43,405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195B09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- 0.06</w:t>
            </w:r>
          </w:p>
        </w:tc>
      </w:tr>
      <w:tr w:rsidR="00443848" w14:paraId="7CF37A03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E6CCC21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DFCBE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71,979,000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9D51E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71,937,093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5CCD1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35871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78D122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71,937,093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9FDC82B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7F4F25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71,937,093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01A97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- 41,907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CF9E2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- 0.06</w:t>
            </w:r>
          </w:p>
        </w:tc>
      </w:tr>
      <w:tr w:rsidR="00443848" w14:paraId="00B4F984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39CAD3E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AEE99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1,367,000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43CC9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1,365,502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0CF0C2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7D20F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F665914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1,365,502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4743AB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9FC7DC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1,365,502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712CD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- 1,498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D29BE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- 0.11</w:t>
            </w:r>
          </w:p>
        </w:tc>
      </w:tr>
      <w:tr w:rsidR="00443848" w:rsidRPr="0063787B" w14:paraId="27BC3EB8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9D500B0" w14:textId="77777777" w:rsidR="00443848" w:rsidRPr="0063787B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3787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審計部臺南市審計處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884192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68,913,000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4856FA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68,908,879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3DA5F6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F14B300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823B860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68,908,879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652F9E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DE073DF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68,908,879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CA2A0C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- 4,121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BBE7E6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443848" w14:paraId="6D7635A7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BBEDC5A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185BC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67,429,000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8607D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67,427,067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E8549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02249B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24342E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67,427,067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96A3D4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BBECBAD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67,427,067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988CB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- 1,933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5BB68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443848" w14:paraId="11F1CA03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AF534FC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FEA85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1,484,000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8D417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1,481,812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15319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1D6DD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10C8DA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1,481,812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9A4104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10180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1,481,812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76A7E5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- 2,188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13F6D9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- 0.15</w:t>
            </w:r>
          </w:p>
        </w:tc>
      </w:tr>
      <w:tr w:rsidR="00443848" w:rsidRPr="0063787B" w14:paraId="2B2730FB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3DF8D24" w14:textId="77777777" w:rsidR="00443848" w:rsidRPr="0063787B" w:rsidRDefault="00443848" w:rsidP="00B4676F">
            <w:pPr>
              <w:spacing w:line="30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63787B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審計部高雄市審計處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364C76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82,809,000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200F0D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82,800,152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EE4ACD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B87596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F83D088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82,800,152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EE3F7D3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A754C3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82,800,152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6B8119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- 8,848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448821" w14:textId="77777777" w:rsidR="00443848" w:rsidRPr="0063787B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63787B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443848" w14:paraId="6559FB16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98EE29B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980A7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81,361,000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D6F708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81,352,596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CFF2C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A0B1E6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4D5B1F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81,352,596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518989C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BA370A3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81,352,596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25008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- 8,404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90D577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443848" w14:paraId="79DC6B1D" w14:textId="77777777" w:rsidTr="00E94C0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802786C" w14:textId="77777777" w:rsidR="00443848" w:rsidRPr="00AA056F" w:rsidRDefault="00443848" w:rsidP="00B4676F">
            <w:pPr>
              <w:spacing w:line="30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pacing w:val="-4"/>
                <w:sz w:val="22"/>
                <w:szCs w:val="22"/>
              </w:rPr>
              <w:t>審計業務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D2A3A0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z w:val="22"/>
                <w:szCs w:val="22"/>
              </w:rPr>
              <w:t>1,448,000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8DBE32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1,447,556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A71C14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ECDFDE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1550EC1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1,447,556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723EA6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7E4B85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1,447,556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81385A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- 444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5B9E7F" w14:textId="77777777" w:rsidR="00443848" w:rsidRPr="00AA056F" w:rsidRDefault="00443848" w:rsidP="00B4676F">
            <w:pPr>
              <w:spacing w:line="30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- 0.03</w:t>
            </w:r>
          </w:p>
        </w:tc>
      </w:tr>
    </w:tbl>
    <w:p w14:paraId="37CFF536" w14:textId="77777777" w:rsidR="00443848" w:rsidRPr="000B5B89" w:rsidRDefault="00443848" w:rsidP="004C46DD">
      <w:pPr>
        <w:pStyle w:val="a9"/>
        <w:spacing w:line="320" w:lineRule="exact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443848" w14:paraId="3BF46B3D" w14:textId="77777777" w:rsidTr="00E94C0C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ED8C2" w14:textId="77777777" w:rsidR="00443848" w:rsidRPr="006001BA" w:rsidRDefault="00443848" w:rsidP="004C46DD">
            <w:pPr>
              <w:spacing w:line="320" w:lineRule="exac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E5089" w14:textId="77777777" w:rsidR="00443848" w:rsidRPr="006001BA" w:rsidRDefault="00443848" w:rsidP="004C46DD">
            <w:pPr>
              <w:spacing w:line="320" w:lineRule="exact"/>
              <w:rPr>
                <w:rFonts w:hAnsi="標楷體"/>
                <w:sz w:val="18"/>
                <w:szCs w:val="18"/>
              </w:rPr>
            </w:pPr>
          </w:p>
        </w:tc>
      </w:tr>
      <w:tr w:rsidR="00443848" w14:paraId="12A4C3A8" w14:textId="77777777" w:rsidTr="00E94C0C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2AC2EA57" w14:textId="77777777" w:rsidR="00443848" w:rsidRPr="006001BA" w:rsidRDefault="00443848" w:rsidP="004C46DD">
            <w:pPr>
              <w:pStyle w:val="a8"/>
              <w:spacing w:line="320" w:lineRule="exact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443848" w14:paraId="2F058AB8" w14:textId="77777777" w:rsidTr="00E94C0C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55F2B269" w14:textId="77777777" w:rsidR="00443848" w:rsidRPr="006001BA" w:rsidRDefault="00443848" w:rsidP="00B4676F">
            <w:pPr>
              <w:pStyle w:val="a8"/>
              <w:spacing w:line="300" w:lineRule="exact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5AB350B1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2C2B7B61" w14:textId="77777777" w:rsidR="00443848" w:rsidRPr="006001BA" w:rsidRDefault="00443848" w:rsidP="00B4676F">
            <w:pPr>
              <w:pStyle w:val="a8"/>
              <w:spacing w:line="300" w:lineRule="exact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1B29135B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11D838BE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443848" w14:paraId="61867E35" w14:textId="77777777" w:rsidTr="00E94C0C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02A78971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70506A4C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80AD2EE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324AE5D4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7E5FC908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3BB04200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73E0CAD8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11D2C04D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5D27F8F4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443848" w14:paraId="020A07F4" w14:textId="77777777" w:rsidTr="00E94C0C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7FA4A1B9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9DD3AAE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67210471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78B45E14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3A8A2F36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6241ED87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164235C1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0514DB33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C29DBD8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CE3964E" w14:textId="77777777" w:rsidR="00443848" w:rsidRPr="006001BA" w:rsidRDefault="00443848" w:rsidP="00B4676F">
            <w:pPr>
              <w:pStyle w:val="a8"/>
              <w:spacing w:line="300" w:lineRule="exact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443848" w:rsidRPr="00AD5276" w14:paraId="2DC04BAC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5DFD868" w14:textId="77777777" w:rsidR="00443848" w:rsidRPr="00AD5276" w:rsidRDefault="00443848" w:rsidP="00B4676F">
            <w:pPr>
              <w:pStyle w:val="3"/>
              <w:spacing w:line="30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77DF38A" w14:textId="77777777" w:rsidR="00443848" w:rsidRPr="00AD5276" w:rsidRDefault="00443848" w:rsidP="00B4676F">
            <w:pPr>
              <w:pStyle w:val="2"/>
              <w:spacing w:line="300" w:lineRule="exact"/>
              <w:rPr>
                <w:rFonts w:ascii="標楷體" w:hAnsi="標楷體"/>
                <w:sz w:val="22"/>
                <w:szCs w:val="22"/>
              </w:rPr>
            </w:pPr>
            <w:r w:rsidRPr="00AD5276">
              <w:rPr>
                <w:rFonts w:ascii="標楷體" w:hAnsi="標楷體" w:hint="eastAsia"/>
                <w:noProof/>
                <w:sz w:val="22"/>
                <w:szCs w:val="22"/>
              </w:rPr>
              <w:t>監察院主管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F4B2E1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45,913,437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77F08A1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F7AC660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419526E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A7BFBAE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1,958,018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1734B7C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42,507,419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237E88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1,448,000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BA00DF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3.15</w:t>
            </w:r>
          </w:p>
        </w:tc>
      </w:tr>
      <w:tr w:rsidR="00443848" w:rsidRPr="00AD5276" w14:paraId="77F9B061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523C519" w14:textId="77777777" w:rsidR="00443848" w:rsidRPr="00AD5276" w:rsidRDefault="00443848" w:rsidP="00B4676F">
            <w:pPr>
              <w:pStyle w:val="3"/>
              <w:spacing w:line="30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84D3218" w14:textId="77777777" w:rsidR="00443848" w:rsidRPr="00AD5276" w:rsidRDefault="00443848" w:rsidP="00B4676F">
            <w:pPr>
              <w:pStyle w:val="2"/>
              <w:spacing w:line="300" w:lineRule="exact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AD5276">
              <w:rPr>
                <w:rFonts w:ascii="標楷體" w:hAnsi="標楷體" w:hint="eastAsia"/>
                <w:noProof/>
                <w:sz w:val="22"/>
                <w:szCs w:val="22"/>
              </w:rPr>
              <w:t>監察院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876650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45,913,437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96CC941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D719350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92D2F98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587914A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1,958,018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CDDB120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42,507,419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E11289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1,448,000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90D9A0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3.15</w:t>
            </w:r>
          </w:p>
        </w:tc>
      </w:tr>
      <w:tr w:rsidR="00443848" w:rsidRPr="00AD5276" w14:paraId="36D422F0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0F07099" w14:textId="77777777" w:rsidR="00443848" w:rsidRPr="00AD5276" w:rsidRDefault="00443848" w:rsidP="00B4676F">
            <w:pPr>
              <w:pStyle w:val="3"/>
              <w:spacing w:line="30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D5276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31C850E" w14:textId="77777777" w:rsidR="00443848" w:rsidRPr="00AD5276" w:rsidRDefault="00443848" w:rsidP="00B4676F">
            <w:pPr>
              <w:pStyle w:val="2"/>
              <w:spacing w:line="30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D527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29645E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2,130,000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FC54C5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94CF59D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8775F06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68564F7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67F0DE8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1,775,000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453D46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355,000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4C5E8D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16.67</w:t>
            </w:r>
          </w:p>
        </w:tc>
      </w:tr>
      <w:tr w:rsidR="00443848" w:rsidRPr="00AD5276" w14:paraId="562B1B24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34D1141" w14:textId="77777777" w:rsidR="00443848" w:rsidRPr="00AD5276" w:rsidRDefault="00443848" w:rsidP="00B4676F">
            <w:pPr>
              <w:pStyle w:val="3"/>
              <w:spacing w:line="30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D5276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E9BA9B4" w14:textId="77777777" w:rsidR="00443848" w:rsidRPr="00AD5276" w:rsidRDefault="00443848" w:rsidP="00B4676F">
            <w:pPr>
              <w:pStyle w:val="2"/>
              <w:spacing w:line="300" w:lineRule="exact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AD5276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CA35FB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43,783,437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C85DBFE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65551DB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231E2FA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EDD4EF0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1,958,018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B2A16EB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40,732,419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BE0506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1,093,000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D36DE0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b/>
                <w:sz w:val="22"/>
                <w:szCs w:val="22"/>
              </w:rPr>
            </w:pPr>
            <w:r w:rsidRPr="00AD5276">
              <w:rPr>
                <w:rFonts w:hAnsi="細明體"/>
                <w:b/>
                <w:noProof/>
                <w:sz w:val="22"/>
                <w:szCs w:val="22"/>
              </w:rPr>
              <w:t>2.50</w:t>
            </w:r>
          </w:p>
        </w:tc>
      </w:tr>
      <w:tr w:rsidR="00443848" w:rsidRPr="00AD5276" w14:paraId="6E88C6D1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EBD1C27" w14:textId="77777777" w:rsidR="00443848" w:rsidRPr="00AD5276" w:rsidRDefault="00443848" w:rsidP="00B4676F">
            <w:pPr>
              <w:pStyle w:val="3"/>
              <w:spacing w:line="30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7EDE979" w14:textId="77777777" w:rsidR="00443848" w:rsidRPr="00AD5276" w:rsidRDefault="00443848" w:rsidP="00B4676F">
            <w:pPr>
              <w:pStyle w:val="2"/>
              <w:spacing w:line="30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D527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22909D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69,720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2129FB8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F8610AA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53A13C9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016088B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420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852A684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69,300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CB16FC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B3D6CEF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443848" w:rsidRPr="00AD5276" w14:paraId="419F11BD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0403065" w14:textId="77777777" w:rsidR="00443848" w:rsidRPr="00AD5276" w:rsidRDefault="00443848" w:rsidP="00B4676F">
            <w:pPr>
              <w:pStyle w:val="3"/>
              <w:spacing w:line="30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98D5EE6" w14:textId="77777777" w:rsidR="00443848" w:rsidRPr="00AD5276" w:rsidRDefault="00443848" w:rsidP="00B4676F">
            <w:pPr>
              <w:pStyle w:val="2"/>
              <w:spacing w:line="30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D527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議事業務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7E469E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266,793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A67E38D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E919559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21B84B9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4BF7DC1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1483912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266,793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C226DA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5965B1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443848" w:rsidRPr="00AD5276" w14:paraId="1BC56D7D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E7862B8" w14:textId="77777777" w:rsidR="00443848" w:rsidRPr="00AD5276" w:rsidRDefault="00443848" w:rsidP="00B4676F">
            <w:pPr>
              <w:pStyle w:val="3"/>
              <w:spacing w:line="30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B6FE544" w14:textId="77777777" w:rsidR="00443848" w:rsidRPr="00AD5276" w:rsidRDefault="00443848" w:rsidP="00B4676F">
            <w:pPr>
              <w:pStyle w:val="2"/>
              <w:spacing w:line="30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D527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調查巡察業務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BB32ED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1,595,617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E9D8409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BDF5A95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2A2F626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0C9D890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13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A85CE19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1,595,604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40815A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AF510E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443848" w:rsidRPr="00AD5276" w14:paraId="511D3496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006215E" w14:textId="77777777" w:rsidR="00443848" w:rsidRPr="00AD5276" w:rsidRDefault="00443848" w:rsidP="00B4676F">
            <w:pPr>
              <w:pStyle w:val="3"/>
              <w:spacing w:line="30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63AB52B" w14:textId="77777777" w:rsidR="00443848" w:rsidRPr="00AD5276" w:rsidRDefault="00443848" w:rsidP="00B4676F">
            <w:pPr>
              <w:pStyle w:val="2"/>
              <w:spacing w:line="30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D527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財產申報業務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44F7EF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242,750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E84DA2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7F6FDEA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977B4EB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0648AE3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C30DCF0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242,750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98BF0D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E6321C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443848" w:rsidRPr="00AD5276" w14:paraId="4EC759D7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8774537" w14:textId="77777777" w:rsidR="00443848" w:rsidRPr="00AD5276" w:rsidRDefault="00443848" w:rsidP="00B4676F">
            <w:pPr>
              <w:pStyle w:val="3"/>
              <w:spacing w:line="30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2A7504F" w14:textId="77777777" w:rsidR="00443848" w:rsidRPr="00AD5276" w:rsidRDefault="00443848" w:rsidP="00B4676F">
            <w:pPr>
              <w:pStyle w:val="2"/>
              <w:spacing w:line="30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D527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國家人權業務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C0ADCF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32,280,793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5D8A023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2843290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4947B9B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F56B31D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1,957,585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C224D27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29,230,208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F6C77A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1,093,000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4F8C54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3.39</w:t>
            </w:r>
          </w:p>
        </w:tc>
      </w:tr>
      <w:tr w:rsidR="00443848" w:rsidRPr="00AD5276" w14:paraId="5D3E1A9C" w14:textId="77777777" w:rsidTr="00E94C0C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0CE7973" w14:textId="77777777" w:rsidR="00443848" w:rsidRPr="00AD5276" w:rsidRDefault="00443848" w:rsidP="00B4676F">
            <w:pPr>
              <w:pStyle w:val="3"/>
              <w:spacing w:line="30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C1623A5" w14:textId="77777777" w:rsidR="00443848" w:rsidRPr="00AD5276" w:rsidRDefault="00443848" w:rsidP="00B4676F">
            <w:pPr>
              <w:pStyle w:val="2"/>
              <w:spacing w:line="300" w:lineRule="exact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AD5276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6235E1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9,327,764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AB9B06A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0B1846A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53188F0" w14:textId="77777777" w:rsidR="00443848" w:rsidRPr="00AD5276" w:rsidRDefault="00443848" w:rsidP="00B4676F">
            <w:pPr>
              <w:spacing w:line="300" w:lineRule="exact"/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AD5276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85F1C07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3C32543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/>
                <w:noProof/>
                <w:sz w:val="22"/>
                <w:szCs w:val="22"/>
              </w:rPr>
              <w:t>9,327,764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796AB0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FE9244" w14:textId="77777777" w:rsidR="00443848" w:rsidRPr="00AD5276" w:rsidRDefault="00443848" w:rsidP="00B4676F">
            <w:pPr>
              <w:pStyle w:val="3"/>
              <w:spacing w:line="300" w:lineRule="exact"/>
              <w:rPr>
                <w:rFonts w:hAnsi="細明體"/>
                <w:sz w:val="22"/>
                <w:szCs w:val="22"/>
              </w:rPr>
            </w:pPr>
            <w:r w:rsidRPr="00AD5276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328FCB28" w14:textId="1868F802" w:rsidR="00443848" w:rsidRDefault="00443848" w:rsidP="004C46DD">
      <w:pPr>
        <w:pStyle w:val="a7"/>
        <w:spacing w:before="72" w:after="72" w:line="320" w:lineRule="exact"/>
        <w:ind w:left="832" w:right="16" w:hanging="672"/>
        <w:rPr>
          <w:b w:val="0"/>
          <w:bCs w:val="0"/>
          <w:szCs w:val="28"/>
        </w:rPr>
      </w:pPr>
    </w:p>
    <w:p w14:paraId="7DDDB160" w14:textId="77777777" w:rsidR="00443848" w:rsidRDefault="00443848" w:rsidP="004C46DD">
      <w:pPr>
        <w:pStyle w:val="a7"/>
        <w:spacing w:before="72" w:after="72" w:line="320" w:lineRule="exact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3CEAB65F" w14:textId="77777777" w:rsidR="00443848" w:rsidRPr="00651174" w:rsidRDefault="00443848" w:rsidP="004C46DD">
      <w:pPr>
        <w:pStyle w:val="a7"/>
        <w:spacing w:before="72" w:after="72" w:line="320" w:lineRule="exact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443848" w:rsidRPr="00017050" w14:paraId="0A5A7D5C" w14:textId="77777777" w:rsidTr="00E94C0C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5D36B59F" w14:textId="3D8FCE9B" w:rsidR="00443848" w:rsidRPr="004A0712" w:rsidRDefault="00D20627" w:rsidP="004C46DD">
            <w:pPr>
              <w:spacing w:line="320" w:lineRule="exact"/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/>
                <w:sz w:val="28"/>
                <w:szCs w:val="24"/>
              </w:rPr>
              <w:t>1</w:t>
            </w:r>
            <w:r w:rsidR="00443848" w:rsidRPr="004A0712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443848" w:rsidRPr="004A0712">
              <w:rPr>
                <w:rFonts w:hAnsi="標楷體"/>
                <w:sz w:val="28"/>
                <w:szCs w:val="24"/>
              </w:rPr>
              <w:t xml:space="preserve"> </w:t>
            </w:r>
            <w:r w:rsidR="00443848">
              <w:rPr>
                <w:rFonts w:hAnsi="標楷體" w:hint="eastAsia"/>
                <w:sz w:val="28"/>
                <w:szCs w:val="24"/>
              </w:rPr>
              <w:t>114</w:t>
            </w:r>
            <w:r w:rsidR="00443848"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14:paraId="16E28023" w14:textId="77777777" w:rsidR="00443848" w:rsidRPr="00017050" w:rsidRDefault="00443848" w:rsidP="004C46DD">
            <w:pPr>
              <w:pStyle w:val="a8"/>
              <w:spacing w:line="320" w:lineRule="exact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443848" w:rsidRPr="00CA093B" w14:paraId="2DF8D60C" w14:textId="77777777" w:rsidTr="00D97FCC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4C87E034" w14:textId="77777777" w:rsidR="00443848" w:rsidRPr="00410A8E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13B1040F" w14:textId="77777777" w:rsidR="00443848" w:rsidRPr="00410A8E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08F56CC6" w14:textId="77777777" w:rsidR="00443848" w:rsidRPr="00410A8E" w:rsidRDefault="00443848" w:rsidP="004C46DD">
            <w:pPr>
              <w:pStyle w:val="a8"/>
              <w:spacing w:line="320" w:lineRule="exact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4A5A99AF" w14:textId="77777777" w:rsidR="00443848" w:rsidRPr="00410A8E" w:rsidRDefault="00443848" w:rsidP="004C46DD">
            <w:pPr>
              <w:pStyle w:val="a8"/>
              <w:spacing w:line="320" w:lineRule="exact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10C6996E" w14:textId="77777777" w:rsidR="00443848" w:rsidRPr="00410A8E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443848" w:rsidRPr="00CA093B" w14:paraId="735A9785" w14:textId="77777777" w:rsidTr="00D97FCC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E384FF8" w14:textId="77777777" w:rsidR="00443848" w:rsidRPr="00410A8E" w:rsidRDefault="00443848" w:rsidP="004C46DD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160AD1F" w14:textId="77777777" w:rsidR="00443848" w:rsidRPr="00410A8E" w:rsidRDefault="00443848" w:rsidP="004C46DD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44DE3170" w14:textId="77777777" w:rsidR="00443848" w:rsidRPr="00410A8E" w:rsidRDefault="00443848" w:rsidP="004C46DD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B1B71DA" w14:textId="77777777" w:rsidR="00443848" w:rsidRPr="00410A8E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6EB7BB6" w14:textId="77777777" w:rsidR="00443848" w:rsidRPr="00410A8E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2F59B7C" w14:textId="77777777" w:rsidR="00443848" w:rsidRPr="00410A8E" w:rsidRDefault="00443848" w:rsidP="004C46DD">
            <w:pPr>
              <w:spacing w:line="320" w:lineRule="exact"/>
              <w:jc w:val="center"/>
              <w:rPr>
                <w:sz w:val="22"/>
                <w:szCs w:val="22"/>
              </w:rPr>
            </w:pPr>
          </w:p>
        </w:tc>
      </w:tr>
      <w:tr w:rsidR="00443848" w:rsidRPr="00A42B15" w14:paraId="18DAA2C9" w14:textId="77777777" w:rsidTr="00D97F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7573C159" w14:textId="77777777" w:rsidR="00443848" w:rsidRPr="00A42B15" w:rsidRDefault="00443848" w:rsidP="004C46DD">
            <w:pPr>
              <w:pStyle w:val="1-1"/>
              <w:spacing w:line="320" w:lineRule="exact"/>
              <w:rPr>
                <w:rFonts w:ascii="標楷體" w:hAnsi="標楷體"/>
                <w:sz w:val="22"/>
                <w:szCs w:val="22"/>
              </w:rPr>
            </w:pPr>
            <w:r w:rsidRPr="00A42B15">
              <w:rPr>
                <w:rFonts w:hAnsi="標楷體" w:hint="eastAsia"/>
                <w:noProof/>
                <w:sz w:val="22"/>
                <w:szCs w:val="22"/>
              </w:rPr>
              <w:t>監察院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CD733B" w14:textId="77777777" w:rsidR="00443848" w:rsidRPr="00A42B15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CAA10A" w14:textId="77777777" w:rsidR="00443848" w:rsidRPr="00A42B15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90A0D2" w14:textId="77777777" w:rsidR="00443848" w:rsidRPr="00A42B15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768E3A" w14:textId="77777777" w:rsidR="00443848" w:rsidRPr="00A42B15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0A3B1D2B" w14:textId="77777777" w:rsidR="00443848" w:rsidRPr="00A42B15" w:rsidRDefault="00443848" w:rsidP="004C46DD">
            <w:pPr>
              <w:pStyle w:val="4"/>
              <w:spacing w:line="32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443848" w:rsidRPr="00A42B15" w14:paraId="26DB2D38" w14:textId="77777777" w:rsidTr="00E769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24"/>
        </w:trPr>
        <w:tc>
          <w:tcPr>
            <w:tcW w:w="3119" w:type="dxa"/>
            <w:shd w:val="clear" w:color="auto" w:fill="auto"/>
            <w:vAlign w:val="center"/>
          </w:tcPr>
          <w:p w14:paraId="16A3BA49" w14:textId="77777777" w:rsidR="00443848" w:rsidRPr="00A42B15" w:rsidRDefault="00443848" w:rsidP="004C46DD">
            <w:pPr>
              <w:pStyle w:val="1-1"/>
              <w:spacing w:line="320" w:lineRule="exact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A42B15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2E3E04" w14:textId="77777777" w:rsidR="00443848" w:rsidRPr="00A42B15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2B15">
              <w:rPr>
                <w:rFonts w:hAnsi="細明體"/>
                <w:noProof/>
                <w:sz w:val="22"/>
                <w:szCs w:val="22"/>
              </w:rPr>
              <w:t>28,600,000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0DDB78" w14:textId="77777777" w:rsidR="00443848" w:rsidRPr="00A42B15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2B15">
              <w:rPr>
                <w:rFonts w:hAnsi="細明體"/>
                <w:noProof/>
                <w:sz w:val="22"/>
                <w:szCs w:val="22"/>
              </w:rPr>
              <w:t>36,468,222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A97764" w14:textId="77777777" w:rsidR="00443848" w:rsidRPr="00A42B15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2B15">
              <w:rPr>
                <w:rFonts w:hAnsi="細明體"/>
                <w:noProof/>
                <w:sz w:val="22"/>
                <w:szCs w:val="22"/>
              </w:rPr>
              <w:t>7,868,222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560746" w14:textId="77777777" w:rsidR="00443848" w:rsidRPr="00A42B15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A42B15">
              <w:rPr>
                <w:rFonts w:hAnsi="細明體"/>
                <w:noProof/>
                <w:sz w:val="22"/>
                <w:szCs w:val="22"/>
              </w:rPr>
              <w:t>27.51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C62015E" w14:textId="3C7704AE" w:rsidR="00443848" w:rsidRPr="00A42B15" w:rsidRDefault="00443848" w:rsidP="004C46DD">
            <w:pPr>
              <w:pStyle w:val="4"/>
              <w:spacing w:line="320" w:lineRule="exact"/>
              <w:rPr>
                <w:rFonts w:hAnsi="標楷體"/>
                <w:sz w:val="22"/>
                <w:szCs w:val="22"/>
              </w:rPr>
            </w:pPr>
            <w:r w:rsidRPr="00A42B15">
              <w:rPr>
                <w:rFonts w:hAnsi="標楷體" w:hint="eastAsia"/>
                <w:noProof/>
                <w:sz w:val="22"/>
                <w:szCs w:val="22"/>
              </w:rPr>
              <w:t>違反公職人員財產申報法、公職人員利益衝突迴避法及政治獻金法之罰鍰收入較預</w:t>
            </w:r>
            <w:r w:rsidR="00D97FCC">
              <w:rPr>
                <w:rFonts w:hAnsi="標楷體" w:hint="eastAsia"/>
                <w:noProof/>
                <w:sz w:val="22"/>
                <w:szCs w:val="22"/>
              </w:rPr>
              <w:t>計</w:t>
            </w:r>
            <w:r w:rsidRPr="00A42B15">
              <w:rPr>
                <w:rFonts w:hAnsi="標楷體" w:hint="eastAsia"/>
                <w:noProof/>
                <w:sz w:val="22"/>
                <w:szCs w:val="22"/>
              </w:rPr>
              <w:t>增加。</w:t>
            </w:r>
          </w:p>
        </w:tc>
      </w:tr>
    </w:tbl>
    <w:p w14:paraId="41628E6B" w14:textId="77777777" w:rsidR="00443848" w:rsidRDefault="00443848" w:rsidP="004C46D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7CFE66E0" w14:textId="77777777" w:rsidR="00443848" w:rsidRPr="00017050" w:rsidRDefault="00443848" w:rsidP="004C46DD">
      <w:pPr>
        <w:spacing w:line="320" w:lineRule="exact"/>
      </w:pPr>
    </w:p>
    <w:p w14:paraId="042616B2" w14:textId="77777777" w:rsidR="00443848" w:rsidRPr="006E2DF0" w:rsidRDefault="00443848" w:rsidP="004C46DD">
      <w:pPr>
        <w:pStyle w:val="a3"/>
        <w:tabs>
          <w:tab w:val="clear" w:pos="4153"/>
          <w:tab w:val="clear" w:pos="8306"/>
        </w:tabs>
        <w:snapToGrid/>
        <w:spacing w:line="320" w:lineRule="exact"/>
        <w:rPr>
          <w:sz w:val="24"/>
        </w:rPr>
      </w:pPr>
    </w:p>
    <w:tbl>
      <w:tblPr>
        <w:tblW w:w="20043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567"/>
        <w:gridCol w:w="28"/>
        <w:gridCol w:w="2807"/>
        <w:gridCol w:w="28"/>
        <w:gridCol w:w="3233"/>
        <w:gridCol w:w="3260"/>
        <w:gridCol w:w="1276"/>
        <w:gridCol w:w="8788"/>
        <w:gridCol w:w="28"/>
      </w:tblGrid>
      <w:tr w:rsidR="00443848" w14:paraId="70CDBAC9" w14:textId="77777777" w:rsidTr="0076253A">
        <w:trPr>
          <w:gridBefore w:val="1"/>
          <w:wBefore w:w="28" w:type="dxa"/>
          <w:cantSplit/>
          <w:trHeight w:val="210"/>
          <w:tblHeader/>
        </w:trPr>
        <w:tc>
          <w:tcPr>
            <w:tcW w:w="20015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44417033" w14:textId="06C83299" w:rsidR="00443848" w:rsidRPr="00D31792" w:rsidRDefault="00D20627" w:rsidP="004C46DD">
            <w:pPr>
              <w:pStyle w:val="a3"/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lastRenderedPageBreak/>
              <w:t>2</w:t>
            </w:r>
            <w:r w:rsidR="00443848" w:rsidRPr="00D31792">
              <w:rPr>
                <w:rFonts w:hint="eastAsia"/>
                <w:sz w:val="28"/>
                <w:szCs w:val="24"/>
              </w:rPr>
              <w:t>.  以前年度歲入減免（註銷）數簡明表</w:t>
            </w:r>
          </w:p>
          <w:p w14:paraId="1D7A1D96" w14:textId="77777777" w:rsidR="00443848" w:rsidRPr="00174CFB" w:rsidRDefault="00443848" w:rsidP="004C46DD">
            <w:pPr>
              <w:spacing w:line="320" w:lineRule="exact"/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443848" w14:paraId="06CC6DBD" w14:textId="77777777" w:rsidTr="00FA7560">
        <w:trPr>
          <w:gridBefore w:val="1"/>
          <w:wBefore w:w="28" w:type="dxa"/>
          <w:cantSplit/>
          <w:trHeight w:val="210"/>
          <w:tblHeader/>
        </w:trPr>
        <w:tc>
          <w:tcPr>
            <w:tcW w:w="595" w:type="dxa"/>
            <w:gridSpan w:val="2"/>
            <w:vMerge w:val="restart"/>
            <w:tcBorders>
              <w:left w:val="nil"/>
            </w:tcBorders>
            <w:vAlign w:val="center"/>
          </w:tcPr>
          <w:p w14:paraId="1F83B32C" w14:textId="77777777" w:rsidR="00443848" w:rsidRPr="00174CFB" w:rsidRDefault="00443848" w:rsidP="004C46DD">
            <w:pPr>
              <w:spacing w:line="320" w:lineRule="exact"/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gridSpan w:val="2"/>
            <w:vMerge w:val="restart"/>
            <w:tcBorders>
              <w:left w:val="nil"/>
            </w:tcBorders>
            <w:vAlign w:val="center"/>
          </w:tcPr>
          <w:p w14:paraId="1A7D6618" w14:textId="77777777" w:rsidR="00443848" w:rsidRPr="00174CFB" w:rsidRDefault="00443848" w:rsidP="004C46DD">
            <w:pPr>
              <w:spacing w:line="320" w:lineRule="exact"/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33" w:type="dxa"/>
            <w:vMerge w:val="restart"/>
            <w:vAlign w:val="center"/>
          </w:tcPr>
          <w:p w14:paraId="57C268A8" w14:textId="77777777" w:rsidR="00443848" w:rsidRPr="00174CFB" w:rsidRDefault="00443848" w:rsidP="004C46DD">
            <w:pPr>
              <w:spacing w:line="320" w:lineRule="exact"/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14:paraId="5835C8E0" w14:textId="77777777" w:rsidR="00443848" w:rsidRPr="00174CFB" w:rsidRDefault="00443848" w:rsidP="004C46DD">
            <w:pPr>
              <w:spacing w:line="320" w:lineRule="exact"/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14:paraId="22681D08" w14:textId="77777777" w:rsidR="00443848" w:rsidRPr="00174CFB" w:rsidRDefault="00443848" w:rsidP="004C46DD">
            <w:pPr>
              <w:spacing w:line="320" w:lineRule="exact"/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816" w:type="dxa"/>
            <w:gridSpan w:val="2"/>
            <w:vMerge w:val="restart"/>
            <w:tcBorders>
              <w:right w:val="nil"/>
            </w:tcBorders>
            <w:vAlign w:val="center"/>
          </w:tcPr>
          <w:p w14:paraId="0F2E85B7" w14:textId="77777777" w:rsidR="00443848" w:rsidRPr="00174CFB" w:rsidRDefault="00443848" w:rsidP="004C46DD">
            <w:pPr>
              <w:spacing w:line="320" w:lineRule="exact"/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443848" w14:paraId="28B0AF8D" w14:textId="77777777" w:rsidTr="00FA7560">
        <w:trPr>
          <w:gridBefore w:val="1"/>
          <w:wBefore w:w="28" w:type="dxa"/>
          <w:cantSplit/>
          <w:trHeight w:val="210"/>
          <w:tblHeader/>
        </w:trPr>
        <w:tc>
          <w:tcPr>
            <w:tcW w:w="595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B9A9E3C" w14:textId="77777777" w:rsidR="00443848" w:rsidRPr="00174CFB" w:rsidRDefault="00443848" w:rsidP="004C46DD">
            <w:pPr>
              <w:spacing w:line="320" w:lineRule="exact"/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5B554F1" w14:textId="77777777" w:rsidR="00443848" w:rsidRPr="00174CFB" w:rsidRDefault="00443848" w:rsidP="004C46DD">
            <w:pPr>
              <w:spacing w:line="320" w:lineRule="exact"/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33" w:type="dxa"/>
            <w:vMerge/>
            <w:tcBorders>
              <w:bottom w:val="single" w:sz="4" w:space="0" w:color="auto"/>
            </w:tcBorders>
            <w:vAlign w:val="center"/>
          </w:tcPr>
          <w:p w14:paraId="38885FD1" w14:textId="77777777" w:rsidR="00443848" w:rsidRPr="00174CFB" w:rsidRDefault="00443848" w:rsidP="004C46DD">
            <w:pPr>
              <w:spacing w:line="320" w:lineRule="exact"/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2D0AC97" w14:textId="77777777" w:rsidR="00443848" w:rsidRPr="00174CFB" w:rsidRDefault="00443848" w:rsidP="004C46DD">
            <w:pPr>
              <w:spacing w:line="320" w:lineRule="exact"/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7A0A9F" w14:textId="77777777" w:rsidR="00443848" w:rsidRPr="00174CFB" w:rsidRDefault="00443848" w:rsidP="004C46DD">
            <w:pPr>
              <w:spacing w:line="320" w:lineRule="exact"/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816" w:type="dxa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6F679F0" w14:textId="77777777" w:rsidR="00443848" w:rsidRPr="00174CFB" w:rsidRDefault="00443848" w:rsidP="004C46DD">
            <w:pPr>
              <w:spacing w:line="320" w:lineRule="exact"/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443848" w:rsidRPr="005F367B" w14:paraId="69ADF00C" w14:textId="77777777" w:rsidTr="00FA75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cantSplit/>
          <w:trHeight w:val="315"/>
        </w:trPr>
        <w:tc>
          <w:tcPr>
            <w:tcW w:w="595" w:type="dxa"/>
            <w:gridSpan w:val="2"/>
            <w:shd w:val="clear" w:color="auto" w:fill="auto"/>
            <w:vAlign w:val="center"/>
          </w:tcPr>
          <w:p w14:paraId="1D4B7304" w14:textId="77777777" w:rsidR="00443848" w:rsidRPr="005F367B" w:rsidRDefault="00443848" w:rsidP="004C46DD">
            <w:pPr>
              <w:spacing w:line="320" w:lineRule="exact"/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881C2B" w14:textId="77777777" w:rsidR="00443848" w:rsidRPr="005F367B" w:rsidRDefault="00443848" w:rsidP="004C46DD">
            <w:pPr>
              <w:spacing w:line="320" w:lineRule="exact"/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5F367B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監察院</w:t>
            </w:r>
          </w:p>
        </w:tc>
        <w:tc>
          <w:tcPr>
            <w:tcW w:w="3233" w:type="dxa"/>
            <w:shd w:val="clear" w:color="auto" w:fill="auto"/>
            <w:vAlign w:val="center"/>
          </w:tcPr>
          <w:p w14:paraId="6AAD94E8" w14:textId="77777777" w:rsidR="00443848" w:rsidRPr="005F367B" w:rsidRDefault="00443848" w:rsidP="004C46DD">
            <w:pPr>
              <w:spacing w:line="320" w:lineRule="exact"/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03668B7" w14:textId="77777777" w:rsidR="00443848" w:rsidRPr="005F367B" w:rsidRDefault="00443848" w:rsidP="004C46DD">
            <w:pPr>
              <w:spacing w:line="320" w:lineRule="exact"/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5C058D" w14:textId="77777777" w:rsidR="00443848" w:rsidRPr="005F367B" w:rsidRDefault="00443848" w:rsidP="004C46DD">
            <w:pPr>
              <w:spacing w:line="320" w:lineRule="exact"/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816" w:type="dxa"/>
            <w:gridSpan w:val="2"/>
            <w:shd w:val="clear" w:color="auto" w:fill="auto"/>
            <w:vAlign w:val="center"/>
          </w:tcPr>
          <w:p w14:paraId="7F4DE097" w14:textId="77777777" w:rsidR="00443848" w:rsidRPr="005F367B" w:rsidRDefault="00443848" w:rsidP="004C46DD">
            <w:pPr>
              <w:spacing w:line="320" w:lineRule="exact"/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443848" w14:paraId="17238F18" w14:textId="77777777" w:rsidTr="00FA75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" w:type="dxa"/>
          <w:cantSplit/>
          <w:trHeight w:val="315"/>
        </w:trPr>
        <w:tc>
          <w:tcPr>
            <w:tcW w:w="595" w:type="dxa"/>
            <w:gridSpan w:val="2"/>
            <w:shd w:val="clear" w:color="auto" w:fill="auto"/>
            <w:vAlign w:val="center"/>
          </w:tcPr>
          <w:p w14:paraId="50DEEB7A" w14:textId="77777777" w:rsidR="00443848" w:rsidRPr="00174CFB" w:rsidRDefault="00443848" w:rsidP="004C46DD">
            <w:pPr>
              <w:spacing w:line="320" w:lineRule="exact"/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070EA0">
              <w:rPr>
                <w:rFonts w:hAnsi="標楷體"/>
                <w:noProof/>
                <w:spacing w:val="-12"/>
                <w:sz w:val="22"/>
                <w:szCs w:val="22"/>
              </w:rPr>
              <w:t>105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2FC8F79" w14:textId="77777777" w:rsidR="00443848" w:rsidRPr="005F367B" w:rsidRDefault="00443848" w:rsidP="004C46DD">
            <w:pPr>
              <w:spacing w:line="320" w:lineRule="exact"/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5F367B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7E18DADD" w14:textId="77777777" w:rsidR="00443848" w:rsidRPr="00174CFB" w:rsidRDefault="00443848" w:rsidP="004C46DD">
            <w:pPr>
              <w:spacing w:line="320" w:lineRule="exact"/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655,303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A913C2F" w14:textId="77777777" w:rsidR="00443848" w:rsidRPr="00174CFB" w:rsidRDefault="00443848" w:rsidP="004C46DD">
            <w:pPr>
              <w:spacing w:line="320" w:lineRule="exact"/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655,303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BEA021" w14:textId="77777777" w:rsidR="00443848" w:rsidRPr="00174CFB" w:rsidRDefault="00443848" w:rsidP="004C46DD">
            <w:pPr>
              <w:spacing w:line="320" w:lineRule="exact"/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C11EFA6" w14:textId="5582223A" w:rsidR="00443848" w:rsidRPr="002E15B8" w:rsidRDefault="00443848" w:rsidP="004C46DD">
            <w:pPr>
              <w:spacing w:line="320" w:lineRule="exact"/>
              <w:jc w:val="both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z w:val="22"/>
                <w:szCs w:val="22"/>
              </w:rPr>
              <w:t>105</w:t>
            </w:r>
            <w:r w:rsidR="00D97FCC">
              <w:rPr>
                <w:rFonts w:hAnsi="標楷體" w:hint="eastAsia"/>
                <w:noProof/>
                <w:sz w:val="22"/>
                <w:szCs w:val="22"/>
              </w:rPr>
              <w:t>及</w:t>
            </w:r>
            <w:r w:rsidRPr="00070EA0">
              <w:rPr>
                <w:rFonts w:hAnsi="標楷體" w:hint="eastAsia"/>
                <w:noProof/>
                <w:sz w:val="22"/>
                <w:szCs w:val="22"/>
              </w:rPr>
              <w:t>111</w:t>
            </w:r>
            <w:r w:rsidR="00D97FCC">
              <w:rPr>
                <w:rFonts w:hAnsi="標楷體" w:hint="eastAsia"/>
                <w:noProof/>
                <w:sz w:val="22"/>
                <w:szCs w:val="22"/>
              </w:rPr>
              <w:t>年度均係依法</w:t>
            </w:r>
            <w:r w:rsidRPr="00070EA0">
              <w:rPr>
                <w:rFonts w:hAnsi="標楷體" w:hint="eastAsia"/>
                <w:noProof/>
                <w:sz w:val="22"/>
                <w:szCs w:val="22"/>
              </w:rPr>
              <w:t>取得債權憑證，</w:t>
            </w:r>
            <w:r w:rsidR="00D97FCC">
              <w:rPr>
                <w:rFonts w:hAnsi="標楷體" w:hint="eastAsia"/>
                <w:noProof/>
                <w:sz w:val="22"/>
                <w:szCs w:val="22"/>
              </w:rPr>
              <w:t>核定註銷</w:t>
            </w:r>
            <w:r w:rsidR="00883F12">
              <w:rPr>
                <w:rFonts w:hAnsi="標楷體" w:hint="eastAsia"/>
                <w:noProof/>
                <w:sz w:val="22"/>
                <w:szCs w:val="22"/>
              </w:rPr>
              <w:t>違</w:t>
            </w:r>
            <w:r w:rsidR="00D97FCC">
              <w:rPr>
                <w:rFonts w:hAnsi="標楷體" w:hint="eastAsia"/>
                <w:noProof/>
                <w:sz w:val="22"/>
                <w:szCs w:val="22"/>
              </w:rPr>
              <w:t>反</w:t>
            </w:r>
            <w:r w:rsidR="004020F1">
              <w:rPr>
                <w:rFonts w:hAnsi="標楷體" w:hint="eastAsia"/>
                <w:noProof/>
                <w:sz w:val="22"/>
                <w:szCs w:val="22"/>
              </w:rPr>
              <w:t>政治獻金</w:t>
            </w:r>
            <w:r w:rsidR="00883F12">
              <w:rPr>
                <w:rFonts w:hAnsi="標楷體" w:hint="eastAsia"/>
                <w:noProof/>
                <w:sz w:val="22"/>
                <w:szCs w:val="22"/>
              </w:rPr>
              <w:t>法之應收罰鍰</w:t>
            </w:r>
            <w:r w:rsidRPr="00070EA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443848" w14:paraId="4C5FC6BD" w14:textId="77777777" w:rsidTr="00FA75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8" w:type="dxa"/>
          <w:cantSplit/>
          <w:trHeight w:val="315"/>
        </w:trPr>
        <w:tc>
          <w:tcPr>
            <w:tcW w:w="595" w:type="dxa"/>
            <w:gridSpan w:val="2"/>
            <w:shd w:val="clear" w:color="auto" w:fill="auto"/>
            <w:vAlign w:val="center"/>
          </w:tcPr>
          <w:p w14:paraId="4A3552C0" w14:textId="77777777" w:rsidR="00443848" w:rsidRPr="00174CFB" w:rsidRDefault="00443848" w:rsidP="004C46DD">
            <w:pPr>
              <w:spacing w:line="320" w:lineRule="exact"/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070EA0">
              <w:rPr>
                <w:rFonts w:hAnsi="標楷體"/>
                <w:noProof/>
                <w:spacing w:val="-12"/>
                <w:sz w:val="22"/>
                <w:szCs w:val="22"/>
              </w:rPr>
              <w:t>111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AB47114" w14:textId="77777777" w:rsidR="00443848" w:rsidRPr="005F367B" w:rsidRDefault="00443848" w:rsidP="004C46DD">
            <w:pPr>
              <w:spacing w:line="320" w:lineRule="exact"/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5F367B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77630A97" w14:textId="77777777" w:rsidR="00443848" w:rsidRPr="00174CFB" w:rsidRDefault="00443848" w:rsidP="004C46DD">
            <w:pPr>
              <w:spacing w:line="320" w:lineRule="exact"/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6,478,019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D9A4CA6" w14:textId="77777777" w:rsidR="00443848" w:rsidRPr="00174CFB" w:rsidRDefault="00443848" w:rsidP="004C46DD">
            <w:pPr>
              <w:spacing w:line="320" w:lineRule="exact"/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5,404,000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B57A5" w14:textId="77777777" w:rsidR="00443848" w:rsidRPr="00174CFB" w:rsidRDefault="00443848" w:rsidP="004C46DD">
            <w:pPr>
              <w:spacing w:line="320" w:lineRule="exact"/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070EA0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83.42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DDE1886" w14:textId="77777777" w:rsidR="00443848" w:rsidRPr="002E15B8" w:rsidRDefault="00443848" w:rsidP="004C46DD">
            <w:pPr>
              <w:spacing w:line="320" w:lineRule="exact"/>
              <w:jc w:val="both"/>
              <w:rPr>
                <w:rFonts w:hAnsi="標楷體"/>
                <w:sz w:val="22"/>
                <w:szCs w:val="22"/>
              </w:rPr>
            </w:pPr>
          </w:p>
        </w:tc>
      </w:tr>
    </w:tbl>
    <w:p w14:paraId="11581675" w14:textId="77777777" w:rsidR="00443848" w:rsidRDefault="00443848" w:rsidP="004C46DD">
      <w:pPr>
        <w:spacing w:line="320" w:lineRule="exact"/>
        <w:jc w:val="left"/>
        <w:rPr>
          <w:sz w:val="20"/>
        </w:rPr>
      </w:pPr>
      <w:r>
        <w:rPr>
          <w:rFonts w:hint="eastAsia"/>
          <w:sz w:val="20"/>
        </w:rPr>
        <w:t>註</w:t>
      </w:r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或3千萬元以上者</w:t>
      </w:r>
      <w:r>
        <w:rPr>
          <w:sz w:val="20"/>
        </w:rPr>
        <w:t>。</w:t>
      </w:r>
    </w:p>
    <w:p w14:paraId="48A3FE15" w14:textId="77777777" w:rsidR="00443848" w:rsidRPr="00FA7560" w:rsidRDefault="00443848" w:rsidP="004C46DD">
      <w:pPr>
        <w:spacing w:line="320" w:lineRule="exact"/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443848" w:rsidRPr="00426896" w14:paraId="0195941B" w14:textId="77777777" w:rsidTr="00E94C0C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65758A6" w14:textId="30C03BF3" w:rsidR="00443848" w:rsidRPr="0073504B" w:rsidRDefault="00D20627" w:rsidP="004C46DD">
            <w:pPr>
              <w:spacing w:line="320" w:lineRule="exact"/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/>
                <w:sz w:val="28"/>
                <w:szCs w:val="24"/>
              </w:rPr>
              <w:t>3</w:t>
            </w:r>
            <w:r w:rsidR="00443848"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443848" w:rsidRPr="0073504B">
              <w:rPr>
                <w:rFonts w:hAnsi="標楷體"/>
                <w:sz w:val="28"/>
                <w:szCs w:val="24"/>
              </w:rPr>
              <w:t xml:space="preserve"> </w:t>
            </w:r>
            <w:r w:rsidR="00443848"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6FF0BD28" w14:textId="77777777" w:rsidR="00443848" w:rsidRPr="00426896" w:rsidRDefault="00443848" w:rsidP="004C46DD">
            <w:pPr>
              <w:pStyle w:val="a8"/>
              <w:spacing w:line="320" w:lineRule="exact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443848" w:rsidRPr="00DC36E9" w14:paraId="43247196" w14:textId="77777777" w:rsidTr="00E94C0C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5F8AED" w14:textId="77777777" w:rsidR="00443848" w:rsidRPr="00800B99" w:rsidRDefault="00443848" w:rsidP="004C46DD">
            <w:pPr>
              <w:pStyle w:val="a8"/>
              <w:spacing w:line="320" w:lineRule="exact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8C01" w14:textId="77777777" w:rsidR="00443848" w:rsidRPr="00800B99" w:rsidRDefault="00443848" w:rsidP="004C46DD">
            <w:pPr>
              <w:pStyle w:val="a8"/>
              <w:spacing w:line="32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4C280" w14:textId="77777777" w:rsidR="00443848" w:rsidRPr="00800B99" w:rsidRDefault="00443848" w:rsidP="004C46DD">
            <w:pPr>
              <w:pStyle w:val="a8"/>
              <w:spacing w:line="320" w:lineRule="exact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53E694EC" w14:textId="77777777" w:rsidR="00443848" w:rsidRPr="00800B99" w:rsidRDefault="00443848" w:rsidP="004C46DD">
            <w:pPr>
              <w:pStyle w:val="a8"/>
              <w:spacing w:line="320" w:lineRule="exact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BF534" w14:textId="77777777" w:rsidR="00443848" w:rsidRPr="00800B99" w:rsidRDefault="00443848" w:rsidP="004C46DD">
            <w:pPr>
              <w:pStyle w:val="a8"/>
              <w:spacing w:line="32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2AB312" w14:textId="77777777" w:rsidR="00443848" w:rsidRPr="00800B99" w:rsidRDefault="00443848" w:rsidP="004C46DD">
            <w:pPr>
              <w:pStyle w:val="a8"/>
              <w:spacing w:line="320" w:lineRule="exact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443848" w:rsidRPr="00DC36E9" w14:paraId="224D8F0C" w14:textId="77777777" w:rsidTr="00E94C0C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8265C3C" w14:textId="77777777" w:rsidR="00443848" w:rsidRPr="00800B99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D5459" w14:textId="77777777" w:rsidR="00443848" w:rsidRPr="00800B99" w:rsidRDefault="00443848" w:rsidP="004C46DD">
            <w:pPr>
              <w:pStyle w:val="2"/>
              <w:spacing w:line="320" w:lineRule="exact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9990B" w14:textId="77777777" w:rsidR="00443848" w:rsidRPr="00800B99" w:rsidRDefault="00443848" w:rsidP="004C46DD">
            <w:pPr>
              <w:pStyle w:val="3"/>
              <w:spacing w:line="320" w:lineRule="exact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13C79" w14:textId="77777777" w:rsidR="00443848" w:rsidRPr="00800B99" w:rsidRDefault="00443848" w:rsidP="004C46DD">
            <w:pPr>
              <w:pStyle w:val="3"/>
              <w:spacing w:line="320" w:lineRule="exact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C301" w14:textId="77777777" w:rsidR="00443848" w:rsidRPr="00800B99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FAB70E" w14:textId="77777777" w:rsidR="00443848" w:rsidRPr="00800B99" w:rsidRDefault="00443848" w:rsidP="004C46DD">
            <w:pPr>
              <w:pStyle w:val="4"/>
              <w:spacing w:line="320" w:lineRule="exact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443848" w:rsidRPr="00301980" w14:paraId="1227F538" w14:textId="77777777" w:rsidTr="00E94C0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47575AF" w14:textId="77777777" w:rsidR="00443848" w:rsidRPr="00301980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930887F" w14:textId="77777777" w:rsidR="00443848" w:rsidRPr="00301980" w:rsidRDefault="00443848" w:rsidP="004C46DD">
            <w:pPr>
              <w:pStyle w:val="21"/>
              <w:spacing w:line="32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01980">
              <w:rPr>
                <w:rFonts w:hAnsi="標楷體" w:hint="eastAsia"/>
                <w:b/>
                <w:noProof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5F16CBE" w14:textId="77777777" w:rsidR="00443848" w:rsidRPr="00301980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9E59190" w14:textId="77777777" w:rsidR="00443848" w:rsidRPr="00301980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0E014D" w14:textId="77777777" w:rsidR="00443848" w:rsidRPr="00301980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F54C576" w14:textId="77777777" w:rsidR="00443848" w:rsidRPr="00301980" w:rsidRDefault="00443848" w:rsidP="004C46DD">
            <w:pPr>
              <w:pStyle w:val="4"/>
              <w:spacing w:line="32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443848" w14:paraId="43D745B5" w14:textId="77777777" w:rsidTr="00E94C0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1F72569" w14:textId="77777777" w:rsidR="00443848" w:rsidRPr="00800B99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0EA0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62EC3D" w14:textId="77777777" w:rsidR="00443848" w:rsidRPr="00301980" w:rsidRDefault="00443848" w:rsidP="004C46DD">
            <w:pPr>
              <w:pStyle w:val="21"/>
              <w:spacing w:line="32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0198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B0D9163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2,713,000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28F69C5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2,113,000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D96622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77.88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9300FB3" w14:textId="7C67E8A7" w:rsidR="00443848" w:rsidRPr="00997D66" w:rsidRDefault="00443848" w:rsidP="004C46DD">
            <w:pPr>
              <w:pStyle w:val="4"/>
              <w:spacing w:line="320" w:lineRule="exact"/>
              <w:rPr>
                <w:rFonts w:hAnsi="標楷體"/>
                <w:sz w:val="22"/>
                <w:szCs w:val="22"/>
              </w:rPr>
            </w:pPr>
            <w:r w:rsidRPr="00070EA0">
              <w:rPr>
                <w:rFonts w:hAnsi="標楷體" w:hint="eastAsia"/>
                <w:noProof/>
                <w:sz w:val="22"/>
                <w:szCs w:val="22"/>
              </w:rPr>
              <w:t>107、110、112及113年度</w:t>
            </w:r>
            <w:r w:rsidR="00883F12">
              <w:rPr>
                <w:rFonts w:hAnsi="標楷體" w:hint="eastAsia"/>
                <w:noProof/>
                <w:sz w:val="22"/>
                <w:szCs w:val="22"/>
              </w:rPr>
              <w:t>均係</w:t>
            </w:r>
            <w:r w:rsidR="004714C6" w:rsidRPr="00070EA0">
              <w:rPr>
                <w:rFonts w:hAnsi="標楷體" w:hint="eastAsia"/>
                <w:noProof/>
                <w:sz w:val="22"/>
                <w:szCs w:val="22"/>
              </w:rPr>
              <w:t>違反</w:t>
            </w:r>
            <w:r w:rsidR="00883F12">
              <w:rPr>
                <w:rFonts w:hAnsi="標楷體" w:hint="eastAsia"/>
                <w:noProof/>
                <w:sz w:val="22"/>
                <w:szCs w:val="22"/>
              </w:rPr>
              <w:t>政治獻金法、</w:t>
            </w:r>
            <w:r w:rsidRPr="00070EA0">
              <w:rPr>
                <w:rFonts w:hAnsi="標楷體" w:hint="eastAsia"/>
                <w:noProof/>
                <w:sz w:val="22"/>
                <w:szCs w:val="22"/>
              </w:rPr>
              <w:t>公職人員財產申報法</w:t>
            </w:r>
            <w:r w:rsidR="00883F12">
              <w:rPr>
                <w:rFonts w:hAnsi="標楷體" w:hint="eastAsia"/>
                <w:noProof/>
                <w:sz w:val="22"/>
                <w:szCs w:val="22"/>
              </w:rPr>
              <w:t>及公務人員利益</w:t>
            </w:r>
            <w:r w:rsidR="003109F1">
              <w:rPr>
                <w:rFonts w:hAnsi="標楷體" w:hint="eastAsia"/>
                <w:noProof/>
                <w:sz w:val="22"/>
                <w:szCs w:val="22"/>
              </w:rPr>
              <w:t>衝</w:t>
            </w:r>
            <w:r w:rsidR="00883F12">
              <w:rPr>
                <w:rFonts w:hAnsi="標楷體" w:hint="eastAsia"/>
                <w:noProof/>
                <w:sz w:val="22"/>
                <w:szCs w:val="22"/>
              </w:rPr>
              <w:t>突迴避法</w:t>
            </w:r>
            <w:r w:rsidRPr="00070EA0">
              <w:rPr>
                <w:rFonts w:hAnsi="標楷體" w:hint="eastAsia"/>
                <w:noProof/>
                <w:sz w:val="22"/>
                <w:szCs w:val="22"/>
              </w:rPr>
              <w:t>之罰鍰</w:t>
            </w:r>
            <w:r w:rsidR="00883F12">
              <w:rPr>
                <w:rFonts w:hAnsi="標楷體" w:hint="eastAsia"/>
                <w:noProof/>
                <w:sz w:val="22"/>
                <w:szCs w:val="22"/>
              </w:rPr>
              <w:t>，尚待收取。</w:t>
            </w:r>
          </w:p>
        </w:tc>
      </w:tr>
      <w:tr w:rsidR="00443848" w14:paraId="5C576AEF" w14:textId="77777777" w:rsidTr="00E94C0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499F803" w14:textId="77777777" w:rsidR="00443848" w:rsidRPr="00800B99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0EA0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CC5AF7" w14:textId="77777777" w:rsidR="00443848" w:rsidRPr="00301980" w:rsidRDefault="00443848" w:rsidP="004C46DD">
            <w:pPr>
              <w:pStyle w:val="21"/>
              <w:spacing w:line="32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0198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CA8155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1,637,723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D07E48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821,848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897947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50.18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7FE92ED" w14:textId="77777777" w:rsidR="00443848" w:rsidRPr="00997D66" w:rsidRDefault="00443848" w:rsidP="004C46DD">
            <w:pPr>
              <w:pStyle w:val="4"/>
              <w:spacing w:line="32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443848" w14:paraId="08A1C919" w14:textId="77777777" w:rsidTr="00E94C0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20AE2EB0" w14:textId="77777777" w:rsidR="00443848" w:rsidRPr="00800B99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0EA0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41E3F0" w14:textId="77777777" w:rsidR="00443848" w:rsidRPr="00301980" w:rsidRDefault="00443848" w:rsidP="004C46DD">
            <w:pPr>
              <w:pStyle w:val="21"/>
              <w:spacing w:line="32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0198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BD24B66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4,009,660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DA36066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3,885,000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B5E272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96.89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FBD34DD" w14:textId="77777777" w:rsidR="00443848" w:rsidRPr="00997D66" w:rsidRDefault="00443848" w:rsidP="004C46DD">
            <w:pPr>
              <w:pStyle w:val="4"/>
              <w:spacing w:line="320" w:lineRule="exact"/>
              <w:rPr>
                <w:rFonts w:hAnsi="標楷體"/>
                <w:sz w:val="22"/>
                <w:szCs w:val="22"/>
              </w:rPr>
            </w:pPr>
          </w:p>
        </w:tc>
      </w:tr>
      <w:tr w:rsidR="00443848" w14:paraId="38978990" w14:textId="77777777" w:rsidTr="00E94C0C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41AC6A25" w14:textId="77777777" w:rsidR="00443848" w:rsidRPr="00800B99" w:rsidRDefault="00443848" w:rsidP="004C46DD">
            <w:pPr>
              <w:pStyle w:val="3"/>
              <w:spacing w:line="32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70EA0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70F1C6" w14:textId="77777777" w:rsidR="00443848" w:rsidRPr="00301980" w:rsidRDefault="00443848" w:rsidP="004C46DD">
            <w:pPr>
              <w:pStyle w:val="21"/>
              <w:spacing w:line="32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01980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F7F4BA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15,096,351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743519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12,827,310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25DC65" w14:textId="77777777" w:rsidR="00443848" w:rsidRPr="00800B99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070EA0">
              <w:rPr>
                <w:rFonts w:hAnsi="細明體"/>
                <w:noProof/>
                <w:sz w:val="22"/>
                <w:szCs w:val="22"/>
              </w:rPr>
              <w:t>84.97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484E023" w14:textId="77777777" w:rsidR="00443848" w:rsidRPr="00997D66" w:rsidRDefault="00443848" w:rsidP="004C46DD">
            <w:pPr>
              <w:pStyle w:val="4"/>
              <w:spacing w:line="320" w:lineRule="exact"/>
              <w:rPr>
                <w:rFonts w:hAnsi="標楷體"/>
                <w:sz w:val="22"/>
                <w:szCs w:val="22"/>
              </w:rPr>
            </w:pPr>
          </w:p>
        </w:tc>
      </w:tr>
    </w:tbl>
    <w:p w14:paraId="288533E7" w14:textId="77777777" w:rsidR="00443848" w:rsidRDefault="00443848" w:rsidP="004C46D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1924EF8D" w14:textId="77777777" w:rsidR="00443848" w:rsidRDefault="00443848" w:rsidP="004C46DD">
      <w:pPr>
        <w:spacing w:line="320" w:lineRule="exact"/>
        <w:jc w:val="left"/>
      </w:pPr>
    </w:p>
    <w:p w14:paraId="7FB8A1D4" w14:textId="77777777" w:rsidR="00443848" w:rsidRPr="00F33C00" w:rsidRDefault="00443848" w:rsidP="004C46DD">
      <w:pPr>
        <w:spacing w:line="320" w:lineRule="exact"/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14:paraId="6D845C98" w14:textId="77777777" w:rsidR="00443848" w:rsidRPr="00034210" w:rsidRDefault="00443848" w:rsidP="004C46DD">
      <w:pPr>
        <w:pStyle w:val="10"/>
        <w:spacing w:line="32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374"/>
        <w:gridCol w:w="1275"/>
        <w:gridCol w:w="8533"/>
      </w:tblGrid>
      <w:tr w:rsidR="00443848" w:rsidRPr="00AC566C" w14:paraId="6C211F23" w14:textId="77777777" w:rsidTr="00E94C0C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E127F6" w14:textId="75A515FC" w:rsidR="00443848" w:rsidRPr="0080007C" w:rsidRDefault="00443848" w:rsidP="004C46DD">
            <w:pPr>
              <w:pStyle w:val="10"/>
              <w:spacing w:line="320" w:lineRule="exact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t>114</w:t>
            </w:r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14:paraId="1DC6BBD8" w14:textId="77777777" w:rsidR="00443848" w:rsidRPr="00AC566C" w:rsidRDefault="00443848" w:rsidP="004C46DD">
            <w:pPr>
              <w:pStyle w:val="a8"/>
              <w:spacing w:line="320" w:lineRule="exact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443848" w14:paraId="475F308B" w14:textId="77777777" w:rsidTr="006E2ADF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DB48178" w14:textId="77777777" w:rsidR="00443848" w:rsidRPr="00AF2D0B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14:paraId="20D7A6E5" w14:textId="77777777" w:rsidR="00443848" w:rsidRPr="00AF2D0B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649" w:type="dxa"/>
            <w:gridSpan w:val="2"/>
            <w:tcBorders>
              <w:bottom w:val="single" w:sz="4" w:space="0" w:color="auto"/>
            </w:tcBorders>
            <w:vAlign w:val="center"/>
          </w:tcPr>
          <w:p w14:paraId="0C2A71EA" w14:textId="77777777" w:rsidR="00443848" w:rsidRPr="00AF2D0B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533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360E5DD" w14:textId="77777777" w:rsidR="00443848" w:rsidRPr="00AF2D0B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443848" w14:paraId="6C2E5BBC" w14:textId="77777777" w:rsidTr="006E2ADF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9D6157F" w14:textId="77777777" w:rsidR="00443848" w:rsidRPr="00AF2D0B" w:rsidRDefault="00443848" w:rsidP="004C46DD">
            <w:pPr>
              <w:spacing w:line="320" w:lineRule="exact"/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15036A2D" w14:textId="77777777" w:rsidR="00443848" w:rsidRPr="00AF2D0B" w:rsidRDefault="00443848" w:rsidP="004C46DD">
            <w:pPr>
              <w:spacing w:line="320" w:lineRule="exact"/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374" w:type="dxa"/>
            <w:tcBorders>
              <w:bottom w:val="single" w:sz="4" w:space="0" w:color="auto"/>
            </w:tcBorders>
            <w:vAlign w:val="center"/>
          </w:tcPr>
          <w:p w14:paraId="3F0D0D4D" w14:textId="77777777" w:rsidR="00443848" w:rsidRPr="00AF2D0B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2C40B5A" w14:textId="77777777" w:rsidR="00443848" w:rsidRPr="00AF2D0B" w:rsidRDefault="00443848" w:rsidP="004C46DD">
            <w:pPr>
              <w:pStyle w:val="a8"/>
              <w:spacing w:line="320" w:lineRule="exact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53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5F4675E" w14:textId="77777777" w:rsidR="00443848" w:rsidRPr="00AF2D0B" w:rsidRDefault="00443848" w:rsidP="004C46DD">
            <w:pPr>
              <w:spacing w:line="320" w:lineRule="exact"/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443848" w:rsidRPr="0030626A" w14:paraId="1687FC80" w14:textId="77777777" w:rsidTr="00804E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430" w:type="dxa"/>
            <w:shd w:val="clear" w:color="auto" w:fill="auto"/>
            <w:vAlign w:val="center"/>
          </w:tcPr>
          <w:p w14:paraId="49822C4A" w14:textId="77777777" w:rsidR="00443848" w:rsidRPr="0030626A" w:rsidRDefault="00443848" w:rsidP="004C46DD">
            <w:pPr>
              <w:pStyle w:val="21"/>
              <w:spacing w:line="320" w:lineRule="exact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0626A">
              <w:rPr>
                <w:rFonts w:hAnsi="標楷體" w:hint="eastAsia"/>
                <w:b/>
                <w:noProof/>
                <w:sz w:val="22"/>
                <w:szCs w:val="22"/>
              </w:rPr>
              <w:t>監察院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1E9E96D" w14:textId="77777777" w:rsidR="00443848" w:rsidRPr="0030626A" w:rsidRDefault="00443848" w:rsidP="004C46DD">
            <w:pPr>
              <w:pStyle w:val="3"/>
              <w:spacing w:line="320" w:lineRule="exact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374" w:type="dxa"/>
            <w:shd w:val="clear" w:color="auto" w:fill="auto"/>
            <w:vAlign w:val="center"/>
          </w:tcPr>
          <w:p w14:paraId="25ACCC92" w14:textId="77777777" w:rsidR="00443848" w:rsidRPr="0030626A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130CBF0" w14:textId="77777777" w:rsidR="00443848" w:rsidRPr="0030626A" w:rsidRDefault="00443848" w:rsidP="004C46DD">
            <w:pPr>
              <w:pStyle w:val="3"/>
              <w:spacing w:line="320" w:lineRule="exact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533" w:type="dxa"/>
            <w:shd w:val="clear" w:color="auto" w:fill="auto"/>
            <w:vAlign w:val="center"/>
          </w:tcPr>
          <w:p w14:paraId="780C9A4A" w14:textId="77777777" w:rsidR="00443848" w:rsidRPr="0030626A" w:rsidRDefault="00443848" w:rsidP="004C46DD">
            <w:pPr>
              <w:pStyle w:val="4"/>
              <w:spacing w:line="320" w:lineRule="exact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443848" w:rsidRPr="0030626A" w14:paraId="304C94C2" w14:textId="77777777" w:rsidTr="00B4676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80"/>
        </w:trPr>
        <w:tc>
          <w:tcPr>
            <w:tcW w:w="3430" w:type="dxa"/>
            <w:shd w:val="clear" w:color="auto" w:fill="auto"/>
            <w:vAlign w:val="center"/>
          </w:tcPr>
          <w:p w14:paraId="79EE7876" w14:textId="77777777" w:rsidR="00443848" w:rsidRPr="0030626A" w:rsidRDefault="00443848" w:rsidP="004C46DD">
            <w:pPr>
              <w:pStyle w:val="21"/>
              <w:spacing w:line="320" w:lineRule="exact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0626A">
              <w:rPr>
                <w:rFonts w:hAnsi="標楷體" w:hint="eastAsia"/>
                <w:noProof/>
                <w:sz w:val="22"/>
                <w:szCs w:val="22"/>
              </w:rPr>
              <w:t>國家人權業務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904F63" w14:textId="77777777" w:rsidR="00443848" w:rsidRPr="0030626A" w:rsidRDefault="00443848" w:rsidP="004C46DD">
            <w:pPr>
              <w:pStyle w:val="3"/>
              <w:spacing w:line="320" w:lineRule="exact"/>
              <w:rPr>
                <w:rFonts w:hAnsi="細明體"/>
                <w:spacing w:val="-2"/>
                <w:sz w:val="22"/>
                <w:szCs w:val="22"/>
              </w:rPr>
            </w:pPr>
            <w:r w:rsidRPr="0030626A">
              <w:rPr>
                <w:rFonts w:hAnsi="細明體"/>
                <w:noProof/>
                <w:spacing w:val="-2"/>
                <w:sz w:val="22"/>
                <w:szCs w:val="22"/>
              </w:rPr>
              <w:t>8,739,000</w:t>
            </w:r>
          </w:p>
        </w:tc>
        <w:tc>
          <w:tcPr>
            <w:tcW w:w="3374" w:type="dxa"/>
            <w:shd w:val="clear" w:color="auto" w:fill="auto"/>
            <w:vAlign w:val="center"/>
          </w:tcPr>
          <w:p w14:paraId="57426101" w14:textId="77777777" w:rsidR="00443848" w:rsidRPr="0030626A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30626A">
              <w:rPr>
                <w:rFonts w:hAnsi="細明體"/>
                <w:noProof/>
                <w:sz w:val="22"/>
                <w:szCs w:val="22"/>
              </w:rPr>
              <w:t>3,252,375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904D9D" w14:textId="77777777" w:rsidR="00443848" w:rsidRPr="0030626A" w:rsidRDefault="00443848" w:rsidP="004C46DD">
            <w:pPr>
              <w:pStyle w:val="3"/>
              <w:spacing w:line="320" w:lineRule="exact"/>
              <w:rPr>
                <w:rFonts w:hAnsi="細明體"/>
                <w:sz w:val="22"/>
                <w:szCs w:val="22"/>
              </w:rPr>
            </w:pPr>
            <w:r w:rsidRPr="0030626A">
              <w:rPr>
                <w:rFonts w:hAnsi="細明體"/>
                <w:noProof/>
                <w:sz w:val="22"/>
                <w:szCs w:val="22"/>
              </w:rPr>
              <w:t>37.22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30C8CB98" w14:textId="215C177E" w:rsidR="00443848" w:rsidRDefault="00FD3349" w:rsidP="004C46DD">
            <w:pPr>
              <w:pStyle w:val="4"/>
              <w:spacing w:line="320" w:lineRule="exact"/>
              <w:rPr>
                <w:rFonts w:hAnsi="標楷體"/>
                <w:noProof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適足居住權下公有財產管理與迫遷議題系統性訪查委託專業服務</w:t>
            </w:r>
            <w:r w:rsidR="00443848" w:rsidRPr="0030626A">
              <w:rPr>
                <w:rFonts w:hAnsi="標楷體" w:hint="eastAsia"/>
                <w:noProof/>
                <w:sz w:val="22"/>
                <w:szCs w:val="22"/>
              </w:rPr>
              <w:t>等</w:t>
            </w:r>
            <w:r w:rsidR="007710D6">
              <w:rPr>
                <w:rFonts w:hAnsi="標楷體" w:hint="eastAsia"/>
                <w:noProof/>
                <w:sz w:val="22"/>
                <w:szCs w:val="22"/>
              </w:rPr>
              <w:t>案</w:t>
            </w:r>
            <w:r w:rsidR="00443848" w:rsidRPr="0030626A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131A1F">
              <w:rPr>
                <w:rFonts w:hAnsi="標楷體" w:hint="eastAsia"/>
                <w:noProof/>
                <w:sz w:val="22"/>
                <w:szCs w:val="22"/>
              </w:rPr>
              <w:t>合</w:t>
            </w:r>
            <w:r w:rsidR="00443848" w:rsidRPr="0030626A">
              <w:rPr>
                <w:rFonts w:hAnsi="標楷體" w:hint="eastAsia"/>
                <w:noProof/>
                <w:sz w:val="22"/>
                <w:szCs w:val="22"/>
              </w:rPr>
              <w:t>約期程跨年度，須保留</w:t>
            </w:r>
            <w:r w:rsidR="00131A1F">
              <w:rPr>
                <w:rFonts w:hAnsi="標楷體" w:hint="eastAsia"/>
                <w:noProof/>
                <w:sz w:val="22"/>
                <w:szCs w:val="22"/>
              </w:rPr>
              <w:t>繼續執行</w:t>
            </w:r>
            <w:r w:rsidR="00443848" w:rsidRPr="0030626A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  <w:p w14:paraId="42FE493E" w14:textId="623F4862" w:rsidR="00804EE5" w:rsidRPr="0030626A" w:rsidRDefault="00804EE5" w:rsidP="004C46DD">
            <w:pPr>
              <w:pStyle w:val="4"/>
              <w:spacing w:line="320" w:lineRule="exact"/>
              <w:rPr>
                <w:rFonts w:hAnsi="標楷體"/>
                <w:sz w:val="22"/>
                <w:szCs w:val="22"/>
              </w:rPr>
            </w:pPr>
          </w:p>
        </w:tc>
      </w:tr>
    </w:tbl>
    <w:p w14:paraId="04F3AA07" w14:textId="77777777" w:rsidR="00443848" w:rsidRDefault="00443848" w:rsidP="004C46D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，或3千萬元以上者</w:t>
      </w:r>
      <w:r>
        <w:t>。</w:t>
      </w:r>
    </w:p>
    <w:p w14:paraId="12CE6FF7" w14:textId="77777777" w:rsidR="00443848" w:rsidRDefault="00443848" w:rsidP="004C46DD">
      <w:pPr>
        <w:pStyle w:val="aa"/>
      </w:pPr>
    </w:p>
    <w:p w14:paraId="14AA0AA9" w14:textId="77777777" w:rsidR="00443848" w:rsidRPr="00AC566C" w:rsidRDefault="00443848" w:rsidP="004C46DD">
      <w:pPr>
        <w:pStyle w:val="aa"/>
      </w:pPr>
    </w:p>
    <w:sectPr w:rsidR="00443848" w:rsidRPr="00AC566C" w:rsidSect="00F33853">
      <w:footerReference w:type="default" r:id="rId7"/>
      <w:pgSz w:w="23814" w:h="16840" w:orient="landscape" w:code="8"/>
      <w:pgMar w:top="1134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C7640" w14:textId="77777777" w:rsidR="00443848" w:rsidRDefault="00443848" w:rsidP="005F138F">
      <w:r>
        <w:separator/>
      </w:r>
    </w:p>
  </w:endnote>
  <w:endnote w:type="continuationSeparator" w:id="0">
    <w:p w14:paraId="6937449F" w14:textId="77777777" w:rsidR="00443848" w:rsidRDefault="00443848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6078" w14:textId="2BA29A21" w:rsidR="00614ED9" w:rsidRDefault="00614ED9">
    <w:pPr>
      <w:pStyle w:val="a5"/>
      <w:jc w:val="center"/>
    </w:pPr>
    <w:r>
      <w:t>16-6-</w:t>
    </w:r>
    <w:sdt>
      <w:sdtPr>
        <w:id w:val="195629051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0B24A15A" w14:textId="585FF50D" w:rsidR="004923F2" w:rsidRDefault="004923F2" w:rsidP="004923F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7FEAE" w14:textId="77777777" w:rsidR="00443848" w:rsidRDefault="00443848" w:rsidP="005F138F">
      <w:r>
        <w:separator/>
      </w:r>
    </w:p>
  </w:footnote>
  <w:footnote w:type="continuationSeparator" w:id="0">
    <w:p w14:paraId="4354E7D9" w14:textId="77777777" w:rsidR="00443848" w:rsidRDefault="00443848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848"/>
    <w:rsid w:val="00034387"/>
    <w:rsid w:val="0004523E"/>
    <w:rsid w:val="000C1183"/>
    <w:rsid w:val="000C6DFD"/>
    <w:rsid w:val="000E17B1"/>
    <w:rsid w:val="00131A1F"/>
    <w:rsid w:val="001666A9"/>
    <w:rsid w:val="001D2099"/>
    <w:rsid w:val="00240C83"/>
    <w:rsid w:val="00243F81"/>
    <w:rsid w:val="0026573E"/>
    <w:rsid w:val="00267C44"/>
    <w:rsid w:val="002C056F"/>
    <w:rsid w:val="002C0AB3"/>
    <w:rsid w:val="003109F1"/>
    <w:rsid w:val="00310E5F"/>
    <w:rsid w:val="003339D0"/>
    <w:rsid w:val="0034075B"/>
    <w:rsid w:val="00387DB0"/>
    <w:rsid w:val="003E22FB"/>
    <w:rsid w:val="004020F1"/>
    <w:rsid w:val="00402AAD"/>
    <w:rsid w:val="004265DA"/>
    <w:rsid w:val="00443848"/>
    <w:rsid w:val="004714C6"/>
    <w:rsid w:val="004923F2"/>
    <w:rsid w:val="004A53D6"/>
    <w:rsid w:val="004C46DD"/>
    <w:rsid w:val="00543060"/>
    <w:rsid w:val="00552AAA"/>
    <w:rsid w:val="00566294"/>
    <w:rsid w:val="005F138F"/>
    <w:rsid w:val="00614ED9"/>
    <w:rsid w:val="00661E18"/>
    <w:rsid w:val="006714D6"/>
    <w:rsid w:val="006D3F4A"/>
    <w:rsid w:val="006E2ADF"/>
    <w:rsid w:val="00732BCF"/>
    <w:rsid w:val="00735A8D"/>
    <w:rsid w:val="00761C7F"/>
    <w:rsid w:val="0076253A"/>
    <w:rsid w:val="00767633"/>
    <w:rsid w:val="007710D6"/>
    <w:rsid w:val="007C02D3"/>
    <w:rsid w:val="007E2EB3"/>
    <w:rsid w:val="00804EE5"/>
    <w:rsid w:val="00883F12"/>
    <w:rsid w:val="0088748A"/>
    <w:rsid w:val="008B4E5E"/>
    <w:rsid w:val="008D1FB8"/>
    <w:rsid w:val="008E7712"/>
    <w:rsid w:val="00911FF5"/>
    <w:rsid w:val="0099628A"/>
    <w:rsid w:val="009A0F1E"/>
    <w:rsid w:val="009C4E1D"/>
    <w:rsid w:val="00A27DD2"/>
    <w:rsid w:val="00A343F8"/>
    <w:rsid w:val="00A5474D"/>
    <w:rsid w:val="00A70D8E"/>
    <w:rsid w:val="00A9594E"/>
    <w:rsid w:val="00B14B16"/>
    <w:rsid w:val="00B4676F"/>
    <w:rsid w:val="00B54E96"/>
    <w:rsid w:val="00B55A84"/>
    <w:rsid w:val="00BA0A16"/>
    <w:rsid w:val="00BA27DF"/>
    <w:rsid w:val="00BE66B4"/>
    <w:rsid w:val="00BF11BD"/>
    <w:rsid w:val="00C172FA"/>
    <w:rsid w:val="00C3041B"/>
    <w:rsid w:val="00D14F9C"/>
    <w:rsid w:val="00D20627"/>
    <w:rsid w:val="00D30B46"/>
    <w:rsid w:val="00D76056"/>
    <w:rsid w:val="00D97FCC"/>
    <w:rsid w:val="00DB06A3"/>
    <w:rsid w:val="00DB324C"/>
    <w:rsid w:val="00DE0D5E"/>
    <w:rsid w:val="00E005BE"/>
    <w:rsid w:val="00E13F71"/>
    <w:rsid w:val="00E34D36"/>
    <w:rsid w:val="00E35F55"/>
    <w:rsid w:val="00E53B76"/>
    <w:rsid w:val="00E659D6"/>
    <w:rsid w:val="00E769B7"/>
    <w:rsid w:val="00E87430"/>
    <w:rsid w:val="00EE534F"/>
    <w:rsid w:val="00EE74AE"/>
    <w:rsid w:val="00EF2E38"/>
    <w:rsid w:val="00F15328"/>
    <w:rsid w:val="00F25207"/>
    <w:rsid w:val="00F33853"/>
    <w:rsid w:val="00FA7560"/>
    <w:rsid w:val="00FD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04D5331"/>
  <w15:chartTrackingRefBased/>
  <w15:docId w15:val="{854BAE98-7DEE-4CA0-B533-B8CBEBE4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443848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443848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443848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44384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443848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443848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443848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443848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443848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pSPz6SkNg6cgV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pSPz6SkNg6cgV歲入機關別決算審定明細表A3_1</Template>
  <TotalTime>74</TotalTime>
  <Pages>4</Pages>
  <Words>945</Words>
  <Characters>5390</Characters>
  <Application>Microsoft Office Word</Application>
  <DocSecurity>0</DocSecurity>
  <Lines>44</Lines>
  <Paragraphs>12</Paragraphs>
  <ScaleCrop>false</ScaleCrop>
  <Company>N.A.O.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張宥淇</dc:creator>
  <cp:keywords/>
  <dc:description/>
  <cp:lastModifiedBy>張宥淇</cp:lastModifiedBy>
  <cp:revision>89</cp:revision>
  <cp:lastPrinted>2026-06-09T08:06:00Z</cp:lastPrinted>
  <dcterms:created xsi:type="dcterms:W3CDTF">2026-06-08T06:05:00Z</dcterms:created>
  <dcterms:modified xsi:type="dcterms:W3CDTF">2026-06-16T07:01:00Z</dcterms:modified>
</cp:coreProperties>
</file>