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4B00B" w14:textId="77777777" w:rsidR="00A23A4D" w:rsidRPr="002069FF" w:rsidRDefault="00A23A4D" w:rsidP="00A23A4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總統府主管</w:t>
      </w:r>
    </w:p>
    <w:p w14:paraId="0D627BD4" w14:textId="77777777" w:rsidR="00A23A4D" w:rsidRDefault="00A23A4D" w:rsidP="00A23A4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163521BA" w14:textId="77777777" w:rsidR="00A23A4D" w:rsidRDefault="00A23A4D" w:rsidP="00A23A4D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410"/>
        <w:gridCol w:w="2268"/>
        <w:gridCol w:w="2268"/>
        <w:gridCol w:w="1984"/>
        <w:gridCol w:w="1985"/>
        <w:gridCol w:w="1843"/>
        <w:gridCol w:w="1134"/>
      </w:tblGrid>
      <w:tr w:rsidR="00A23A4D" w14:paraId="42F75173" w14:textId="77777777" w:rsidTr="004660F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B8868" w14:textId="77777777" w:rsidR="00A23A4D" w:rsidRPr="002069FF" w:rsidRDefault="00A23A4D" w:rsidP="0005591F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114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458CBB39" w14:textId="77777777" w:rsidR="00A23A4D" w:rsidRPr="00A27DD2" w:rsidRDefault="00A23A4D" w:rsidP="0005591F">
            <w:pPr>
              <w:jc w:val="distribute"/>
              <w:rPr>
                <w:sz w:val="24"/>
                <w:szCs w:val="24"/>
              </w:rPr>
            </w:pPr>
          </w:p>
        </w:tc>
      </w:tr>
      <w:tr w:rsidR="00A23A4D" w14:paraId="0473ECDC" w14:textId="77777777" w:rsidTr="004660F6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4FC7728" w14:textId="77777777" w:rsidR="00A23A4D" w:rsidRPr="00A27DD2" w:rsidRDefault="00A23A4D" w:rsidP="0005591F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23A4D" w14:paraId="44640A4C" w14:textId="77777777" w:rsidTr="004660F6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6E5277A8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6CC549A9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67A7CC4E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678" w:type="dxa"/>
            <w:gridSpan w:val="2"/>
            <w:vAlign w:val="center"/>
          </w:tcPr>
          <w:p w14:paraId="2B55CC8A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237" w:type="dxa"/>
            <w:gridSpan w:val="3"/>
            <w:vAlign w:val="center"/>
          </w:tcPr>
          <w:p w14:paraId="15949BCF" w14:textId="77777777" w:rsidR="00A23A4D" w:rsidRPr="00A27DD2" w:rsidRDefault="00A23A4D" w:rsidP="0005591F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012A073B" w14:textId="77777777" w:rsidR="00A23A4D" w:rsidRPr="00A27DD2" w:rsidRDefault="00A23A4D" w:rsidP="0005591F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23A4D" w14:paraId="42B25B7A" w14:textId="77777777" w:rsidTr="004660F6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4CEBD15D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DCBB43B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ACDEDEF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92DD400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268" w:type="dxa"/>
            <w:vAlign w:val="center"/>
          </w:tcPr>
          <w:p w14:paraId="5E2AC63C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268" w:type="dxa"/>
            <w:vAlign w:val="center"/>
          </w:tcPr>
          <w:p w14:paraId="2A03DB84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984" w:type="dxa"/>
            <w:vAlign w:val="center"/>
          </w:tcPr>
          <w:p w14:paraId="71092A1F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985" w:type="dxa"/>
            <w:vAlign w:val="center"/>
          </w:tcPr>
          <w:p w14:paraId="07A1D8EF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3" w:type="dxa"/>
            <w:vAlign w:val="center"/>
          </w:tcPr>
          <w:p w14:paraId="670BEB10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134" w:type="dxa"/>
            <w:tcBorders>
              <w:right w:val="nil"/>
            </w:tcBorders>
            <w:vAlign w:val="center"/>
          </w:tcPr>
          <w:p w14:paraId="4F45C564" w14:textId="77777777" w:rsidR="00A23A4D" w:rsidRPr="00A27DD2" w:rsidRDefault="00A23A4D" w:rsidP="0005591F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3A4D" w:rsidRPr="007009A3" w14:paraId="015AB013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6C4278" w14:textId="77777777" w:rsidR="00A23A4D" w:rsidRPr="007009A3" w:rsidRDefault="00A23A4D" w:rsidP="0005591F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009A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3EC5B2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153,813,000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32F7D0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217,423,700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59983D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324669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C3F359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217,423,700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5B88EE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A0E602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217,423,700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A4A282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63,610,700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FB2F84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41.36</w:t>
            </w:r>
          </w:p>
        </w:tc>
      </w:tr>
      <w:tr w:rsidR="00A23A4D" w:rsidRPr="007009A3" w14:paraId="57959C9E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0F218992" w14:textId="77777777" w:rsidR="00A23A4D" w:rsidRPr="007009A3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009A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A75027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2,546,000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AAA4A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2,947,597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23D155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227015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32DD67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2,947,597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6470FE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4F7911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2,947,597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E4753D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401,597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728CF0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15.77</w:t>
            </w:r>
          </w:p>
        </w:tc>
      </w:tr>
      <w:tr w:rsidR="00A23A4D" w14:paraId="6EAF5B1D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1A6338A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13FC5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C37855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EC249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4519A1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F51CA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59842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303A5E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3BEC5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10,259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E65DF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A23A4D" w14:paraId="6A412A95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84762F1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AB97AF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E6F023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97473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93839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2BE85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7CF2B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78882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1,048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0B73E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69CF4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4.80</w:t>
            </w:r>
          </w:p>
        </w:tc>
      </w:tr>
      <w:tr w:rsidR="00A23A4D" w14:paraId="04519C0C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10B8FE3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9BD7A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2,214,000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ADC403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2,501,985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45A1D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5DE35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E813BE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2,501,985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4A394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83A5F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2,501,985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83D54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287,985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99836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13.01</w:t>
            </w:r>
          </w:p>
        </w:tc>
      </w:tr>
      <w:tr w:rsidR="00A23A4D" w14:paraId="2CF6CF39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9DC253E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8D8DC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331,000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58F85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434,305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DFB4F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2D29F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AEB25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434,305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FD228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235EB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434,305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F5E7C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103,305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CA825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31.21</w:t>
            </w:r>
          </w:p>
        </w:tc>
      </w:tr>
      <w:tr w:rsidR="00A23A4D" w:rsidRPr="007009A3" w14:paraId="0D4E8BC2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378771B" w14:textId="77777777" w:rsidR="00A23A4D" w:rsidRPr="007009A3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009A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國家安全會議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7DFF88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C0CB23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3,650,924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3DE989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35154C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7EC700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3,650,924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A4FBEE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61A463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3,650,924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EC5C61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3,627,924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A0DD17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15,773.58</w:t>
            </w:r>
          </w:p>
        </w:tc>
      </w:tr>
      <w:tr w:rsidR="00A23A4D" w14:paraId="4B4C739A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9544122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537CE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EBBC08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993A0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3DE1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7BA6A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B5BC3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01AE5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49,800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8A3A31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44,800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E72391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896.00</w:t>
            </w:r>
          </w:p>
        </w:tc>
      </w:tr>
      <w:tr w:rsidR="00A23A4D" w14:paraId="419DAC2E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EFBB396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2556C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7E4571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3,601,124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3AC84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224FE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5FC09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3,601,124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6BFD67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E53A1F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3,601,124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F3B21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3,583,124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32B3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19,906.24</w:t>
            </w:r>
          </w:p>
        </w:tc>
      </w:tr>
      <w:tr w:rsidR="00A23A4D" w:rsidRPr="007009A3" w14:paraId="1B881AA7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8E33A53" w14:textId="77777777" w:rsidR="00A23A4D" w:rsidRPr="007009A3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009A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416549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1,225,000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D760EA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3,570,958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AD97BE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A350B4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5BECD2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3,570,958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990F8D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F67734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3,570,958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47DDB5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2,345,958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113E18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191.51</w:t>
            </w:r>
          </w:p>
        </w:tc>
      </w:tr>
      <w:tr w:rsidR="00A23A4D" w14:paraId="6D46C2C0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F733CC7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EF7C6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845AA8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11,626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968D5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8FFD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3B047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11,626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280A2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1A2C6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11,626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2506D1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11,626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832C4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A23A4D" w14:paraId="488F7EE9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EAA3354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7FEB37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6F84AF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487,155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41F00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A2678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6A933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487,155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9E716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71871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487,155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591F5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187,155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13B18F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62.39</w:t>
            </w:r>
          </w:p>
        </w:tc>
      </w:tr>
      <w:tr w:rsidR="00A23A4D" w14:paraId="7A59D4C6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40480D2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CED067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545,000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1DF0A2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992,201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A5626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BBC97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2C330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992,201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AF06E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A8F14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992,201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3D52C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447,201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9DDDF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82.06</w:t>
            </w:r>
          </w:p>
        </w:tc>
      </w:tr>
      <w:tr w:rsidR="00A23A4D" w14:paraId="1B1E2376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344B407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BB535F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380,000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7A53C0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2,079,976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EBF0B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7DD7E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D14AD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2,079,976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31906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7D4E8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2,079,976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3B6BB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1,699,976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A0F68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447.36</w:t>
            </w:r>
          </w:p>
        </w:tc>
      </w:tr>
      <w:tr w:rsidR="00A23A4D" w:rsidRPr="007009A3" w14:paraId="538EF43F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E4322DB" w14:textId="77777777" w:rsidR="00A23A4D" w:rsidRPr="007009A3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009A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國史館臺灣文獻館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9D2638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1,157,000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CFF328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1,808,428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B023F2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5FA94B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EE8CCC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1,808,428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9C2CF9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763581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1,808,428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EF8907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651,428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68B25A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56.30</w:t>
            </w:r>
          </w:p>
        </w:tc>
      </w:tr>
      <w:tr w:rsidR="00A23A4D" w14:paraId="27115886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E3CEEA7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9C475E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6AE505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30,137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E0E50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BF334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1E2C2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91222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D7E2F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30,137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2A414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30,137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6C85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A23A4D" w14:paraId="66547A7B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F7DE41F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A5522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313,000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4C7FCD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427,740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CF9DC8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E4F857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18170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427,740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37E69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953B0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427,740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05E95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114,740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D55CC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36.66</w:t>
            </w:r>
          </w:p>
        </w:tc>
      </w:tr>
      <w:tr w:rsidR="00A23A4D" w14:paraId="06E4BBBE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1EBB233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202F7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114,000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CA8389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393,042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24F04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2338B4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43017F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393,042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9D302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4CA81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393,042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D9AAD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279,042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ABE5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244.77</w:t>
            </w:r>
          </w:p>
        </w:tc>
      </w:tr>
      <w:tr w:rsidR="00A23A4D" w14:paraId="293D7AAA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0031AFA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2EB01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730,000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25BF24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957,509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2293AF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85E9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A2962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957,509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776BE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43145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957,509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F313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227,509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C07B0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31.17</w:t>
            </w:r>
          </w:p>
        </w:tc>
      </w:tr>
      <w:tr w:rsidR="00A23A4D" w:rsidRPr="007009A3" w14:paraId="2E5A152C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697968A" w14:textId="77777777" w:rsidR="00A23A4D" w:rsidRPr="007009A3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7009A3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中央研究院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76EA3F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148,862,000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0562FB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205,445,793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B306D4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19F670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10179B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205,445,793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6664E3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390831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205,445,793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FC34B1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56,583,793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7E2B91" w14:textId="77777777" w:rsidR="00A23A4D" w:rsidRPr="007009A3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7009A3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38.01</w:t>
            </w:r>
          </w:p>
        </w:tc>
      </w:tr>
      <w:tr w:rsidR="00A23A4D" w14:paraId="34E41A2F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50EAF500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C5EDC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407B0F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45,852,477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BDC10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A2BD1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3D5195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45,852,477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6F916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29155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45,852,477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23D7E2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40,852,477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1DE4E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817.05</w:t>
            </w:r>
          </w:p>
        </w:tc>
      </w:tr>
      <w:tr w:rsidR="00A23A4D" w14:paraId="21B869C6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DCD5EDB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BCD2F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4,938,000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F66502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7,904,426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8DF3A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C99701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2B777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7,904,426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35094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B0BED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7,904,426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96B2E6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2,966,426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59E523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60.07</w:t>
            </w:r>
          </w:p>
        </w:tc>
      </w:tr>
      <w:tr w:rsidR="00A23A4D" w14:paraId="3CE0354D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ABEA6A6" w14:textId="77777777" w:rsidR="00A23A4D" w:rsidRPr="00A27DD2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0C005A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138,924,000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765290" w14:textId="77777777" w:rsidR="00A23A4D" w:rsidRPr="00A27DD2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151,688,890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4A3E4C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44B73D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365987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151,688,890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157CFE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68D3CB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151,688,890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920370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12,764,890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AC0B9" w14:textId="77777777" w:rsidR="00A23A4D" w:rsidRPr="00A27DD2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9.19</w:t>
            </w:r>
          </w:p>
        </w:tc>
      </w:tr>
    </w:tbl>
    <w:p w14:paraId="00699861" w14:textId="77777777" w:rsidR="00A23A4D" w:rsidRDefault="00A23A4D" w:rsidP="00A23A4D">
      <w:pPr>
        <w:jc w:val="left"/>
      </w:pPr>
    </w:p>
    <w:p w14:paraId="23AE842E" w14:textId="77777777" w:rsidR="00A23A4D" w:rsidRPr="00252B93" w:rsidRDefault="00A23A4D" w:rsidP="00A23A4D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A23A4D" w14:paraId="6A4E65D9" w14:textId="77777777" w:rsidTr="0005591F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9119E8A" w14:textId="77777777" w:rsidR="00A23A4D" w:rsidRPr="00706545" w:rsidRDefault="00A23A4D" w:rsidP="0005591F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33FC1F6D" w14:textId="77777777" w:rsidR="00A23A4D" w:rsidRPr="006D07D9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A23A4D" w14:paraId="6B43992D" w14:textId="77777777" w:rsidTr="0005591F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5CA61A16" w14:textId="77777777" w:rsidR="00A23A4D" w:rsidRPr="006D07D9" w:rsidRDefault="00A23A4D" w:rsidP="0005591F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A23A4D" w14:paraId="55E86ED3" w14:textId="77777777" w:rsidTr="0005591F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1B5855BA" w14:textId="77777777" w:rsidR="00A23A4D" w:rsidRPr="006D07D9" w:rsidRDefault="00A23A4D" w:rsidP="0005591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26DD7625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190A3E6A" w14:textId="77777777" w:rsidR="00A23A4D" w:rsidRPr="006D07D9" w:rsidRDefault="00A23A4D" w:rsidP="0005591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39091B3C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2D66A583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23A4D" w14:paraId="219F4E27" w14:textId="77777777" w:rsidTr="0005591F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50F0857E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363E21BE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08A1503E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2F900250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42B57BD9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475D03EE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566CA1F8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208E7F23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15B0259A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A23A4D" w14:paraId="479DA2A3" w14:textId="77777777" w:rsidTr="0005591F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7785F366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8D789F6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2FD49097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08BBABC1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22B8B5C0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232147CA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4ECBDD55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7DF6F49F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06136370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0DA73EA" w14:textId="77777777" w:rsidR="00A23A4D" w:rsidRPr="006D07D9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3A4D" w:rsidRPr="00D04957" w14:paraId="7F3324B5" w14:textId="77777777" w:rsidTr="0005591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5751DC3" w14:textId="77777777" w:rsidR="00A23A4D" w:rsidRPr="00D04957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036D72" w14:textId="77777777" w:rsidR="00A23A4D" w:rsidRPr="00D04957" w:rsidRDefault="00A23A4D" w:rsidP="0005591F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D04957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總統府主管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8AA3AE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8B60807" w14:textId="77777777" w:rsidR="00A23A4D" w:rsidRPr="00D04957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A5EC8C4" w14:textId="77777777" w:rsidR="00A23A4D" w:rsidRPr="00D04957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148C0F8" w14:textId="77777777" w:rsidR="00A23A4D" w:rsidRPr="00D04957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1FEC06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AE5475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EAE1C5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5E43787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A23A4D" w:rsidRPr="00D04957" w14:paraId="0C936BE7" w14:textId="77777777" w:rsidTr="0005591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68143ED2" w14:textId="77777777" w:rsidR="00A23A4D" w:rsidRPr="00D04957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BBADCEC" w14:textId="77777777" w:rsidR="00A23A4D" w:rsidRPr="00D04957" w:rsidRDefault="00A23A4D" w:rsidP="0005591F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D04957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中央研究院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BA3361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5214EF" w14:textId="77777777" w:rsidR="00A23A4D" w:rsidRPr="00D04957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BFA0909" w14:textId="77777777" w:rsidR="00A23A4D" w:rsidRPr="00D04957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23993E7" w14:textId="77777777" w:rsidR="00A23A4D" w:rsidRPr="00D04957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EC0C04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95BC1C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5E6306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/>
                <w:b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09C9E7" w14:textId="77777777" w:rsidR="00A23A4D" w:rsidRPr="00D0495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D04957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A23A4D" w:rsidRPr="00D04957" w14:paraId="7AB5B947" w14:textId="77777777" w:rsidTr="0005591F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E9F2D40" w14:textId="77777777" w:rsidR="00A23A4D" w:rsidRPr="00D04957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D04957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B97A9CC" w14:textId="77777777" w:rsidR="00A23A4D" w:rsidRPr="00D04957" w:rsidRDefault="00A23A4D" w:rsidP="0005591F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D04957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59BDC4" w14:textId="77777777" w:rsidR="00A23A4D" w:rsidRPr="00D0495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D04957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1D1ED0F" w14:textId="77777777" w:rsidR="00A23A4D" w:rsidRPr="00D04957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D801EA8" w14:textId="77777777" w:rsidR="00A23A4D" w:rsidRPr="00D04957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724F46F" w14:textId="77777777" w:rsidR="00A23A4D" w:rsidRPr="00D04957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D04957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C24B9F" w14:textId="77777777" w:rsidR="00A23A4D" w:rsidRPr="00D0495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D04957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DBF1FF" w14:textId="77777777" w:rsidR="00A23A4D" w:rsidRPr="00D0495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D04957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FDF984D" w14:textId="77777777" w:rsidR="00A23A4D" w:rsidRPr="00D0495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D04957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2CBEA" w14:textId="77777777" w:rsidR="00A23A4D" w:rsidRPr="00D0495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D04957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</w:tbl>
    <w:p w14:paraId="2891E0DD" w14:textId="77777777" w:rsidR="00A23A4D" w:rsidRDefault="00A23A4D" w:rsidP="00A23A4D">
      <w:pPr>
        <w:rPr>
          <w:rFonts w:cs="新細明體"/>
          <w:b/>
          <w:bCs/>
          <w:sz w:val="32"/>
          <w:szCs w:val="28"/>
        </w:rPr>
      </w:pPr>
    </w:p>
    <w:p w14:paraId="713B4263" w14:textId="77777777" w:rsidR="00A23A4D" w:rsidRPr="00AA056F" w:rsidRDefault="00A23A4D" w:rsidP="00A23A4D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A23A4D" w14:paraId="3EBE833B" w14:textId="77777777" w:rsidTr="0005591F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EC54E" w14:textId="77777777" w:rsidR="00A23A4D" w:rsidRDefault="00A23A4D" w:rsidP="0005591F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79940631" w14:textId="77777777" w:rsidR="00A23A4D" w:rsidRDefault="00A23A4D" w:rsidP="0005591F">
            <w:pPr>
              <w:jc w:val="distribute"/>
              <w:rPr>
                <w:spacing w:val="-16"/>
                <w:sz w:val="20"/>
              </w:rPr>
            </w:pPr>
          </w:p>
        </w:tc>
      </w:tr>
      <w:tr w:rsidR="00A23A4D" w14:paraId="51F1F272" w14:textId="77777777" w:rsidTr="0005591F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2DBD4AF9" w14:textId="77777777" w:rsidR="00A23A4D" w:rsidRPr="00AA056F" w:rsidRDefault="00A23A4D" w:rsidP="0005591F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A23A4D" w14:paraId="71C2E95F" w14:textId="77777777" w:rsidTr="0005591F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49EEDDE6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6BC39C44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4A4EC321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4AA0AE84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1153DC84" w14:textId="77777777" w:rsidR="00A23A4D" w:rsidRPr="00AA056F" w:rsidRDefault="00A23A4D" w:rsidP="0005591F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593F7045" w14:textId="77777777" w:rsidR="00A23A4D" w:rsidRPr="00AA056F" w:rsidRDefault="00A23A4D" w:rsidP="0005591F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A23A4D" w14:paraId="7EE33A7C" w14:textId="77777777" w:rsidTr="0005591F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5D7FC756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0A0F28C1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029B26EB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530BEB2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0A10646C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31E93EBB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5C1847F3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2A8D2213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036102DB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3BB737C4" w14:textId="77777777" w:rsidR="00A23A4D" w:rsidRPr="00AA056F" w:rsidRDefault="00A23A4D" w:rsidP="0005591F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3A4D" w:rsidRPr="00EB092E" w14:paraId="5C5F3106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E47908B" w14:textId="77777777" w:rsidR="00A23A4D" w:rsidRPr="00EB092E" w:rsidRDefault="00A23A4D" w:rsidP="0005591F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B09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811B1B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15,694,798,000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F9C954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15,120,148,024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AD7248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061B09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47EACE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14,606,191,201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607C610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513,956,823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3463CDC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15,120,148,024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99B716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- 574,649,976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1A7CD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- 3.66</w:t>
            </w:r>
          </w:p>
        </w:tc>
      </w:tr>
      <w:tr w:rsidR="00A23A4D" w:rsidRPr="00EB092E" w14:paraId="1212E511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AE88CF2" w14:textId="77777777" w:rsidR="00A23A4D" w:rsidRPr="00EB092E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B09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總統府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73EA9E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1,078,827,000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FC8CE9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1,015,342,752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B6947E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6B9B69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35EBE0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960,154,604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3A6DD66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55,188,148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88508C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1,015,342,752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6D111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- 63,484,248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0F5A95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- 5.88</w:t>
            </w:r>
          </w:p>
        </w:tc>
      </w:tr>
      <w:tr w:rsidR="00A23A4D" w14:paraId="717B7CE0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9EA75F8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BC9F2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1,018,435,000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32A950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959,619,081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96052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4F9D2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64BC23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907,058,675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367BAC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52,560,406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D74969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959,619,081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C2113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- 58,815,919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1A8C0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- 5.78</w:t>
            </w:r>
          </w:p>
        </w:tc>
      </w:tr>
      <w:tr w:rsidR="00A23A4D" w14:paraId="10C823FF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9729962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國務機要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730FC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10,000,000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304012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9,999,423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16CE0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EAB41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70ABBA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9,639,440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CCE5F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359,983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C9EBE7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9,999,423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FDF2F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- 577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95EB16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A23A4D" w14:paraId="583CA80E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91998DE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國家慶典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0A757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16,655,000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47F5AC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16,512,398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A892D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16F7C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F2CA92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16,512,398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F61C31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4860A3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16,512,398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43D1E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- 142,602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D85B8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- 0.86</w:t>
            </w:r>
          </w:p>
        </w:tc>
      </w:tr>
      <w:tr w:rsidR="00A23A4D" w14:paraId="472076E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A0802A5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研究發展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05A3A7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5,240,000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8124B1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4,522,376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5698F1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A42C4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E4319A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4,522,376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3BD33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21C93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4,522,376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30B7F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- 717,624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40E640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- 13.70</w:t>
            </w:r>
          </w:p>
        </w:tc>
      </w:tr>
      <w:tr w:rsidR="00A23A4D" w14:paraId="100A07FF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37F2AC7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新聞發布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98F57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5,909,000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0E135A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5,829,322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0928D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7131A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58A14B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5,829,322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D4A0D9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CF85AE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5,829,322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C361B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- 79,678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87E28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- 1.35</w:t>
            </w:r>
          </w:p>
        </w:tc>
      </w:tr>
      <w:tr w:rsidR="00A23A4D" w14:paraId="037E7FE5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BE188E4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卸任禮遇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4D891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10,943,000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901CEE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10,607,527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B2A27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0E839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5DA4C8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8,339,768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2B7DF9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2,267,759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309955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10,607,527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B43E7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- 335,473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CD5D3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- 3.07</w:t>
            </w:r>
          </w:p>
        </w:tc>
      </w:tr>
      <w:tr w:rsidR="00A23A4D" w14:paraId="1B847038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6FD3767" w14:textId="77777777" w:rsidR="00A23A4D" w:rsidRPr="00AA056F" w:rsidRDefault="00A23A4D" w:rsidP="004660F6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公報編印及印信勳章鑄造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4341A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3,513,000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39CE2D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3,512,744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A7648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C829C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3F824A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3,512,744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1A3786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74E0D4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3,512,744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60808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2F029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A23A4D" w14:paraId="71D79441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2D1E1E5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D3E7F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4,760,000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4766CB5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4,739,881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35394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E2B38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60F1DD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4,739,881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CF9618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61E70E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4,739,881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DD012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- 20,119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818BA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- 0.42</w:t>
            </w:r>
          </w:p>
        </w:tc>
      </w:tr>
      <w:tr w:rsidR="00A23A4D" w14:paraId="6F85251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65F74DA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12B71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3,372,000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07F7B4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B68D4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55E0C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79D67A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C9D081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4D3A1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B98FD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- 3,372,000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D01A1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A23A4D" w:rsidRPr="00EB092E" w14:paraId="4807968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1EDC983" w14:textId="77777777" w:rsidR="00A23A4D" w:rsidRPr="00EB092E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B09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國家安全會議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5889B7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223,589,000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A83D99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218,299,672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4FE3D6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9E446A1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576900A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217,955,672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080ABB8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344,000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4894C1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218,299,672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7F5A99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- 5,289,328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C3790C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- 2.37</w:t>
            </w:r>
          </w:p>
        </w:tc>
      </w:tr>
      <w:tr w:rsidR="00A23A4D" w14:paraId="3D32A90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6278D37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6169B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202,995,000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20AF07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198,395,151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E75F7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45E30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92316A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198,051,151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228C45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344,000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101C00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198,395,151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30DF1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- 4,599,849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EBCD6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- 2.27</w:t>
            </w:r>
          </w:p>
        </w:tc>
      </w:tr>
      <w:tr w:rsidR="00A23A4D" w14:paraId="64EC2D0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B8C3502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諮詢研究業務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DA6D0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20,594,000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95CDE8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19,904,521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8091CB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A0683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4CB9D0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19,904,521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253666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48CC0A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19,904,521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C8BAB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- 689,479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AEC5E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- 3.35</w:t>
            </w:r>
          </w:p>
        </w:tc>
      </w:tr>
      <w:tr w:rsidR="00A23A4D" w:rsidRPr="00EB092E" w14:paraId="55C39FEC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38933A6" w14:textId="77777777" w:rsidR="00A23A4D" w:rsidRPr="00EB092E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B09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8F3EAC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236,074,000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641E61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227,032,784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EE5D88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8712A1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DE29DBB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227,032,784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9C9D058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E4AAFC2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227,032,784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45A5FB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- 9,041,216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FD5571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- 3.83</w:t>
            </w:r>
          </w:p>
        </w:tc>
      </w:tr>
      <w:tr w:rsidR="00A23A4D" w14:paraId="3191D104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CDB12B3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69416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190,424,000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000215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181,583,606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5CD9C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1AEA8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7A40B0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181,583,606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48823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7B8039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181,583,606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6EBDF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- 8,840,394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7AFEE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- 4.64</w:t>
            </w:r>
          </w:p>
        </w:tc>
      </w:tr>
      <w:tr w:rsidR="00A23A4D" w14:paraId="1C3BD602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20C4BE9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4660F6">
              <w:rPr>
                <w:rFonts w:hAnsi="標楷體" w:hint="eastAsia"/>
                <w:noProof/>
                <w:spacing w:val="-12"/>
                <w:sz w:val="22"/>
                <w:szCs w:val="22"/>
              </w:rPr>
              <w:t>檔案文物管理與編纂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C9121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45,650,000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C8047F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45,449,178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617DF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2B248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2461A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45,449,178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C2EFA7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70A50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45,449,178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788CD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- 200,822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C0A30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- 0.44</w:t>
            </w:r>
          </w:p>
        </w:tc>
      </w:tr>
      <w:tr w:rsidR="00A23A4D" w:rsidRPr="00EB092E" w14:paraId="3B4F1F37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E8DCBB1" w14:textId="77777777" w:rsidR="00A23A4D" w:rsidRPr="00EB092E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B09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國史館臺灣文獻館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CC0B48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112,853,000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D9BC06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108,845,987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0EF71D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32AF192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182464E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108,845,987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DCFF720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E4869D4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108,845,987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10D6BC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- 4,007,013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0AD9B8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- 3.55</w:t>
            </w:r>
          </w:p>
        </w:tc>
      </w:tr>
      <w:tr w:rsidR="00A23A4D" w14:paraId="0C1D3FA2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56D63BC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981A3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86,705,000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324735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82,855,815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E2A1E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6B13F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CE9787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82,855,815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3BE6A1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F96CB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82,855,815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CD942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- 3,849,185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BA9CC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- 4.44</w:t>
            </w:r>
          </w:p>
        </w:tc>
      </w:tr>
      <w:tr w:rsidR="00A23A4D" w14:paraId="4C633763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91EEC50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文獻業務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5C975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26,128,000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2611F7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25,990,172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8BD6C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BC0E1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C74D10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25,990,172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885045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20459E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25,990,172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FA5DD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- 137,828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EEE05D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- 0.53</w:t>
            </w:r>
          </w:p>
        </w:tc>
      </w:tr>
      <w:tr w:rsidR="00A23A4D" w14:paraId="7CACF62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550BDD7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8F91A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D3CED7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B3151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3E52C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1F97FC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BA7714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1B05F1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3BFF9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C8493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A23A4D" w:rsidRPr="00EB092E" w14:paraId="5FC2C12A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26D15A9" w14:textId="77777777" w:rsidR="00A23A4D" w:rsidRPr="00EB092E" w:rsidRDefault="00A23A4D" w:rsidP="0005591F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EB092E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中央研究院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E4AADD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14,043,455,000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7BE283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13,550,626,829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AD89BD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8A02CF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09A8F4D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13,092,202,154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478371D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458,424,675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2E751F0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13,550,626,829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3F4E70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- 492,828,171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B0E80B" w14:textId="77777777" w:rsidR="00A23A4D" w:rsidRPr="00EB092E" w:rsidRDefault="00A23A4D" w:rsidP="0005591F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EB092E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- 3.51</w:t>
            </w:r>
          </w:p>
        </w:tc>
      </w:tr>
      <w:tr w:rsidR="00A23A4D" w14:paraId="02EA123A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D7959EC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7BA1A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301,482,000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F470BB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279,529,808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95AE9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56DB9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8335E2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279,151,165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5AF519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378,643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D9BE6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279,529,808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6A909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- 21,952,192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39F7F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- 7.28</w:t>
            </w:r>
          </w:p>
        </w:tc>
      </w:tr>
      <w:tr w:rsidR="00A23A4D" w14:paraId="38416086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8C9F297" w14:textId="77777777" w:rsidR="00A23A4D" w:rsidRPr="004660F6" w:rsidRDefault="00A23A4D" w:rsidP="0005591F">
            <w:pPr>
              <w:ind w:leftChars="200" w:left="32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4660F6">
              <w:rPr>
                <w:rFonts w:hAnsi="標楷體" w:hint="eastAsia"/>
                <w:noProof/>
                <w:spacing w:val="-12"/>
                <w:sz w:val="22"/>
                <w:szCs w:val="22"/>
              </w:rPr>
              <w:t>一般學術研究及評議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6C7B8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7,371,123,000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CCA1E5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7,007,458,929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76BA79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08CD5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BAE7D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6,777,260,658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15BE28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230,198,271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0EA90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7,007,458,929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76D2F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- 363,664,071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88701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- 4.93</w:t>
            </w:r>
          </w:p>
        </w:tc>
      </w:tr>
      <w:tr w:rsidR="00A23A4D" w14:paraId="657EF066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F20CEAB" w14:textId="77777777" w:rsidR="00A23A4D" w:rsidRPr="00AA056F" w:rsidRDefault="00A23A4D" w:rsidP="004660F6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自然及人文社會科學研究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A555B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4,542,260,000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9D6B815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4,502,314,960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60CC9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961B0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A9757F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4,399,873,086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B15C38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102,441,874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CFB832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4,502,314,960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E3A9AA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- 39,945,040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F0BC9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- 0.88</w:t>
            </w:r>
          </w:p>
        </w:tc>
      </w:tr>
      <w:tr w:rsidR="00A23A4D" w14:paraId="42B729B1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1D95E35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南部院區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FFF956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590,819,000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0D292A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530,927,211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F110B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31A276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D6555E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405,521,324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9C87EE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125,405,887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717A495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530,927,211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11A9E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- 59,891,789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B0624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- 10.14</w:t>
            </w:r>
          </w:p>
        </w:tc>
      </w:tr>
      <w:tr w:rsidR="00A23A4D" w14:paraId="2B95FD17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7C7345C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非營業特種基金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3064B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1,227,946,000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B94C2A1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1,227,946,000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FB87E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98D8D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C2C38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1,227,946,000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4D4311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B6D174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1,227,946,000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22CE70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56A21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A23A4D" w14:paraId="5CD3B775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41B2AEE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4AC28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2,450,000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16901C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2,449,921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A369CD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1E990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0E1FDF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2,449,921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8D96EDC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7ECCA1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2,449,921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D2D1B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383EF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- 0.00</w:t>
            </w:r>
          </w:p>
        </w:tc>
      </w:tr>
      <w:tr w:rsidR="00A23A4D" w14:paraId="4D40081F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131F2C6" w14:textId="77777777" w:rsidR="00A23A4D" w:rsidRPr="00AA056F" w:rsidRDefault="00A23A4D" w:rsidP="0005591F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3B65A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z w:val="22"/>
                <w:szCs w:val="22"/>
              </w:rPr>
              <w:t>7,375,000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B79BB2" w14:textId="77777777" w:rsidR="00A23A4D" w:rsidRPr="00AA056F" w:rsidRDefault="00A23A4D" w:rsidP="0005591F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DCE84F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C90712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3213EB8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6FD204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D8ADA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8A09F3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- 7,375,000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AC90E9" w14:textId="77777777" w:rsidR="00A23A4D" w:rsidRPr="00AA056F" w:rsidRDefault="00A23A4D" w:rsidP="0005591F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40C7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2C84600F" w14:textId="77777777" w:rsidR="00A23A4D" w:rsidRDefault="00A23A4D" w:rsidP="00A23A4D">
      <w:pPr>
        <w:jc w:val="left"/>
      </w:pPr>
    </w:p>
    <w:p w14:paraId="744C0C5A" w14:textId="77777777" w:rsidR="00A23A4D" w:rsidRPr="000B5B89" w:rsidRDefault="00A23A4D" w:rsidP="00A23A4D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410"/>
        <w:gridCol w:w="1134"/>
      </w:tblGrid>
      <w:tr w:rsidR="00A23A4D" w14:paraId="2217DB32" w14:textId="77777777" w:rsidTr="0005591F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2C053" w14:textId="77777777" w:rsidR="00A23A4D" w:rsidRPr="006001BA" w:rsidRDefault="00A23A4D" w:rsidP="0005591F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8EBB8" w14:textId="77777777" w:rsidR="00A23A4D" w:rsidRPr="006001BA" w:rsidRDefault="00A23A4D" w:rsidP="0005591F">
            <w:pPr>
              <w:rPr>
                <w:rFonts w:hAnsi="標楷體"/>
                <w:sz w:val="18"/>
                <w:szCs w:val="18"/>
              </w:rPr>
            </w:pPr>
          </w:p>
        </w:tc>
      </w:tr>
      <w:tr w:rsidR="00A23A4D" w14:paraId="39644BA5" w14:textId="77777777" w:rsidTr="0005591F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0840CF7B" w14:textId="77777777" w:rsidR="00A23A4D" w:rsidRPr="006001BA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A23A4D" w14:paraId="26D255A3" w14:textId="77777777" w:rsidTr="0005591F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57B6C7FD" w14:textId="77777777" w:rsidR="00A23A4D" w:rsidRPr="006001BA" w:rsidRDefault="00A23A4D" w:rsidP="0005591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1A2326F4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519A23A6" w14:textId="77777777" w:rsidR="00A23A4D" w:rsidRPr="006001BA" w:rsidRDefault="00A23A4D" w:rsidP="0005591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21567C4F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0DEBB6D9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A23A4D" w14:paraId="47EF8D2F" w14:textId="77777777" w:rsidTr="0005591F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6E2C0788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2A29EAE3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2524D152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107EFBE0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729185FB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53CDE492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1CC68E95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08589FEE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4AFC30F9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A23A4D" w14:paraId="145C5ABD" w14:textId="77777777" w:rsidTr="004660F6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4C081DEA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706BAD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69DFCB99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4992A13F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1940C09C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6429E887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36CA644D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0D76AEF9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D23477F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7AA016" w14:textId="77777777" w:rsidR="00A23A4D" w:rsidRPr="006001BA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A23A4D" w:rsidRPr="00E235AD" w14:paraId="02DE2A68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611CA1F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383C959" w14:textId="77777777" w:rsidR="00A23A4D" w:rsidRPr="00E235AD" w:rsidRDefault="00A23A4D" w:rsidP="0005591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總統府主管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D03D1D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1,302,699,190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CC55CF3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8BA0D4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9A5DAF4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ACD98E2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6,462,140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C6EF290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870,253,521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5C5DB2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425,983,529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835846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32.70</w:t>
            </w:r>
          </w:p>
        </w:tc>
      </w:tr>
      <w:tr w:rsidR="00A23A4D" w:rsidRPr="00E235AD" w14:paraId="5E186329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00D9B5E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50E38D8" w14:textId="77777777" w:rsidR="00A23A4D" w:rsidRPr="00E235AD" w:rsidRDefault="00A23A4D" w:rsidP="0005591F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總統府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A7A330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40,093,253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2C57C8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7306A59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76CB83E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0E4E92F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8D26E91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7,843,253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E876E1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32,250,000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59D83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80.44</w:t>
            </w:r>
          </w:p>
        </w:tc>
      </w:tr>
      <w:tr w:rsidR="00A23A4D" w:rsidRPr="00E235AD" w14:paraId="54A9A7CD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8A0FB0D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2CC15CA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6CA7B8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12,103,000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56B26AB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B76362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86C8AB5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7120F02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AD67D9E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9DF195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12,103,000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49E381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A23A4D" w:rsidRPr="00E235AD" w14:paraId="5054C740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B973872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35D2024" w14:textId="77777777" w:rsidR="00A23A4D" w:rsidRPr="00E235AD" w:rsidRDefault="00A23A4D" w:rsidP="0005591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A6DDCB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27,990,253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A9790FC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3A1DE0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3CF7B26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9B43B06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248FCF7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7,843,253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1D7AE1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20,147,000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FD9D5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71.98</w:t>
            </w:r>
          </w:p>
        </w:tc>
      </w:tr>
      <w:tr w:rsidR="00A23A4D" w:rsidRPr="00E235AD" w14:paraId="779CD06E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F6CBA4A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9339321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A0488E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24,208,000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20C5B2E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12ED9E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432B49D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847F2A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B34E82D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4,061,000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BBFBB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20,147,000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B353A6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83.22</w:t>
            </w:r>
          </w:p>
        </w:tc>
      </w:tr>
      <w:tr w:rsidR="00A23A4D" w:rsidRPr="00E235AD" w14:paraId="16A56D51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5F516F4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67E6662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國務機要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2A8BF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1,180,000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48CF83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D4D985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4D989C9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887B17E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8B127F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1,180,000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55CAB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4EFF4F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3A4D" w:rsidRPr="00E235AD" w14:paraId="7F503353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35F7A51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0E4509D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卸任禮遇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F5730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2,602,253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04B6F4C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8F98B9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86C85DA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57FB45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84F88AB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2,602,253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3AD2AE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1066D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3A4D" w:rsidRPr="00E235AD" w14:paraId="5C058251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2CDEC0B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0E53A55" w14:textId="77777777" w:rsidR="00A23A4D" w:rsidRPr="00E235AD" w:rsidRDefault="00A23A4D" w:rsidP="0005591F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國家安全會議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FBD501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C27403B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8D8127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44942F6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99AA824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D313F93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60C3B8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41311A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A23A4D" w:rsidRPr="00E235AD" w14:paraId="77EB6C63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A654F64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BA393BB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67560F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5D514C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048DE6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C4A0B9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656AFD2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6A40A9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373413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5820F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A23A4D" w:rsidRPr="00E235AD" w14:paraId="7AB80339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DAA0462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E76E52B" w14:textId="77777777" w:rsidR="00A23A4D" w:rsidRPr="00E235AD" w:rsidRDefault="00A23A4D" w:rsidP="0005591F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4253A0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1,261,605,937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58EF305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0DF51C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A811B65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604E4EE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6,462,140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4CF6663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862,410,268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97BB54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392,733,529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FA7DC6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31.13</w:t>
            </w:r>
          </w:p>
        </w:tc>
      </w:tr>
      <w:tr w:rsidR="00A23A4D" w:rsidRPr="00E235AD" w14:paraId="492E5B64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06089F0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29862C7" w14:textId="77777777" w:rsidR="00A23A4D" w:rsidRPr="00E235AD" w:rsidRDefault="00A23A4D" w:rsidP="0005591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1234AC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8,874,680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7BA48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6638645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322B38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54DE6D5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1,004,520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89D5A56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5,622,653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9F87BC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2,247,507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26FFC1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25.32</w:t>
            </w:r>
          </w:p>
        </w:tc>
      </w:tr>
      <w:tr w:rsidR="00A23A4D" w:rsidRPr="00E235AD" w14:paraId="2ABD2C23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274E1B9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9043A3E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3B33AB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8,724,680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439E41D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BF100D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7B9AC1D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90CD25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1,004,520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BEE2C8B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5,472,653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2FC1A4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2,247,507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246ED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25.76</w:t>
            </w:r>
          </w:p>
        </w:tc>
      </w:tr>
      <w:tr w:rsidR="00A23A4D" w:rsidRPr="00E235AD" w14:paraId="025B7BE2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653021F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9853D13" w14:textId="77777777" w:rsidR="00A23A4D" w:rsidRPr="004660F6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pacing w:val="-12"/>
                <w:sz w:val="22"/>
                <w:szCs w:val="22"/>
              </w:rPr>
            </w:pPr>
            <w:r w:rsidRPr="004660F6">
              <w:rPr>
                <w:rFonts w:ascii="標楷體" w:hAnsi="標楷體" w:hint="eastAsia"/>
                <w:b w:val="0"/>
                <w:noProof/>
                <w:spacing w:val="-12"/>
                <w:sz w:val="22"/>
                <w:szCs w:val="22"/>
              </w:rPr>
              <w:t>自然及人文社會科學研究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84C543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B90807E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19E4401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FA3B93A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70597E5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CA1246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150,000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FD5E34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13B6E1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3A4D" w:rsidRPr="00E235AD" w14:paraId="0D3ED222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AAC2BAD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A144386" w14:textId="77777777" w:rsidR="00A23A4D" w:rsidRPr="00E235AD" w:rsidRDefault="00A23A4D" w:rsidP="0005591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6F3493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67,612,306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40D23C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8CE0AC8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3808354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43B2434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190,000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BE8ADF2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67,289,632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65C23A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132,674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D91671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0.20</w:t>
            </w:r>
          </w:p>
        </w:tc>
      </w:tr>
      <w:tr w:rsidR="00A23A4D" w:rsidRPr="00E235AD" w14:paraId="5970BCE7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E10172D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A55F55D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B2A65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67,074,930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A4EC6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00D916B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3908E96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BBAECBB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190,000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D188C6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66,761,414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CF871E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123,516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F3DC1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0.18</w:t>
            </w:r>
          </w:p>
        </w:tc>
      </w:tr>
      <w:tr w:rsidR="00A23A4D" w:rsidRPr="00E235AD" w14:paraId="0F56EF26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50BC5B4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AC77C9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660F6">
              <w:rPr>
                <w:rFonts w:ascii="標楷體" w:hAnsi="標楷體" w:hint="eastAsia"/>
                <w:b w:val="0"/>
                <w:noProof/>
                <w:spacing w:val="-12"/>
                <w:sz w:val="22"/>
                <w:szCs w:val="22"/>
              </w:rPr>
              <w:t>自然及人文社會科學研究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7C3B5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537,376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6FDC3A8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0480DAE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741733F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4EF2A14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762E2298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528,218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F21F8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9,158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B12149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1.70</w:t>
            </w:r>
          </w:p>
        </w:tc>
      </w:tr>
      <w:tr w:rsidR="00A23A4D" w:rsidRPr="00E235AD" w14:paraId="60E18F39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5214193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7DD63CB" w14:textId="77777777" w:rsidR="00A23A4D" w:rsidRPr="00E235AD" w:rsidRDefault="00A23A4D" w:rsidP="0005591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4A2FD9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477,200,688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01A6E2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1008B3C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CEA580F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411A6D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733,777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D9FC5DA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388,156,979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761895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88,309,932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9E48C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18.51</w:t>
            </w:r>
          </w:p>
        </w:tc>
      </w:tr>
      <w:tr w:rsidR="00A23A4D" w:rsidRPr="00E235AD" w14:paraId="7E0FD429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84058AB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7968597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8FDA29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113,854,039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DB10460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B01BA88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C5DBD5C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33656F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6B38585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106,180,424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160AD9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7,673,615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AADDE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6.74</w:t>
            </w:r>
          </w:p>
        </w:tc>
      </w:tr>
      <w:tr w:rsidR="00A23A4D" w:rsidRPr="00E235AD" w14:paraId="306F1C87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04B304A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F88696A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660F6">
              <w:rPr>
                <w:rFonts w:ascii="標楷體" w:hAnsi="標楷體" w:hint="eastAsia"/>
                <w:b w:val="0"/>
                <w:noProof/>
                <w:spacing w:val="-12"/>
                <w:sz w:val="22"/>
                <w:szCs w:val="22"/>
              </w:rPr>
              <w:t>自然及人文社會科學研究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40DBE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52,972,032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6400E73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276FEBC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A174B8A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AB9AD6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348,782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03EDC3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42,880,226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938EA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9,743,024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D4D152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18.39</w:t>
            </w:r>
          </w:p>
        </w:tc>
      </w:tr>
      <w:tr w:rsidR="00A23A4D" w:rsidRPr="00E235AD" w14:paraId="48064AC2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1A643A8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27E4AFD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0FA646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310,374,617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6AA78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FA955DC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E4FA9C5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3130C408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384,995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6DD3C1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239,096,329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577913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70,893,293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CCC09F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22.84</w:t>
            </w:r>
          </w:p>
        </w:tc>
      </w:tr>
      <w:tr w:rsidR="00A23A4D" w:rsidRPr="00E235AD" w14:paraId="5E508414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46EDAC1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235AD">
              <w:rPr>
                <w:rFonts w:ascii="標楷體" w:eastAsia="標楷體"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BCAF5A2" w14:textId="77777777" w:rsidR="00A23A4D" w:rsidRPr="00E235AD" w:rsidRDefault="00A23A4D" w:rsidP="0005591F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3E0152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707,918,263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9C58CD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AB8FD14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5D1D477" w14:textId="77777777" w:rsidR="00A23A4D" w:rsidRPr="00E235AD" w:rsidRDefault="00A23A4D" w:rsidP="0005591F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5DD097CB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4,533,843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265C3A4A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401,341,004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34DFCE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302,043,416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7AC124" w14:textId="77777777" w:rsidR="00A23A4D" w:rsidRPr="00E235AD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235AD">
              <w:rPr>
                <w:rFonts w:hAnsi="細明體"/>
                <w:b/>
                <w:noProof/>
                <w:sz w:val="22"/>
                <w:szCs w:val="22"/>
              </w:rPr>
              <w:t>42.67</w:t>
            </w:r>
          </w:p>
        </w:tc>
      </w:tr>
      <w:tr w:rsidR="00A23A4D" w:rsidRPr="00E235AD" w14:paraId="41EF271E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1E7D2CC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58ECCA7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4DF5C4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395,000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DA2489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2B88EC8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D4A87E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F4C0BC6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36C6B85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395,000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6596D3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57D766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A23A4D" w:rsidRPr="00E235AD" w14:paraId="6C50CA08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0EBC732F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9B77E9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541B6E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189,579,500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EAD397A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682FA73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9CEF4CD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392535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430,770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F92DAD5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142,409,991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E2151D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46,738,739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50DD9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24.65</w:t>
            </w:r>
          </w:p>
        </w:tc>
      </w:tr>
      <w:tr w:rsidR="00A23A4D" w:rsidRPr="00E235AD" w14:paraId="7FEE627F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263843F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ED56217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660F6">
              <w:rPr>
                <w:rFonts w:ascii="標楷體" w:hAnsi="標楷體" w:hint="eastAsia"/>
                <w:b w:val="0"/>
                <w:noProof/>
                <w:spacing w:val="-12"/>
                <w:sz w:val="22"/>
                <w:szCs w:val="22"/>
              </w:rPr>
              <w:t>自然及人文社會科學研究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20FA4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92,046,666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B2E3B41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7A3EEB4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7092ACF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BC229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1,227,488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D88AB97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90,042,178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2B8F82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777,000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D24ED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0.84</w:t>
            </w:r>
          </w:p>
        </w:tc>
      </w:tr>
      <w:tr w:rsidR="00A23A4D" w:rsidRPr="00E235AD" w14:paraId="5BC8C521" w14:textId="77777777" w:rsidTr="004660F6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745B07F" w14:textId="77777777" w:rsidR="00A23A4D" w:rsidRPr="00E235A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790FCD6" w14:textId="77777777" w:rsidR="00A23A4D" w:rsidRPr="00E235AD" w:rsidRDefault="00A23A4D" w:rsidP="0005591F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E235AD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06B98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425,897,097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6C757E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75E4435A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0F8D911" w14:textId="77777777" w:rsidR="00A23A4D" w:rsidRPr="00E235AD" w:rsidRDefault="00A23A4D" w:rsidP="0005591F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235AD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5AC474D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2,875,585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6D3844EA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168,493,835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B8AD3C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254,527,677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DAA3C0" w14:textId="77777777" w:rsidR="00A23A4D" w:rsidRPr="00E235A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E235AD">
              <w:rPr>
                <w:rFonts w:hAnsi="細明體"/>
                <w:noProof/>
                <w:sz w:val="22"/>
                <w:szCs w:val="22"/>
              </w:rPr>
              <w:t>59.76</w:t>
            </w:r>
          </w:p>
        </w:tc>
      </w:tr>
    </w:tbl>
    <w:p w14:paraId="403F6EA9" w14:textId="77777777" w:rsidR="00A23A4D" w:rsidRDefault="00A23A4D" w:rsidP="00A23A4D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06532235" w14:textId="77777777" w:rsidR="00A23A4D" w:rsidRDefault="00A23A4D" w:rsidP="00A23A4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3E53FC8F" w14:textId="77777777" w:rsidR="00A23A4D" w:rsidRPr="00651174" w:rsidRDefault="00A23A4D" w:rsidP="00A23A4D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370CC15B" w14:textId="77777777" w:rsidR="00A23A4D" w:rsidRPr="00CF1089" w:rsidRDefault="00A23A4D" w:rsidP="00A23A4D"/>
    <w:p w14:paraId="0C1DE6DD" w14:textId="77777777" w:rsidR="00A23A4D" w:rsidRPr="00C159BC" w:rsidRDefault="00A23A4D" w:rsidP="00A23A4D">
      <w:pPr>
        <w:rPr>
          <w:sz w:val="20"/>
        </w:rPr>
      </w:pPr>
    </w:p>
    <w:tbl>
      <w:tblPr>
        <w:tblW w:w="2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930"/>
      </w:tblGrid>
      <w:tr w:rsidR="00A23A4D" w:rsidRPr="00017050" w14:paraId="2744377D" w14:textId="77777777" w:rsidTr="004660F6">
        <w:trPr>
          <w:cantSplit/>
          <w:trHeight w:val="284"/>
          <w:tblHeader/>
        </w:trPr>
        <w:tc>
          <w:tcPr>
            <w:tcW w:w="2012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722E71F7" w14:textId="1AA2EC9B" w:rsidR="00A23A4D" w:rsidRPr="004A0712" w:rsidRDefault="004660F6" w:rsidP="0005591F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1</w:t>
            </w:r>
            <w:r w:rsidR="00A23A4D" w:rsidRPr="004A0712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A23A4D"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 w:rsidR="00A23A4D"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="00A23A4D"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="00A23A4D" w:rsidRPr="004A0712">
              <w:rPr>
                <w:rFonts w:hAnsi="標楷體" w:hint="eastAsia"/>
                <w:sz w:val="28"/>
                <w:szCs w:val="24"/>
              </w:rPr>
              <w:t>收數簡明</w:t>
            </w:r>
            <w:proofErr w:type="gramEnd"/>
            <w:r w:rsidR="00A23A4D" w:rsidRPr="004A0712">
              <w:rPr>
                <w:rFonts w:hAnsi="標楷體" w:hint="eastAsia"/>
                <w:sz w:val="28"/>
                <w:szCs w:val="24"/>
              </w:rPr>
              <w:t>表</w:t>
            </w:r>
          </w:p>
          <w:p w14:paraId="7AD70E15" w14:textId="77777777" w:rsidR="00A23A4D" w:rsidRPr="00017050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3A4D" w:rsidRPr="00CA093B" w14:paraId="2975AA00" w14:textId="77777777" w:rsidTr="004660F6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7F1173A0" w14:textId="77777777" w:rsidR="00A23A4D" w:rsidRPr="00410A8E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5B8DAA53" w14:textId="77777777" w:rsidR="00A23A4D" w:rsidRPr="00410A8E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64CC0CE3" w14:textId="77777777" w:rsidR="00A23A4D" w:rsidRPr="00410A8E" w:rsidRDefault="00A23A4D" w:rsidP="0005591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03175F66" w14:textId="77777777" w:rsidR="00A23A4D" w:rsidRPr="00410A8E" w:rsidRDefault="00A23A4D" w:rsidP="0005591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930" w:type="dxa"/>
            <w:vMerge w:val="restart"/>
            <w:tcBorders>
              <w:right w:val="nil"/>
            </w:tcBorders>
            <w:vAlign w:val="center"/>
          </w:tcPr>
          <w:p w14:paraId="32B373FE" w14:textId="77777777" w:rsidR="00A23A4D" w:rsidRPr="00410A8E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3A4D" w:rsidRPr="00CA093B" w14:paraId="73175566" w14:textId="77777777" w:rsidTr="004660F6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2077A80" w14:textId="77777777" w:rsidR="00A23A4D" w:rsidRPr="00410A8E" w:rsidRDefault="00A23A4D" w:rsidP="000559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3F33255" w14:textId="77777777" w:rsidR="00A23A4D" w:rsidRPr="00410A8E" w:rsidRDefault="00A23A4D" w:rsidP="000559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3DE9256" w14:textId="77777777" w:rsidR="00A23A4D" w:rsidRPr="00410A8E" w:rsidRDefault="00A23A4D" w:rsidP="000559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CA0D492" w14:textId="77777777" w:rsidR="00A23A4D" w:rsidRPr="00410A8E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07AB1A" w14:textId="77777777" w:rsidR="00A23A4D" w:rsidRPr="00410A8E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E3BB18E" w14:textId="77777777" w:rsidR="00A23A4D" w:rsidRPr="00410A8E" w:rsidRDefault="00A23A4D" w:rsidP="0005591F">
            <w:pPr>
              <w:jc w:val="center"/>
              <w:rPr>
                <w:sz w:val="22"/>
                <w:szCs w:val="22"/>
              </w:rPr>
            </w:pPr>
          </w:p>
        </w:tc>
      </w:tr>
      <w:tr w:rsidR="00A23A4D" w:rsidRPr="000E448E" w14:paraId="34209C32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613413F7" w14:textId="77777777" w:rsidR="00A23A4D" w:rsidRPr="000E448E" w:rsidRDefault="00A23A4D" w:rsidP="0005591F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E448E">
              <w:rPr>
                <w:rFonts w:hAnsi="標楷體" w:hint="eastAsia"/>
                <w:noProof/>
                <w:sz w:val="22"/>
                <w:szCs w:val="22"/>
              </w:rPr>
              <w:t>國家安全會議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EECE2A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67D628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8F9F84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FE73C68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05053721" w14:textId="77777777" w:rsidR="00A23A4D" w:rsidRPr="000E448E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1C3FBD" w14:paraId="22B16356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6214EE46" w14:textId="77777777" w:rsidR="00A23A4D" w:rsidRPr="000E448E" w:rsidRDefault="00A23A4D" w:rsidP="0005591F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E448E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05D18A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18,000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447A5D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3,601,124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173CD1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3,583,124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8501A8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19,906.24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0F9D5ACF" w14:textId="79FE13E4" w:rsidR="00A23A4D" w:rsidRPr="000E448E" w:rsidRDefault="001C3FB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原未編列預算之</w:t>
            </w:r>
            <w:r w:rsidR="00A23A4D" w:rsidRPr="000E448E">
              <w:rPr>
                <w:rFonts w:hAnsi="標楷體" w:hint="eastAsia"/>
                <w:noProof/>
                <w:sz w:val="22"/>
                <w:szCs w:val="22"/>
              </w:rPr>
              <w:t>經管土地</w:t>
            </w:r>
            <w:r>
              <w:rPr>
                <w:rFonts w:hAnsi="標楷體" w:hint="eastAsia"/>
                <w:noProof/>
                <w:sz w:val="22"/>
                <w:szCs w:val="22"/>
              </w:rPr>
              <w:t>參與</w:t>
            </w:r>
            <w:r w:rsidR="00A23A4D" w:rsidRPr="000E448E">
              <w:rPr>
                <w:rFonts w:hAnsi="標楷體" w:hint="eastAsia"/>
                <w:noProof/>
                <w:sz w:val="22"/>
                <w:szCs w:val="22"/>
              </w:rPr>
              <w:t>都市更新權利變換計畫</w:t>
            </w:r>
            <w:r>
              <w:rPr>
                <w:rFonts w:hAnsi="標楷體" w:hint="eastAsia"/>
                <w:noProof/>
                <w:sz w:val="22"/>
                <w:szCs w:val="22"/>
              </w:rPr>
              <w:t>所收</w:t>
            </w:r>
            <w:r w:rsidR="00A23A4D" w:rsidRPr="000E448E">
              <w:rPr>
                <w:rFonts w:hAnsi="標楷體" w:hint="eastAsia"/>
                <w:noProof/>
                <w:sz w:val="22"/>
                <w:szCs w:val="22"/>
              </w:rPr>
              <w:t>取之拆遷補償費及安置費。</w:t>
            </w:r>
          </w:p>
        </w:tc>
      </w:tr>
      <w:tr w:rsidR="00A23A4D" w:rsidRPr="000E448E" w14:paraId="41E91E35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0A3C8D32" w14:textId="77777777" w:rsidR="00A23A4D" w:rsidRPr="000E448E" w:rsidRDefault="00A23A4D" w:rsidP="0005591F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E448E">
              <w:rPr>
                <w:rFonts w:hAnsi="標楷體" w:hint="eastAsia"/>
                <w:noProof/>
                <w:sz w:val="22"/>
                <w:szCs w:val="22"/>
              </w:rPr>
              <w:lastRenderedPageBreak/>
              <w:t>國史館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17E6C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5BC51B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A58EC7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632655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5FC27400" w14:textId="77777777" w:rsidR="00A23A4D" w:rsidRPr="000E448E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0E448E" w14:paraId="30C8A01F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738BAE9" w14:textId="77777777" w:rsidR="00A23A4D" w:rsidRPr="000E448E" w:rsidRDefault="00A23A4D" w:rsidP="0005591F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E448E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674673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380,000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068066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2,079,976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787BA2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1,699,976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BC0A2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447.36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5189DBF8" w14:textId="77777777" w:rsidR="00A23A4D" w:rsidRPr="000E448E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E448E">
              <w:rPr>
                <w:rFonts w:hAnsi="標楷體" w:hint="eastAsia"/>
                <w:noProof/>
                <w:sz w:val="22"/>
                <w:szCs w:val="22"/>
              </w:rPr>
              <w:t>書籍出售收入較預計增加。</w:t>
            </w:r>
          </w:p>
        </w:tc>
      </w:tr>
      <w:tr w:rsidR="00A23A4D" w:rsidRPr="000E448E" w14:paraId="19089E39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BB395BD" w14:textId="77777777" w:rsidR="00A23A4D" w:rsidRPr="000E448E" w:rsidRDefault="00A23A4D" w:rsidP="0005591F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0E448E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842A48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56F5F5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3267DC2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B37FCD" w14:textId="77777777" w:rsidR="00A23A4D" w:rsidRPr="000E448E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4F3AACEB" w14:textId="77777777" w:rsidR="00A23A4D" w:rsidRPr="000E448E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0E448E" w14:paraId="5E6A1295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AAAA4EE" w14:textId="77777777" w:rsidR="00A23A4D" w:rsidRPr="000E448E" w:rsidRDefault="00A23A4D" w:rsidP="0005591F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E448E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862F73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5,000,000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D74BAE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45,852,477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7F4A9F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40,852,477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5E8BA1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817.05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071F7F7A" w14:textId="77777777" w:rsidR="00A23A4D" w:rsidRPr="000E448E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E448E">
              <w:rPr>
                <w:rFonts w:hAnsi="標楷體" w:hint="eastAsia"/>
                <w:noProof/>
                <w:sz w:val="22"/>
                <w:szCs w:val="22"/>
              </w:rPr>
              <w:t>廠商逾期違約罰款收入較預計增加。</w:t>
            </w:r>
          </w:p>
        </w:tc>
      </w:tr>
      <w:tr w:rsidR="00A23A4D" w:rsidRPr="000E448E" w14:paraId="1F2A8DAD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657BEDD" w14:textId="77777777" w:rsidR="00A23A4D" w:rsidRPr="000E448E" w:rsidRDefault="00A23A4D" w:rsidP="0005591F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0E448E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1EADF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4,938,000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C2488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7,904,426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72661A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2,966,426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3AE1D" w14:textId="77777777" w:rsidR="00A23A4D" w:rsidRPr="000E448E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E448E">
              <w:rPr>
                <w:rFonts w:hAnsi="細明體"/>
                <w:noProof/>
                <w:sz w:val="22"/>
                <w:szCs w:val="22"/>
              </w:rPr>
              <w:t>60.07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4EFB70FE" w14:textId="77777777" w:rsidR="00A23A4D" w:rsidRPr="000E448E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E448E">
              <w:rPr>
                <w:rFonts w:hAnsi="標楷體" w:hint="eastAsia"/>
                <w:noProof/>
                <w:sz w:val="22"/>
                <w:szCs w:val="22"/>
              </w:rPr>
              <w:t>出售廢舊物資收入等較預計增加。</w:t>
            </w:r>
          </w:p>
        </w:tc>
      </w:tr>
    </w:tbl>
    <w:p w14:paraId="3E89F1AD" w14:textId="77777777" w:rsidR="00A23A4D" w:rsidRDefault="00A23A4D" w:rsidP="00A23A4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D094CCB" w14:textId="77777777" w:rsidR="00A23A4D" w:rsidRPr="00017050" w:rsidRDefault="00A23A4D" w:rsidP="00A23A4D"/>
    <w:p w14:paraId="6F87A28D" w14:textId="77777777" w:rsidR="00A23A4D" w:rsidRPr="00393E8C" w:rsidRDefault="00A23A4D" w:rsidP="00A23A4D">
      <w:pPr>
        <w:rPr>
          <w:rFonts w:hAnsi="標楷體"/>
          <w:sz w:val="24"/>
        </w:rPr>
      </w:pPr>
    </w:p>
    <w:tbl>
      <w:tblPr>
        <w:tblW w:w="2015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930"/>
      </w:tblGrid>
      <w:tr w:rsidR="00A23A4D" w:rsidRPr="00426896" w14:paraId="0226B964" w14:textId="77777777" w:rsidTr="004660F6">
        <w:trPr>
          <w:cantSplit/>
          <w:trHeight w:val="340"/>
          <w:tblHeader/>
        </w:trPr>
        <w:tc>
          <w:tcPr>
            <w:tcW w:w="20157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73F954" w14:textId="1505B93E" w:rsidR="00A23A4D" w:rsidRPr="0073504B" w:rsidRDefault="004660F6" w:rsidP="0005591F">
            <w:pPr>
              <w:jc w:val="left"/>
              <w:rPr>
                <w:rFonts w:hAnsi="標楷體"/>
                <w:sz w:val="28"/>
                <w:szCs w:val="24"/>
              </w:rPr>
            </w:pPr>
            <w:r>
              <w:rPr>
                <w:rFonts w:hAnsi="標楷體" w:hint="eastAsia"/>
                <w:sz w:val="28"/>
                <w:szCs w:val="24"/>
              </w:rPr>
              <w:t>2</w:t>
            </w:r>
            <w:r w:rsidR="00A23A4D" w:rsidRPr="0073504B">
              <w:rPr>
                <w:rFonts w:hAnsi="標楷體" w:hint="eastAsia"/>
                <w:sz w:val="28"/>
                <w:szCs w:val="24"/>
              </w:rPr>
              <w:t xml:space="preserve">. </w:t>
            </w:r>
            <w:r w:rsidR="00A23A4D" w:rsidRPr="0073504B">
              <w:rPr>
                <w:rFonts w:hAnsi="標楷體"/>
                <w:sz w:val="28"/>
                <w:szCs w:val="24"/>
              </w:rPr>
              <w:t xml:space="preserve"> </w:t>
            </w:r>
            <w:r w:rsidR="00A23A4D"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1930D9F8" w14:textId="77777777" w:rsidR="00A23A4D" w:rsidRPr="00426896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3A4D" w:rsidRPr="00DC36E9" w14:paraId="44AC9FAB" w14:textId="77777777" w:rsidTr="004660F6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2A2F0F2" w14:textId="77777777" w:rsidR="00A23A4D" w:rsidRPr="00800B99" w:rsidRDefault="00A23A4D" w:rsidP="0005591F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2F8F" w14:textId="77777777" w:rsidR="00A23A4D" w:rsidRPr="00800B99" w:rsidRDefault="00A23A4D" w:rsidP="0005591F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61E8" w14:textId="77777777" w:rsidR="00A23A4D" w:rsidRPr="00800B99" w:rsidRDefault="00A23A4D" w:rsidP="0005591F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1DA3DCC5" w14:textId="77777777" w:rsidR="00A23A4D" w:rsidRPr="00800B99" w:rsidRDefault="00A23A4D" w:rsidP="0005591F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4317" w14:textId="77777777" w:rsidR="00A23A4D" w:rsidRPr="00800B99" w:rsidRDefault="00A23A4D" w:rsidP="0005591F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93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6F94CF" w14:textId="77777777" w:rsidR="00A23A4D" w:rsidRPr="00800B99" w:rsidRDefault="00A23A4D" w:rsidP="0005591F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A23A4D" w:rsidRPr="00DC36E9" w14:paraId="2FA83DB0" w14:textId="77777777" w:rsidTr="004660F6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D762E20" w14:textId="77777777" w:rsidR="00A23A4D" w:rsidRPr="00800B99" w:rsidRDefault="00A23A4D" w:rsidP="0005591F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54A6" w14:textId="77777777" w:rsidR="00A23A4D" w:rsidRPr="00800B99" w:rsidRDefault="00A23A4D" w:rsidP="0005591F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21AC" w14:textId="77777777" w:rsidR="00A23A4D" w:rsidRPr="00800B99" w:rsidRDefault="00A23A4D" w:rsidP="0005591F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89442" w14:textId="77777777" w:rsidR="00A23A4D" w:rsidRPr="00800B99" w:rsidRDefault="00A23A4D" w:rsidP="0005591F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7A79" w14:textId="77777777" w:rsidR="00A23A4D" w:rsidRPr="00800B99" w:rsidRDefault="00A23A4D" w:rsidP="0005591F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34D46" w14:textId="77777777" w:rsidR="00A23A4D" w:rsidRPr="00800B99" w:rsidRDefault="00A23A4D" w:rsidP="0005591F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A23A4D" w:rsidRPr="007F7CE9" w14:paraId="1A1DD2E6" w14:textId="77777777" w:rsidTr="004660F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45358CF" w14:textId="77777777" w:rsidR="00A23A4D" w:rsidRPr="007F7CE9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C82EF2A" w14:textId="77777777" w:rsidR="00A23A4D" w:rsidRPr="007F7CE9" w:rsidRDefault="00A23A4D" w:rsidP="0005591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7F7CE9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61E02A9" w14:textId="77777777" w:rsidR="00A23A4D" w:rsidRPr="007F7CE9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858F684" w14:textId="77777777" w:rsidR="00A23A4D" w:rsidRPr="007F7CE9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F6202A" w14:textId="77777777" w:rsidR="00A23A4D" w:rsidRPr="007F7CE9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083CA8A1" w14:textId="77777777" w:rsidR="00A23A4D" w:rsidRPr="007F7CE9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14:paraId="21EB69B3" w14:textId="77777777" w:rsidTr="004660F6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530940E" w14:textId="77777777" w:rsidR="00A23A4D" w:rsidRPr="00800B99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AC900A" w14:textId="77777777" w:rsidR="00A23A4D" w:rsidRPr="007F7CE9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F7CE9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1E96E3" w14:textId="77777777" w:rsidR="00A23A4D" w:rsidRPr="00800B99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68F78B3" w14:textId="77777777" w:rsidR="00A23A4D" w:rsidRPr="00800B99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1,775,179,372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165D24" w14:textId="77777777" w:rsidR="00A23A4D" w:rsidRPr="00800B99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6A00207E" w14:textId="77777777" w:rsidR="00A23A4D" w:rsidRPr="00997D66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z w:val="22"/>
                <w:szCs w:val="22"/>
              </w:rPr>
              <w:t>國家生技研究園區興建工程履約爭議進行民事訴訟中，工程違約金尚待收取。</w:t>
            </w:r>
          </w:p>
        </w:tc>
      </w:tr>
    </w:tbl>
    <w:p w14:paraId="5F42CF64" w14:textId="77777777" w:rsidR="00A23A4D" w:rsidRDefault="00A23A4D" w:rsidP="00A23A4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11B2797" w14:textId="77777777" w:rsidR="00A23A4D" w:rsidRDefault="00A23A4D" w:rsidP="00A23A4D">
      <w:pPr>
        <w:jc w:val="left"/>
      </w:pPr>
    </w:p>
    <w:p w14:paraId="258FC215" w14:textId="77777777" w:rsidR="00A23A4D" w:rsidRPr="00F33C00" w:rsidRDefault="00A23A4D" w:rsidP="00A23A4D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73AA8AA6" w14:textId="77777777" w:rsidR="00A23A4D" w:rsidRPr="00034210" w:rsidRDefault="00A23A4D" w:rsidP="00A23A4D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2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930"/>
      </w:tblGrid>
      <w:tr w:rsidR="00A23A4D" w:rsidRPr="00AC566C" w14:paraId="626E7DD9" w14:textId="77777777" w:rsidTr="004660F6">
        <w:trPr>
          <w:cantSplit/>
          <w:trHeight w:val="284"/>
          <w:tblHeader/>
        </w:trPr>
        <w:tc>
          <w:tcPr>
            <w:tcW w:w="201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604AD" w14:textId="77777777" w:rsidR="00A23A4D" w:rsidRPr="0080007C" w:rsidRDefault="00A23A4D" w:rsidP="0005591F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114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463E6326" w14:textId="77777777" w:rsidR="00A23A4D" w:rsidRPr="00AC566C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3A4D" w14:paraId="3D3159BF" w14:textId="77777777" w:rsidTr="004660F6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3DECDE4" w14:textId="77777777" w:rsidR="00A23A4D" w:rsidRPr="00AF2D0B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558D786C" w14:textId="77777777" w:rsidR="00A23A4D" w:rsidRPr="00AF2D0B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F51A3D9" w14:textId="77777777" w:rsidR="00A23A4D" w:rsidRPr="00AF2D0B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93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6A0782C9" w14:textId="77777777" w:rsidR="00A23A4D" w:rsidRPr="00AF2D0B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3A4D" w14:paraId="65C3C830" w14:textId="77777777" w:rsidTr="004660F6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94CD07A" w14:textId="77777777" w:rsidR="00A23A4D" w:rsidRPr="00AF2D0B" w:rsidRDefault="00A23A4D" w:rsidP="0005591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02E694DE" w14:textId="77777777" w:rsidR="00A23A4D" w:rsidRPr="00AF2D0B" w:rsidRDefault="00A23A4D" w:rsidP="0005591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2E9B322" w14:textId="77777777" w:rsidR="00A23A4D" w:rsidRPr="00AF2D0B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89F8D2" w14:textId="77777777" w:rsidR="00A23A4D" w:rsidRPr="00AF2D0B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93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A1B561F" w14:textId="77777777" w:rsidR="00A23A4D" w:rsidRPr="00AF2D0B" w:rsidRDefault="00A23A4D" w:rsidP="0005591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23A4D" w:rsidRPr="00B65247" w14:paraId="4416B6CB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22E3CCFB" w14:textId="77777777" w:rsidR="00A23A4D" w:rsidRPr="00B65247" w:rsidRDefault="00A23A4D" w:rsidP="0005591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65247">
              <w:rPr>
                <w:rFonts w:hAnsi="標楷體" w:hint="eastAsia"/>
                <w:b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3B701C" w14:textId="77777777" w:rsidR="00A23A4D" w:rsidRPr="00B65247" w:rsidRDefault="00A23A4D" w:rsidP="0005591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B489B1E" w14:textId="77777777" w:rsidR="00A23A4D" w:rsidRPr="00B6524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73A989" w14:textId="77777777" w:rsidR="00A23A4D" w:rsidRPr="00B6524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4F3BCC3A" w14:textId="77777777" w:rsidR="00A23A4D" w:rsidRPr="00B65247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B65247" w14:paraId="09E2C5E6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366F6EE6" w14:textId="77777777" w:rsidR="00A23A4D" w:rsidRPr="00B65247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BFE4FA2" w14:textId="77777777" w:rsidR="00A23A4D" w:rsidRPr="00B65247" w:rsidRDefault="00A23A4D" w:rsidP="0005591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65247">
              <w:rPr>
                <w:rFonts w:hAnsi="細明體"/>
                <w:noProof/>
                <w:spacing w:val="-2"/>
                <w:sz w:val="22"/>
                <w:szCs w:val="22"/>
              </w:rPr>
              <w:t>1,018,435,000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641F124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52,560,406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CCAC25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5.16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8F4FEE1" w14:textId="34DA0F73" w:rsidR="00A23A4D" w:rsidRPr="00B65247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外牆立面門窗整修及露</w:t>
            </w:r>
            <w:r w:rsidR="00EA299E">
              <w:rPr>
                <w:rFonts w:hAnsi="標楷體" w:hint="eastAsia"/>
                <w:noProof/>
                <w:sz w:val="22"/>
                <w:szCs w:val="22"/>
              </w:rPr>
              <w:t>臺</w:t>
            </w:r>
            <w:r w:rsidRPr="00B65247">
              <w:rPr>
                <w:rFonts w:hAnsi="標楷體" w:hint="eastAsia"/>
                <w:noProof/>
                <w:sz w:val="22"/>
                <w:szCs w:val="22"/>
              </w:rPr>
              <w:t>防水改善工程</w:t>
            </w:r>
            <w:r w:rsidR="00017A06">
              <w:rPr>
                <w:rFonts w:hAnsi="標楷體" w:hint="eastAsia"/>
                <w:noProof/>
                <w:sz w:val="22"/>
                <w:szCs w:val="22"/>
              </w:rPr>
              <w:t>暨</w:t>
            </w:r>
            <w:r w:rsidR="001C3FBD">
              <w:rPr>
                <w:rFonts w:hAnsi="標楷體" w:hint="eastAsia"/>
                <w:noProof/>
                <w:sz w:val="22"/>
                <w:szCs w:val="22"/>
              </w:rPr>
              <w:t>組合式水箱更新</w:t>
            </w:r>
            <w:r w:rsidRPr="00B65247">
              <w:rPr>
                <w:rFonts w:hAnsi="標楷體" w:hint="eastAsia"/>
                <w:noProof/>
                <w:sz w:val="22"/>
                <w:szCs w:val="22"/>
              </w:rPr>
              <w:t>等案，</w:t>
            </w:r>
            <w:r w:rsidR="001B0012" w:rsidRPr="001B0012">
              <w:rPr>
                <w:rFonts w:hAnsi="標楷體" w:hint="eastAsia"/>
                <w:noProof/>
                <w:sz w:val="22"/>
                <w:szCs w:val="22"/>
              </w:rPr>
              <w:t>合約期程跨年度，</w:t>
            </w:r>
            <w:r w:rsidRPr="00B65247">
              <w:rPr>
                <w:rFonts w:hAnsi="標楷體" w:hint="eastAsia"/>
                <w:noProof/>
                <w:sz w:val="22"/>
                <w:szCs w:val="22"/>
              </w:rPr>
              <w:t>須保留繼續執行。</w:t>
            </w:r>
          </w:p>
        </w:tc>
      </w:tr>
      <w:tr w:rsidR="00A23A4D" w:rsidRPr="00B65247" w14:paraId="6AE53165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5BCEB8F5" w14:textId="77777777" w:rsidR="00A23A4D" w:rsidRPr="00B65247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卸任禮遇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49A75E2" w14:textId="77777777" w:rsidR="00A23A4D" w:rsidRPr="00B65247" w:rsidRDefault="00A23A4D" w:rsidP="0005591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65247">
              <w:rPr>
                <w:rFonts w:hAnsi="細明體"/>
                <w:noProof/>
                <w:spacing w:val="-2"/>
                <w:sz w:val="22"/>
                <w:szCs w:val="22"/>
              </w:rPr>
              <w:t>10,943,000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A921A3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2,267,759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7C4F71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20.72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7008B19" w14:textId="77777777" w:rsidR="00A23A4D" w:rsidRPr="00B65247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卸任禮遇經費依法辦理保留續用。</w:t>
            </w:r>
          </w:p>
        </w:tc>
      </w:tr>
      <w:tr w:rsidR="00A23A4D" w:rsidRPr="00B65247" w14:paraId="07267D08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5A4DE82" w14:textId="77777777" w:rsidR="00A23A4D" w:rsidRPr="00B65247" w:rsidRDefault="00A23A4D" w:rsidP="0005591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B65247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F913F1" w14:textId="77777777" w:rsidR="00A23A4D" w:rsidRPr="00B65247" w:rsidRDefault="00A23A4D" w:rsidP="0005591F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E7EE1FC" w14:textId="77777777" w:rsidR="00A23A4D" w:rsidRPr="00B6524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B06DCA" w14:textId="77777777" w:rsidR="00A23A4D" w:rsidRPr="00B6524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5F70D84A" w14:textId="77777777" w:rsidR="00A23A4D" w:rsidRPr="00B65247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B65247" w14:paraId="32C3BBEA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6A974FD4" w14:textId="77777777" w:rsidR="00A23A4D" w:rsidRPr="00B65247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9DE737F" w14:textId="77777777" w:rsidR="00A23A4D" w:rsidRPr="00B65247" w:rsidRDefault="00A23A4D" w:rsidP="0005591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65247">
              <w:rPr>
                <w:rFonts w:hAnsi="細明體"/>
                <w:noProof/>
                <w:spacing w:val="-2"/>
                <w:sz w:val="22"/>
                <w:szCs w:val="22"/>
              </w:rPr>
              <w:t>7,371,123,000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601B629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230,198,271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B639BB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3.12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7BD19811" w14:textId="2C8F76B6" w:rsidR="00A23A4D" w:rsidRPr="00B65247" w:rsidRDefault="001C3FB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小鼠16頻能量代謝系統、</w:t>
            </w:r>
            <w:r w:rsidR="00A23A4D" w:rsidRPr="00B65247">
              <w:rPr>
                <w:rFonts w:hAnsi="標楷體" w:hint="eastAsia"/>
                <w:noProof/>
                <w:sz w:val="22"/>
                <w:szCs w:val="22"/>
              </w:rPr>
              <w:t>行政大樓一樓大廳裝修工程等案，合約期程跨年度，須保留繼續執行。</w:t>
            </w:r>
          </w:p>
        </w:tc>
      </w:tr>
      <w:tr w:rsidR="00A23A4D" w:rsidRPr="00B65247" w14:paraId="2DCF23F8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A0CBDAD" w14:textId="77777777" w:rsidR="00A23A4D" w:rsidRPr="00B65247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5D55C21" w14:textId="77777777" w:rsidR="00A23A4D" w:rsidRPr="00B65247" w:rsidRDefault="00A23A4D" w:rsidP="0005591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65247">
              <w:rPr>
                <w:rFonts w:hAnsi="細明體"/>
                <w:noProof/>
                <w:spacing w:val="-2"/>
                <w:sz w:val="22"/>
                <w:szCs w:val="22"/>
              </w:rPr>
              <w:t>4,542,260,000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53C465E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102,441,874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6438AC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2.26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53DF04FC" w14:textId="16C9E5FB" w:rsidR="00A23A4D" w:rsidRPr="00B65247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物理性質量測系統</w:t>
            </w:r>
            <w:r w:rsidR="00017A06">
              <w:rPr>
                <w:rFonts w:hAnsi="標楷體" w:hint="eastAsia"/>
                <w:noProof/>
                <w:sz w:val="22"/>
                <w:szCs w:val="22"/>
              </w:rPr>
              <w:t>及</w:t>
            </w:r>
            <w:r w:rsidRPr="00B65247">
              <w:rPr>
                <w:rFonts w:hAnsi="標楷體" w:hint="eastAsia"/>
                <w:noProof/>
                <w:sz w:val="22"/>
                <w:szCs w:val="22"/>
              </w:rPr>
              <w:t>冰水主機汰換工程，合約期程跨年度，須保留繼續執行。</w:t>
            </w:r>
          </w:p>
        </w:tc>
      </w:tr>
      <w:tr w:rsidR="00A23A4D" w:rsidRPr="00B65247" w14:paraId="0F01A16D" w14:textId="77777777" w:rsidTr="004660F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EA3B48F" w14:textId="77777777" w:rsidR="00A23A4D" w:rsidRPr="00B65247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52DF7D" w14:textId="77777777" w:rsidR="00A23A4D" w:rsidRPr="00B65247" w:rsidRDefault="00A23A4D" w:rsidP="0005591F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B65247">
              <w:rPr>
                <w:rFonts w:hAnsi="細明體"/>
                <w:noProof/>
                <w:spacing w:val="-2"/>
                <w:sz w:val="22"/>
                <w:szCs w:val="22"/>
              </w:rPr>
              <w:t>590,819,000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549CE5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125,405,887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3D8E7" w14:textId="77777777" w:rsidR="00A23A4D" w:rsidRPr="00B65247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B65247">
              <w:rPr>
                <w:rFonts w:hAnsi="細明體"/>
                <w:noProof/>
                <w:sz w:val="22"/>
                <w:szCs w:val="22"/>
              </w:rPr>
              <w:t>21.23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5C74FC58" w14:textId="5A889B0F" w:rsidR="00A23A4D" w:rsidRPr="00B65247" w:rsidRDefault="001C3FB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B65247">
              <w:rPr>
                <w:rFonts w:hAnsi="標楷體" w:hint="eastAsia"/>
                <w:noProof/>
                <w:sz w:val="22"/>
                <w:szCs w:val="22"/>
              </w:rPr>
              <w:t>乾式稀釋冷凍機</w:t>
            </w:r>
            <w:r>
              <w:rPr>
                <w:rFonts w:hAnsi="標楷體" w:hint="eastAsia"/>
                <w:noProof/>
                <w:sz w:val="22"/>
                <w:szCs w:val="22"/>
              </w:rPr>
              <w:t>暨</w:t>
            </w:r>
            <w:r w:rsidR="00A23A4D" w:rsidRPr="00B65247">
              <w:rPr>
                <w:rFonts w:hAnsi="標楷體" w:hint="eastAsia"/>
                <w:noProof/>
                <w:sz w:val="22"/>
                <w:szCs w:val="22"/>
              </w:rPr>
              <w:t>低溫微波扁平軟性線材及其固定裝置等案，合約期程跨年度，須保留繼續執行。</w:t>
            </w:r>
          </w:p>
        </w:tc>
      </w:tr>
    </w:tbl>
    <w:p w14:paraId="4C9A83D3" w14:textId="77777777" w:rsidR="00A23A4D" w:rsidRDefault="00A23A4D" w:rsidP="00A23A4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14:paraId="5EC01C74" w14:textId="77777777" w:rsidR="00A23A4D" w:rsidRDefault="00A23A4D" w:rsidP="00A23A4D">
      <w:pPr>
        <w:pStyle w:val="aa"/>
      </w:pPr>
    </w:p>
    <w:p w14:paraId="0B107013" w14:textId="77777777" w:rsidR="00A23A4D" w:rsidRPr="00AC566C" w:rsidRDefault="00A23A4D" w:rsidP="00A23A4D">
      <w:pPr>
        <w:pStyle w:val="aa"/>
      </w:pPr>
    </w:p>
    <w:p w14:paraId="3AA1BF39" w14:textId="77777777" w:rsidR="00A23A4D" w:rsidRPr="006C335D" w:rsidRDefault="00A23A4D" w:rsidP="00A23A4D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A23A4D" w:rsidRPr="0093340E" w14:paraId="78F816F0" w14:textId="77777777" w:rsidTr="0005591F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A31CD9D" w14:textId="77777777" w:rsidR="00A23A4D" w:rsidRPr="005D0E30" w:rsidRDefault="00A23A4D" w:rsidP="0005591F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lastRenderedPageBreak/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114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13A9ED0F" w14:textId="77777777" w:rsidR="00A23A4D" w:rsidRPr="0093340E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3A4D" w:rsidRPr="00064EBE" w14:paraId="61DBC6DD" w14:textId="77777777" w:rsidTr="0005591F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094E1C2" w14:textId="77777777" w:rsidR="00A23A4D" w:rsidRPr="00A25A7D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B0F5" w14:textId="77777777" w:rsidR="00A23A4D" w:rsidRPr="00A25A7D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8CE8" w14:textId="77777777" w:rsidR="00A23A4D" w:rsidRPr="00A25A7D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647B52" w14:textId="77777777" w:rsidR="00A23A4D" w:rsidRPr="00A25A7D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3A4D" w:rsidRPr="00064EBE" w14:paraId="135891B9" w14:textId="77777777" w:rsidTr="0005591F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768F077" w14:textId="77777777" w:rsidR="00A23A4D" w:rsidRPr="00A25A7D" w:rsidRDefault="00A23A4D" w:rsidP="0005591F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D974" w14:textId="77777777" w:rsidR="00A23A4D" w:rsidRPr="00A25A7D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F0EA" w14:textId="77777777" w:rsidR="00A23A4D" w:rsidRPr="00A25A7D" w:rsidRDefault="00A23A4D" w:rsidP="0005591F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5F636" w14:textId="77777777" w:rsidR="00A23A4D" w:rsidRPr="00A25A7D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4327BF" w14:textId="77777777" w:rsidR="00A23A4D" w:rsidRPr="00A25A7D" w:rsidRDefault="00A23A4D" w:rsidP="0005591F">
            <w:pPr>
              <w:pStyle w:val="4"/>
              <w:rPr>
                <w:sz w:val="22"/>
                <w:szCs w:val="22"/>
              </w:rPr>
            </w:pPr>
          </w:p>
        </w:tc>
      </w:tr>
      <w:tr w:rsidR="00A23A4D" w:rsidRPr="00497798" w14:paraId="5E06CBC2" w14:textId="77777777" w:rsidTr="0005591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7DB16AF" w14:textId="77777777" w:rsidR="00A23A4D" w:rsidRPr="00497798" w:rsidRDefault="00A23A4D" w:rsidP="0005591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97798">
              <w:rPr>
                <w:rFonts w:hAnsi="標楷體" w:hint="eastAsia"/>
                <w:b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02256B" w14:textId="77777777" w:rsidR="00A23A4D" w:rsidRPr="00497798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C625EA6" w14:textId="77777777" w:rsidR="00A23A4D" w:rsidRPr="00497798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D5EBE8" w14:textId="77777777" w:rsidR="00A23A4D" w:rsidRPr="00497798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5DC808CF" w14:textId="77777777" w:rsidR="00A23A4D" w:rsidRPr="00497798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497798" w14:paraId="74C84BD7" w14:textId="77777777" w:rsidTr="0005591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5C3B428" w14:textId="77777777" w:rsidR="00A23A4D" w:rsidRPr="00497798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FE344D5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1,018,435,000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CD4AB92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58,815,919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6D430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5.78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7C6E83E" w14:textId="77777777" w:rsidR="00A23A4D" w:rsidRPr="00497798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A23A4D" w:rsidRPr="00497798" w14:paraId="2A946A4B" w14:textId="77777777" w:rsidTr="0005591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3127596" w14:textId="77777777" w:rsidR="00A23A4D" w:rsidRPr="00497798" w:rsidRDefault="00A23A4D" w:rsidP="0005591F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497798">
              <w:rPr>
                <w:rFonts w:hAnsi="標楷體" w:hint="eastAsia"/>
                <w:b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35C659" w14:textId="77777777" w:rsidR="00A23A4D" w:rsidRPr="00497798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807096A" w14:textId="77777777" w:rsidR="00A23A4D" w:rsidRPr="00497798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01137B" w14:textId="77777777" w:rsidR="00A23A4D" w:rsidRPr="00497798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315525B5" w14:textId="77777777" w:rsidR="00A23A4D" w:rsidRPr="00497798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:rsidRPr="00497798" w14:paraId="7F91F078" w14:textId="77777777" w:rsidTr="0005591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1ABE9B69" w14:textId="77777777" w:rsidR="00A23A4D" w:rsidRPr="00497798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5CCEA8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7,371,123,000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70CFC3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363,664,071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DF1F50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4.93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0C13819" w14:textId="77777777" w:rsidR="00A23A4D" w:rsidRPr="00497798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按業務需要減少支付之賸餘及實際進用員額較少之人事費結餘。</w:t>
            </w:r>
          </w:p>
        </w:tc>
      </w:tr>
      <w:tr w:rsidR="00A23A4D" w:rsidRPr="00497798" w14:paraId="0CF2CE5E" w14:textId="77777777" w:rsidTr="0005591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1CC3202F" w14:textId="77777777" w:rsidR="00A23A4D" w:rsidRPr="00497798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自然及人文社會科學研究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B676D5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4,542,260,000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F96EFE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39,945,040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3E729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0.88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1E67BE0E" w14:textId="77777777" w:rsidR="00A23A4D" w:rsidRPr="00497798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按業務需要減少支付之賸餘。</w:t>
            </w:r>
          </w:p>
        </w:tc>
      </w:tr>
      <w:tr w:rsidR="00A23A4D" w:rsidRPr="00497798" w14:paraId="72E48FA8" w14:textId="77777777" w:rsidTr="0005591F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59E3B73A" w14:textId="77777777" w:rsidR="00A23A4D" w:rsidRPr="00497798" w:rsidRDefault="00A23A4D" w:rsidP="0005591F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F90610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590,819,000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F6A4D0E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59,891,789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B099A" w14:textId="77777777" w:rsidR="00A23A4D" w:rsidRPr="00497798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497798">
              <w:rPr>
                <w:rFonts w:hAnsi="細明體"/>
                <w:noProof/>
                <w:sz w:val="22"/>
                <w:szCs w:val="22"/>
              </w:rPr>
              <w:t>10.14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44C018F" w14:textId="77777777" w:rsidR="00A23A4D" w:rsidRPr="00497798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497798">
              <w:rPr>
                <w:rFonts w:hAnsi="標楷體" w:hint="eastAsia"/>
                <w:noProof/>
                <w:sz w:val="22"/>
                <w:szCs w:val="22"/>
              </w:rPr>
              <w:t>按業務需要減少支付之賸餘及採購財物結餘。</w:t>
            </w:r>
          </w:p>
        </w:tc>
      </w:tr>
    </w:tbl>
    <w:p w14:paraId="45680F86" w14:textId="77777777" w:rsidR="00A23A4D" w:rsidRDefault="00A23A4D" w:rsidP="00A23A4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4286C4F" w14:textId="77777777" w:rsidR="00A23A4D" w:rsidRDefault="00A23A4D" w:rsidP="00A23A4D">
      <w:pPr>
        <w:pStyle w:val="aa"/>
      </w:pPr>
    </w:p>
    <w:p w14:paraId="5DCFEA5D" w14:textId="77777777" w:rsidR="00A23A4D" w:rsidRDefault="00A23A4D" w:rsidP="00A23A4D"/>
    <w:p w14:paraId="0C5EDF8F" w14:textId="77777777" w:rsidR="00A23A4D" w:rsidRPr="0093340E" w:rsidRDefault="00A23A4D" w:rsidP="00A23A4D"/>
    <w:p w14:paraId="452FD9FE" w14:textId="77777777" w:rsidR="00A23A4D" w:rsidRPr="003D7502" w:rsidRDefault="00A23A4D" w:rsidP="00A23A4D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A23A4D" w:rsidRPr="00870477" w14:paraId="24CE0EC1" w14:textId="77777777" w:rsidTr="0005591F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7CAACAE" w14:textId="3B24D218" w:rsidR="00A23A4D" w:rsidRPr="005461A1" w:rsidRDefault="004660F6" w:rsidP="0005591F">
            <w:pPr>
              <w:pStyle w:val="10"/>
              <w:ind w:left="128" w:right="16"/>
              <w:rPr>
                <w:rFonts w:hAnsi="標楷體"/>
                <w:sz w:val="28"/>
              </w:rPr>
            </w:pPr>
            <w:r>
              <w:rPr>
                <w:rFonts w:hAnsi="標楷體" w:hint="eastAsia"/>
                <w:sz w:val="28"/>
              </w:rPr>
              <w:t>3</w:t>
            </w:r>
            <w:r w:rsidR="00A23A4D" w:rsidRPr="005461A1">
              <w:rPr>
                <w:rFonts w:hAnsi="標楷體" w:hint="eastAsia"/>
                <w:sz w:val="28"/>
              </w:rPr>
              <w:t xml:space="preserve">. </w:t>
            </w:r>
            <w:r w:rsidR="00A23A4D" w:rsidRPr="005461A1">
              <w:rPr>
                <w:rFonts w:hAnsi="標楷體"/>
                <w:sz w:val="28"/>
              </w:rPr>
              <w:t xml:space="preserve"> </w:t>
            </w:r>
            <w:r w:rsidR="00A23A4D"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154F787D" w14:textId="77777777" w:rsidR="00A23A4D" w:rsidRPr="00870477" w:rsidRDefault="00A23A4D" w:rsidP="0005591F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A23A4D" w:rsidRPr="00CA093B" w14:paraId="08E4B7F5" w14:textId="77777777" w:rsidTr="0005591F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1018D690" w14:textId="77777777" w:rsidR="00A23A4D" w:rsidRPr="003D7502" w:rsidRDefault="00A23A4D" w:rsidP="0005591F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23EBFAA0" w14:textId="77777777" w:rsidR="00A23A4D" w:rsidRPr="003D7502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2EFA9B53" w14:textId="77777777" w:rsidR="00A23A4D" w:rsidRPr="003D7502" w:rsidRDefault="00A23A4D" w:rsidP="0005591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5F2598C4" w14:textId="77777777" w:rsidR="00A23A4D" w:rsidRPr="003D7502" w:rsidRDefault="00A23A4D" w:rsidP="0005591F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40627A55" w14:textId="77777777" w:rsidR="00A23A4D" w:rsidRPr="003D7502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1CFBF4A2" w14:textId="77777777" w:rsidR="00A23A4D" w:rsidRPr="003D7502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A23A4D" w:rsidRPr="00CA093B" w14:paraId="74C483E3" w14:textId="77777777" w:rsidTr="0005591F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971E1F5" w14:textId="77777777" w:rsidR="00A23A4D" w:rsidRPr="003D7502" w:rsidRDefault="00A23A4D" w:rsidP="0005591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0F6576F" w14:textId="77777777" w:rsidR="00A23A4D" w:rsidRPr="003D7502" w:rsidRDefault="00A23A4D" w:rsidP="0005591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75851895" w14:textId="77777777" w:rsidR="00A23A4D" w:rsidRPr="003D7502" w:rsidRDefault="00A23A4D" w:rsidP="000559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E0D157A" w14:textId="77777777" w:rsidR="00A23A4D" w:rsidRPr="003D7502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FD9ADA" w14:textId="77777777" w:rsidR="00A23A4D" w:rsidRPr="003D7502" w:rsidRDefault="00A23A4D" w:rsidP="0005591F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A2A5324" w14:textId="77777777" w:rsidR="00A23A4D" w:rsidRPr="003D7502" w:rsidRDefault="00A23A4D" w:rsidP="0005591F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A23A4D" w:rsidRPr="00D47C97" w14:paraId="01E925E3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2048650" w14:textId="77777777" w:rsidR="00A23A4D" w:rsidRPr="00D47C97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2A185CC" w14:textId="77777777" w:rsidR="00A23A4D" w:rsidRPr="00D47C97" w:rsidRDefault="00A23A4D" w:rsidP="0005591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D47C97">
              <w:rPr>
                <w:rFonts w:hAnsi="標楷體" w:hint="eastAsia"/>
                <w:noProof/>
                <w:sz w:val="22"/>
                <w:szCs w:val="22"/>
              </w:rPr>
              <w:t>總統府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996E20A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C6A6815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27CE49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1721ACA6" w14:textId="77777777" w:rsidR="00A23A4D" w:rsidRPr="00D47C97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13EC8" w14:paraId="4BDFBB7C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85F372D" w14:textId="77777777" w:rsidR="00613EC8" w:rsidRPr="003D7502" w:rsidRDefault="00613EC8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D49EA8" w14:textId="77777777" w:rsidR="00613EC8" w:rsidRPr="00D47C97" w:rsidRDefault="00613EC8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D74D54" w14:textId="77777777" w:rsidR="00613EC8" w:rsidRPr="003D7502" w:rsidRDefault="00613EC8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12,103,000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8BE4F21" w14:textId="77777777" w:rsidR="00613EC8" w:rsidRPr="003D7502" w:rsidRDefault="00613EC8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12,103,000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EE86FE" w14:textId="77777777" w:rsidR="00613EC8" w:rsidRPr="003D7502" w:rsidRDefault="00613EC8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vMerge w:val="restart"/>
            <w:shd w:val="clear" w:color="auto" w:fill="auto"/>
            <w:vAlign w:val="center"/>
          </w:tcPr>
          <w:p w14:paraId="14BDAE98" w14:textId="21DB1867" w:rsidR="00613EC8" w:rsidRPr="003D7502" w:rsidRDefault="001C3FB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112及113年度</w:t>
            </w:r>
            <w:r w:rsidR="00EA299E">
              <w:rPr>
                <w:rFonts w:hAnsi="標楷體" w:hint="eastAsia"/>
                <w:noProof/>
                <w:sz w:val="22"/>
                <w:szCs w:val="22"/>
              </w:rPr>
              <w:t>均係</w:t>
            </w:r>
            <w:r w:rsidR="00613EC8" w:rsidRPr="00040C73">
              <w:rPr>
                <w:rFonts w:hAnsi="標楷體" w:hint="eastAsia"/>
                <w:noProof/>
                <w:sz w:val="22"/>
                <w:szCs w:val="22"/>
              </w:rPr>
              <w:t>中央空調系統汰換工程，</w:t>
            </w:r>
            <w:r w:rsidR="00EA299E">
              <w:rPr>
                <w:rFonts w:hAnsi="標楷體" w:hint="eastAsia"/>
                <w:noProof/>
                <w:sz w:val="22"/>
                <w:szCs w:val="22"/>
              </w:rPr>
              <w:t>因</w:t>
            </w:r>
            <w:r>
              <w:rPr>
                <w:rFonts w:hAnsi="標楷體" w:hint="eastAsia"/>
                <w:noProof/>
                <w:sz w:val="22"/>
                <w:szCs w:val="22"/>
              </w:rPr>
              <w:t>承商履約進度落後</w:t>
            </w:r>
            <w:r w:rsidR="00613EC8" w:rsidRPr="00040C73">
              <w:rPr>
                <w:rFonts w:hAnsi="標楷體" w:hint="eastAsia"/>
                <w:noProof/>
                <w:sz w:val="22"/>
                <w:szCs w:val="22"/>
              </w:rPr>
              <w:t>終止契約</w:t>
            </w:r>
            <w:r>
              <w:rPr>
                <w:rFonts w:hAnsi="標楷體" w:hint="eastAsia"/>
                <w:noProof/>
                <w:sz w:val="22"/>
                <w:szCs w:val="22"/>
              </w:rPr>
              <w:t>，結算驗收作業尚未完成</w:t>
            </w:r>
            <w:r w:rsidR="00613EC8" w:rsidRPr="00040C73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613EC8" w14:paraId="2EA79EA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1285BB6" w14:textId="77777777" w:rsidR="00613EC8" w:rsidRPr="003D7502" w:rsidRDefault="00613EC8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5342E3" w14:textId="77777777" w:rsidR="00613EC8" w:rsidRPr="00D47C97" w:rsidRDefault="00613EC8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39DC46" w14:textId="77777777" w:rsidR="00613EC8" w:rsidRPr="003D7502" w:rsidRDefault="00613EC8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24,208,000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BC45327" w14:textId="77777777" w:rsidR="00613EC8" w:rsidRPr="003D7502" w:rsidRDefault="00613EC8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20,147,000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B6E452" w14:textId="77777777" w:rsidR="00613EC8" w:rsidRPr="003D7502" w:rsidRDefault="00613EC8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83.22</w:t>
            </w:r>
          </w:p>
        </w:tc>
        <w:tc>
          <w:tcPr>
            <w:tcW w:w="8788" w:type="dxa"/>
            <w:vMerge/>
            <w:shd w:val="clear" w:color="auto" w:fill="auto"/>
            <w:vAlign w:val="center"/>
          </w:tcPr>
          <w:p w14:paraId="34620005" w14:textId="49C7B4A4" w:rsidR="00613EC8" w:rsidRPr="003D7502" w:rsidRDefault="00613EC8" w:rsidP="0005591F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A23A4D" w:rsidRPr="00D47C97" w14:paraId="4A81323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F7F2B09" w14:textId="77777777" w:rsidR="00A23A4D" w:rsidRPr="00D47C97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CA2F073" w14:textId="77777777" w:rsidR="00A23A4D" w:rsidRPr="00D47C97" w:rsidRDefault="00A23A4D" w:rsidP="0005591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D47C97">
              <w:rPr>
                <w:rFonts w:hAnsi="標楷體" w:hint="eastAsia"/>
                <w:noProof/>
                <w:sz w:val="22"/>
                <w:szCs w:val="22"/>
              </w:rPr>
              <w:t>國家安全會議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EF7978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B13B6A7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52F824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40063DE4" w14:textId="77777777" w:rsidR="00A23A4D" w:rsidRPr="00D47C97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14:paraId="6EDCE5B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97122E7" w14:textId="77777777" w:rsidR="00A23A4D" w:rsidRPr="003D7502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54E277" w14:textId="77777777" w:rsidR="00A23A4D" w:rsidRPr="00D47C97" w:rsidRDefault="00A23A4D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80D450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5DB5D1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4C19B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954375E" w14:textId="33C34684" w:rsidR="00A23A4D" w:rsidRPr="003D7502" w:rsidRDefault="001C3FB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與總統府合署辦公，</w:t>
            </w:r>
            <w:r w:rsidR="00EA299E">
              <w:rPr>
                <w:rFonts w:hAnsi="標楷體" w:hint="eastAsia"/>
                <w:sz w:val="22"/>
                <w:szCs w:val="22"/>
              </w:rPr>
              <w:t>相關</w:t>
            </w:r>
            <w:r w:rsidRPr="001C3FBD">
              <w:rPr>
                <w:rFonts w:hAnsi="標楷體" w:hint="eastAsia"/>
                <w:sz w:val="22"/>
                <w:szCs w:val="22"/>
              </w:rPr>
              <w:t>中央空調系統</w:t>
            </w:r>
            <w:proofErr w:type="gramStart"/>
            <w:r w:rsidRPr="001C3FBD">
              <w:rPr>
                <w:rFonts w:hAnsi="標楷體" w:hint="eastAsia"/>
                <w:sz w:val="22"/>
                <w:szCs w:val="22"/>
              </w:rPr>
              <w:t>汰</w:t>
            </w:r>
            <w:proofErr w:type="gramEnd"/>
            <w:r w:rsidRPr="001C3FBD">
              <w:rPr>
                <w:rFonts w:hAnsi="標楷體" w:hint="eastAsia"/>
                <w:sz w:val="22"/>
                <w:szCs w:val="22"/>
              </w:rPr>
              <w:t>換工程，</w:t>
            </w:r>
            <w:r w:rsidR="00EA299E">
              <w:rPr>
                <w:rFonts w:hAnsi="標楷體" w:hint="eastAsia"/>
                <w:sz w:val="22"/>
                <w:szCs w:val="22"/>
              </w:rPr>
              <w:t>因</w:t>
            </w:r>
            <w:r w:rsidRPr="001C3FBD">
              <w:rPr>
                <w:rFonts w:hAnsi="標楷體" w:hint="eastAsia"/>
                <w:sz w:val="22"/>
                <w:szCs w:val="22"/>
              </w:rPr>
              <w:t>承商履約進度落後終止契約，結算驗收作業尚未完成，須保留繼續執行</w:t>
            </w:r>
            <w:r w:rsidR="00845D42" w:rsidRPr="00845D42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A23A4D" w:rsidRPr="00D47C97" w14:paraId="1BCA3E8C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B6686A3" w14:textId="77777777" w:rsidR="00A23A4D" w:rsidRPr="00D47C97" w:rsidRDefault="00A23A4D" w:rsidP="0005591F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747E22D" w14:textId="77777777" w:rsidR="00A23A4D" w:rsidRPr="00D47C97" w:rsidRDefault="00A23A4D" w:rsidP="0005591F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D47C97">
              <w:rPr>
                <w:rFonts w:hAnsi="標楷體" w:hint="eastAsia"/>
                <w:noProof/>
                <w:sz w:val="22"/>
                <w:szCs w:val="22"/>
              </w:rPr>
              <w:t>中央研究院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BC8C59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B610E6B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7301C6" w14:textId="77777777" w:rsidR="00A23A4D" w:rsidRPr="00D47C97" w:rsidRDefault="00A23A4D" w:rsidP="0005591F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08180025" w14:textId="77777777" w:rsidR="00A23A4D" w:rsidRPr="00D47C97" w:rsidRDefault="00A23A4D" w:rsidP="0005591F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A23A4D" w14:paraId="2C237B12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38CE2FB1" w14:textId="77777777" w:rsidR="00A23A4D" w:rsidRPr="003D7502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0860EE" w14:textId="77777777" w:rsidR="00A23A4D" w:rsidRPr="00D47C97" w:rsidRDefault="00A23A4D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7B7D2D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8,724,680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7E04B5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2,247,507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877A08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25.76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42615C6C" w14:textId="3401966D" w:rsidR="00A23A4D" w:rsidRPr="003D7502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z w:val="22"/>
                <w:szCs w:val="22"/>
              </w:rPr>
              <w:t>生物安全第三等級實驗室優化工程案，</w:t>
            </w:r>
            <w:r w:rsidR="002D1974">
              <w:rPr>
                <w:rFonts w:hAnsi="標楷體" w:hint="eastAsia"/>
                <w:noProof/>
                <w:sz w:val="22"/>
                <w:szCs w:val="22"/>
              </w:rPr>
              <w:t>尚未完成驗收作業</w:t>
            </w:r>
            <w:r w:rsidRPr="00040C73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A23A4D" w14:paraId="73656E8D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835213A" w14:textId="77777777" w:rsidR="00A23A4D" w:rsidRPr="003D7502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48970B" w14:textId="77777777" w:rsidR="00A23A4D" w:rsidRPr="00D47C97" w:rsidRDefault="00A23A4D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0D76D31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310,374,617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384D5BA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70,893,293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08341C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22.84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7C3F39C" w14:textId="77777777" w:rsidR="00A23A4D" w:rsidRPr="003D7502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z w:val="22"/>
                <w:szCs w:val="22"/>
              </w:rPr>
              <w:t>南部院區綜合規劃大樓未達契約付款條件，須保留繼續執行。</w:t>
            </w:r>
          </w:p>
        </w:tc>
      </w:tr>
      <w:tr w:rsidR="00A23A4D" w14:paraId="7AA39796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154F10FC" w14:textId="77777777" w:rsidR="00A23A4D" w:rsidRPr="003D7502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40C73">
              <w:rPr>
                <w:rFonts w:hAnsi="標楷體"/>
                <w:noProof/>
                <w:sz w:val="22"/>
                <w:szCs w:val="22"/>
              </w:rPr>
              <w:t>113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4B4D78" w14:textId="77777777" w:rsidR="00A23A4D" w:rsidRPr="00D47C97" w:rsidRDefault="00A23A4D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一般學術研究及評議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E7B7BC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189,579,500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80512E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46,738,739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74027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24.65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A250E54" w14:textId="345AF68C" w:rsidR="00A23A4D" w:rsidRPr="003D7502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z w:val="22"/>
                <w:szCs w:val="22"/>
              </w:rPr>
              <w:t>量子電腦專題中心無塵室及量測實驗室配管工程等案，</w:t>
            </w:r>
            <w:r w:rsidR="00570541">
              <w:rPr>
                <w:rFonts w:hAnsi="標楷體" w:hint="eastAsia"/>
                <w:noProof/>
                <w:sz w:val="22"/>
                <w:szCs w:val="22"/>
              </w:rPr>
              <w:t>驗收作業</w:t>
            </w:r>
            <w:r w:rsidR="00EA299E">
              <w:rPr>
                <w:rFonts w:hAnsi="標楷體" w:hint="eastAsia"/>
                <w:noProof/>
                <w:sz w:val="22"/>
                <w:szCs w:val="22"/>
              </w:rPr>
              <w:t>尚未完成</w:t>
            </w:r>
            <w:r w:rsidRPr="00040C73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A23A4D" w14:paraId="5DCDCEE4" w14:textId="77777777" w:rsidTr="0005591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0FB450F" w14:textId="77777777" w:rsidR="00A23A4D" w:rsidRPr="003D7502" w:rsidRDefault="00A23A4D" w:rsidP="0005591F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2953C1E" w14:textId="77777777" w:rsidR="00A23A4D" w:rsidRPr="00D47C97" w:rsidRDefault="00A23A4D" w:rsidP="0005591F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D47C97">
              <w:rPr>
                <w:rFonts w:hAnsi="標楷體" w:hint="eastAsia"/>
                <w:b w:val="0"/>
                <w:noProof/>
                <w:sz w:val="22"/>
                <w:szCs w:val="22"/>
              </w:rPr>
              <w:t>南部院區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304BD9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425,897,097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1DAB4E5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254,527,677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5AB910" w14:textId="77777777" w:rsidR="00A23A4D" w:rsidRPr="003D7502" w:rsidRDefault="00A23A4D" w:rsidP="0005591F">
            <w:pPr>
              <w:pStyle w:val="3"/>
              <w:rPr>
                <w:rFonts w:hAnsi="細明體"/>
                <w:sz w:val="22"/>
                <w:szCs w:val="22"/>
              </w:rPr>
            </w:pPr>
            <w:r w:rsidRPr="00040C73">
              <w:rPr>
                <w:rFonts w:hAnsi="細明體"/>
                <w:noProof/>
                <w:sz w:val="22"/>
                <w:szCs w:val="22"/>
              </w:rPr>
              <w:t>59.76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97A8F07" w14:textId="46800CCA" w:rsidR="00A23A4D" w:rsidRPr="003D7502" w:rsidRDefault="00A23A4D" w:rsidP="0005591F">
            <w:pPr>
              <w:pStyle w:val="4"/>
              <w:rPr>
                <w:rFonts w:hAnsi="標楷體"/>
                <w:sz w:val="22"/>
                <w:szCs w:val="22"/>
              </w:rPr>
            </w:pPr>
            <w:r w:rsidRPr="00040C73">
              <w:rPr>
                <w:rFonts w:hAnsi="標楷體" w:hint="eastAsia"/>
                <w:noProof/>
                <w:sz w:val="22"/>
                <w:szCs w:val="22"/>
              </w:rPr>
              <w:t>量子科技實驗大樓等案，合約期程跨年度，須保留繼續執行。</w:t>
            </w:r>
          </w:p>
        </w:tc>
      </w:tr>
    </w:tbl>
    <w:p w14:paraId="3B86E861" w14:textId="77777777" w:rsidR="00A23A4D" w:rsidRDefault="00A23A4D" w:rsidP="00A23A4D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proofErr w:type="gramStart"/>
      <w:r w:rsidRPr="003D5172">
        <w:rPr>
          <w:rFonts w:hint="eastAsia"/>
        </w:rPr>
        <w:t>千萬</w:t>
      </w:r>
      <w:proofErr w:type="gramEnd"/>
      <w:r w:rsidRPr="003D5172">
        <w:rPr>
          <w:rFonts w:hint="eastAsia"/>
        </w:rPr>
        <w:t>元以上者</w:t>
      </w:r>
      <w:r w:rsidRPr="003D5172">
        <w:t>。</w:t>
      </w:r>
    </w:p>
    <w:p w14:paraId="418DAC20" w14:textId="77777777" w:rsidR="00A23A4D" w:rsidRDefault="00A23A4D" w:rsidP="00A23A4D">
      <w:pPr>
        <w:pStyle w:val="aa"/>
      </w:pPr>
    </w:p>
    <w:p w14:paraId="73112E20" w14:textId="77777777" w:rsidR="00A23A4D" w:rsidRPr="00870477" w:rsidRDefault="00A23A4D" w:rsidP="00A23A4D">
      <w:pPr>
        <w:jc w:val="left"/>
      </w:pPr>
    </w:p>
    <w:sectPr w:rsidR="00A23A4D" w:rsidRPr="00870477" w:rsidSect="005662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AA9B2" w14:textId="77777777" w:rsidR="00A23A4D" w:rsidRDefault="00A23A4D" w:rsidP="005F138F">
      <w:r>
        <w:separator/>
      </w:r>
    </w:p>
  </w:endnote>
  <w:endnote w:type="continuationSeparator" w:id="0">
    <w:p w14:paraId="54FD89BB" w14:textId="77777777" w:rsidR="00A23A4D" w:rsidRDefault="00A23A4D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83F7" w14:textId="77777777" w:rsidR="002C0523" w:rsidRDefault="002C052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4F8B7" w14:textId="575FB304" w:rsidR="00552AAA" w:rsidRPr="002C0523" w:rsidRDefault="00A96488">
    <w:pPr>
      <w:pStyle w:val="a5"/>
      <w:jc w:val="center"/>
    </w:pPr>
    <w:r w:rsidRPr="002C0523">
      <w:rPr>
        <w:rFonts w:hint="eastAsia"/>
      </w:rPr>
      <w:t>16-1-</w:t>
    </w:r>
    <w:r w:rsidR="00552AAA" w:rsidRPr="002C0523">
      <w:fldChar w:fldCharType="begin"/>
    </w:r>
    <w:r w:rsidR="00552AAA" w:rsidRPr="002C0523">
      <w:instrText>PAGE   \* MERGEFORMAT</w:instrText>
    </w:r>
    <w:r w:rsidR="00552AAA" w:rsidRPr="002C0523">
      <w:fldChar w:fldCharType="separate"/>
    </w:r>
    <w:r w:rsidR="00552AAA" w:rsidRPr="002C0523">
      <w:rPr>
        <w:noProof/>
        <w:lang w:val="zh-TW"/>
      </w:rPr>
      <w:t>1</w:t>
    </w:r>
    <w:r w:rsidR="00552AAA" w:rsidRPr="002C0523">
      <w:fldChar w:fldCharType="end"/>
    </w:r>
  </w:p>
  <w:p w14:paraId="1EB65A5A" w14:textId="77777777" w:rsidR="00552AAA" w:rsidRPr="002C0523" w:rsidRDefault="00552A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F94A" w14:textId="77777777" w:rsidR="002C0523" w:rsidRDefault="002C05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FC04E" w14:textId="77777777" w:rsidR="00A23A4D" w:rsidRDefault="00A23A4D" w:rsidP="005F138F">
      <w:r>
        <w:separator/>
      </w:r>
    </w:p>
  </w:footnote>
  <w:footnote w:type="continuationSeparator" w:id="0">
    <w:p w14:paraId="726BAC25" w14:textId="77777777" w:rsidR="00A23A4D" w:rsidRDefault="00A23A4D" w:rsidP="005F1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E982A" w14:textId="77777777" w:rsidR="002C0523" w:rsidRDefault="002C052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F77B4" w14:textId="77777777" w:rsidR="002C0523" w:rsidRDefault="002C052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750F8" w14:textId="77777777" w:rsidR="002C0523" w:rsidRDefault="002C05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4D"/>
    <w:rsid w:val="00017A06"/>
    <w:rsid w:val="000C1183"/>
    <w:rsid w:val="001B0012"/>
    <w:rsid w:val="001C3FBD"/>
    <w:rsid w:val="001D2099"/>
    <w:rsid w:val="00240C83"/>
    <w:rsid w:val="0026573E"/>
    <w:rsid w:val="00267C44"/>
    <w:rsid w:val="002C0523"/>
    <w:rsid w:val="002C0AB3"/>
    <w:rsid w:val="002D1974"/>
    <w:rsid w:val="003D5DE4"/>
    <w:rsid w:val="00402AAD"/>
    <w:rsid w:val="004660F6"/>
    <w:rsid w:val="00552AAA"/>
    <w:rsid w:val="00566294"/>
    <w:rsid w:val="00570541"/>
    <w:rsid w:val="005F138F"/>
    <w:rsid w:val="00613EC8"/>
    <w:rsid w:val="006714D6"/>
    <w:rsid w:val="00761C7F"/>
    <w:rsid w:val="00767633"/>
    <w:rsid w:val="007E2EB3"/>
    <w:rsid w:val="00845D42"/>
    <w:rsid w:val="008B18DB"/>
    <w:rsid w:val="008B4E5E"/>
    <w:rsid w:val="00901975"/>
    <w:rsid w:val="009A0F1E"/>
    <w:rsid w:val="00A23A4D"/>
    <w:rsid w:val="00A27DD2"/>
    <w:rsid w:val="00A343F8"/>
    <w:rsid w:val="00A70D8E"/>
    <w:rsid w:val="00A96488"/>
    <w:rsid w:val="00B14B16"/>
    <w:rsid w:val="00B55A84"/>
    <w:rsid w:val="00BA0A16"/>
    <w:rsid w:val="00C3041B"/>
    <w:rsid w:val="00D76056"/>
    <w:rsid w:val="00DB324C"/>
    <w:rsid w:val="00DE0D5E"/>
    <w:rsid w:val="00E005BE"/>
    <w:rsid w:val="00E13F71"/>
    <w:rsid w:val="00E34D36"/>
    <w:rsid w:val="00E35F55"/>
    <w:rsid w:val="00E659D6"/>
    <w:rsid w:val="00E87430"/>
    <w:rsid w:val="00EA299E"/>
    <w:rsid w:val="00EE534F"/>
    <w:rsid w:val="00EE74AE"/>
    <w:rsid w:val="00EF2E38"/>
    <w:rsid w:val="00F15328"/>
    <w:rsid w:val="00F2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71DB716"/>
  <w15:chartTrackingRefBased/>
  <w15:docId w15:val="{9A8B1ECA-B470-43EC-A054-7AB9E2365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A23A4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A23A4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A23A4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A23A4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A23A4D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A23A4D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A23A4D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A23A4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A23A4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NsN6Xjb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NsN6Xjb歲入機關別決算審定明細表A3_1</Template>
  <TotalTime>0</TotalTime>
  <Pages>5</Pages>
  <Words>2688</Words>
  <Characters>5116</Characters>
  <Application>Microsoft Office Word</Application>
  <DocSecurity>0</DocSecurity>
  <Lines>42</Lines>
  <Paragraphs>15</Paragraphs>
  <ScaleCrop>false</ScaleCrop>
  <Company>N.A.O.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詹美惠</dc:creator>
  <cp:keywords/>
  <dc:description/>
  <cp:lastModifiedBy>張宥淇</cp:lastModifiedBy>
  <cp:revision>3</cp:revision>
  <dcterms:created xsi:type="dcterms:W3CDTF">2026-06-12T03:44:00Z</dcterms:created>
  <dcterms:modified xsi:type="dcterms:W3CDTF">2026-06-26T06:09:00Z</dcterms:modified>
</cp:coreProperties>
</file>