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1000"/>
        <w:gridCol w:w="2159"/>
        <w:gridCol w:w="1640"/>
        <w:gridCol w:w="1457"/>
        <w:gridCol w:w="1457"/>
        <w:gridCol w:w="397"/>
        <w:gridCol w:w="1061"/>
        <w:gridCol w:w="1457"/>
        <w:gridCol w:w="1457"/>
        <w:gridCol w:w="1457"/>
        <w:gridCol w:w="1457"/>
        <w:gridCol w:w="1457"/>
        <w:gridCol w:w="1457"/>
        <w:gridCol w:w="1457"/>
        <w:gridCol w:w="1457"/>
        <w:gridCol w:w="1706"/>
      </w:tblGrid>
      <w:tr w:rsidR="00D00E8E" w14:paraId="03E4279C" w14:textId="77777777" w:rsidTr="00DC2EF8">
        <w:trPr>
          <w:gridBefore w:val="1"/>
          <w:wBefore w:w="6" w:type="dxa"/>
          <w:cantSplit/>
          <w:trHeight w:val="270"/>
          <w:tblHeader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01861B" w14:textId="77777777" w:rsidR="00D00E8E" w:rsidRPr="00DC2EF8" w:rsidRDefault="00D00E8E" w:rsidP="00DC2EF8">
            <w:pPr>
              <w:spacing w:line="320" w:lineRule="exact"/>
              <w:jc w:val="right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經常</w:t>
            </w:r>
          </w:p>
        </w:tc>
        <w:tc>
          <w:tcPr>
            <w:tcW w:w="711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29AEB" w14:textId="77777777" w:rsidR="00D00E8E" w:rsidRPr="00DC2EF8" w:rsidRDefault="00D00E8E" w:rsidP="00DC2EF8">
            <w:pPr>
              <w:spacing w:line="320" w:lineRule="exact"/>
              <w:ind w:left="-42" w:right="80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門</w:t>
            </w:r>
            <w:proofErr w:type="gramStart"/>
            <w:r w:rsidRPr="00DC2EF8">
              <w:rPr>
                <w:rFonts w:eastAsia="標楷體" w:hint="eastAsia"/>
                <w:sz w:val="22"/>
                <w:szCs w:val="22"/>
              </w:rPr>
              <w:t>併</w:t>
            </w:r>
            <w:proofErr w:type="gramEnd"/>
            <w:r w:rsidRPr="00DC2EF8">
              <w:rPr>
                <w:rFonts w:eastAsia="標楷體" w:hint="eastAsia"/>
                <w:sz w:val="22"/>
                <w:szCs w:val="22"/>
              </w:rPr>
              <w:t>計</w:t>
            </w:r>
          </w:p>
        </w:tc>
        <w:tc>
          <w:tcPr>
            <w:tcW w:w="1442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EC6F" w14:textId="77777777" w:rsidR="00D00E8E" w:rsidRPr="00DC2EF8" w:rsidRDefault="00D00E8E" w:rsidP="00DC2EF8">
            <w:pPr>
              <w:spacing w:line="320" w:lineRule="exact"/>
              <w:ind w:right="7"/>
              <w:jc w:val="right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單位</w:t>
            </w:r>
            <w:r w:rsidRPr="00DC2EF8">
              <w:rPr>
                <w:rFonts w:eastAsia="標楷體"/>
                <w:sz w:val="22"/>
                <w:szCs w:val="22"/>
              </w:rPr>
              <w:t>：</w:t>
            </w:r>
            <w:r w:rsidRPr="00DC2EF8">
              <w:rPr>
                <w:rFonts w:eastAsia="標楷體" w:hint="eastAsia"/>
                <w:sz w:val="22"/>
                <w:szCs w:val="22"/>
              </w:rPr>
              <w:t>新臺幣元</w:t>
            </w:r>
          </w:p>
        </w:tc>
      </w:tr>
      <w:tr w:rsidR="00D00E8E" w14:paraId="71A52270" w14:textId="77777777" w:rsidTr="00DC2EF8">
        <w:trPr>
          <w:gridBefore w:val="1"/>
          <w:wBefore w:w="6" w:type="dxa"/>
          <w:cantSplit/>
          <w:trHeight w:val="270"/>
          <w:tblHeader/>
          <w:jc w:val="center"/>
        </w:trPr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62D03182" w14:textId="77777777" w:rsidR="00D00E8E" w:rsidRPr="00DC2EF8" w:rsidRDefault="00D00E8E" w:rsidP="00DC2EF8">
            <w:pPr>
              <w:spacing w:line="320" w:lineRule="exact"/>
              <w:jc w:val="right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資本</w:t>
            </w:r>
          </w:p>
        </w:tc>
        <w:tc>
          <w:tcPr>
            <w:tcW w:w="7110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8083E03" w14:textId="77777777" w:rsidR="00D00E8E" w:rsidRPr="00DC2EF8" w:rsidRDefault="00D00E8E" w:rsidP="00DC2EF8">
            <w:pPr>
              <w:spacing w:line="320" w:lineRule="exact"/>
              <w:ind w:right="-186"/>
              <w:jc w:val="righ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423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F3FE79D" w14:textId="77777777" w:rsidR="00D00E8E" w:rsidRPr="00DC2EF8" w:rsidRDefault="00D00E8E" w:rsidP="00DC2EF8">
            <w:pPr>
              <w:spacing w:line="320" w:lineRule="exact"/>
              <w:ind w:right="-186"/>
              <w:jc w:val="right"/>
              <w:rPr>
                <w:rFonts w:eastAsia="標楷體"/>
                <w:sz w:val="22"/>
                <w:szCs w:val="22"/>
              </w:rPr>
            </w:pPr>
          </w:p>
        </w:tc>
      </w:tr>
      <w:tr w:rsidR="00D00E8E" w14:paraId="2278FEF4" w14:textId="77777777" w:rsidTr="00917F38">
        <w:trPr>
          <w:gridBefore w:val="1"/>
          <w:wBefore w:w="6" w:type="dxa"/>
          <w:cantSplit/>
          <w:trHeight w:val="283"/>
          <w:tblHeader/>
          <w:jc w:val="center"/>
        </w:trPr>
        <w:tc>
          <w:tcPr>
            <w:tcW w:w="1000" w:type="dxa"/>
            <w:vMerge w:val="restart"/>
            <w:tcBorders>
              <w:left w:val="nil"/>
            </w:tcBorders>
            <w:vAlign w:val="center"/>
          </w:tcPr>
          <w:p w14:paraId="67270990" w14:textId="77777777" w:rsidR="00D00E8E" w:rsidRPr="00DC2EF8" w:rsidRDefault="00D00E8E" w:rsidP="00DC2EF8">
            <w:pPr>
              <w:spacing w:line="320" w:lineRule="exact"/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DC2EF8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2159" w:type="dxa"/>
            <w:vMerge w:val="restart"/>
            <w:tcBorders>
              <w:left w:val="nil"/>
            </w:tcBorders>
            <w:vAlign w:val="center"/>
          </w:tcPr>
          <w:p w14:paraId="5FA6C249" w14:textId="77777777" w:rsidR="00D00E8E" w:rsidRPr="00DC2EF8" w:rsidRDefault="00D00E8E" w:rsidP="00DC2EF8">
            <w:pPr>
              <w:spacing w:line="320" w:lineRule="exact"/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640" w:type="dxa"/>
            <w:vMerge w:val="restart"/>
            <w:vAlign w:val="center"/>
          </w:tcPr>
          <w:p w14:paraId="1B7856B8" w14:textId="77777777" w:rsidR="00D00E8E" w:rsidRPr="00DC2EF8" w:rsidRDefault="00D00E8E" w:rsidP="00DC2EF8">
            <w:pPr>
              <w:spacing w:line="320" w:lineRule="exact"/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DC2EF8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DC2EF8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DC2EF8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829" w:type="dxa"/>
            <w:gridSpan w:val="5"/>
            <w:tcBorders>
              <w:bottom w:val="single" w:sz="4" w:space="0" w:color="auto"/>
            </w:tcBorders>
            <w:vAlign w:val="center"/>
          </w:tcPr>
          <w:p w14:paraId="72A38F68" w14:textId="77777777" w:rsidR="00D00E8E" w:rsidRPr="00DC2EF8" w:rsidRDefault="00D00E8E" w:rsidP="00DC2EF8">
            <w:pPr>
              <w:spacing w:line="320" w:lineRule="exact"/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828" w:type="dxa"/>
            <w:gridSpan w:val="4"/>
            <w:tcBorders>
              <w:bottom w:val="single" w:sz="4" w:space="0" w:color="auto"/>
            </w:tcBorders>
            <w:vAlign w:val="center"/>
          </w:tcPr>
          <w:p w14:paraId="07C17C53" w14:textId="77777777" w:rsidR="00D00E8E" w:rsidRPr="00DC2EF8" w:rsidRDefault="00D00E8E" w:rsidP="00DC2EF8">
            <w:pPr>
              <w:spacing w:line="320" w:lineRule="exact"/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6077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24CB333A" w14:textId="77777777" w:rsidR="00D00E8E" w:rsidRPr="00DC2EF8" w:rsidRDefault="00D00E8E" w:rsidP="00DC2EF8">
            <w:pPr>
              <w:spacing w:line="320" w:lineRule="exact"/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D00E8E" w14:paraId="62C8B704" w14:textId="77777777" w:rsidTr="00917F38">
        <w:trPr>
          <w:gridBefore w:val="1"/>
          <w:wBefore w:w="6" w:type="dxa"/>
          <w:cantSplit/>
          <w:trHeight w:val="283"/>
          <w:tblHeader/>
          <w:jc w:val="center"/>
        </w:trPr>
        <w:tc>
          <w:tcPr>
            <w:tcW w:w="1000" w:type="dxa"/>
            <w:vMerge/>
            <w:tcBorders>
              <w:left w:val="nil"/>
            </w:tcBorders>
            <w:vAlign w:val="center"/>
          </w:tcPr>
          <w:p w14:paraId="16D9AA0A" w14:textId="77777777" w:rsidR="00D00E8E" w:rsidRPr="00DC2EF8" w:rsidRDefault="00D00E8E" w:rsidP="00DC2EF8">
            <w:pPr>
              <w:spacing w:line="32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9" w:type="dxa"/>
            <w:vMerge/>
            <w:vAlign w:val="center"/>
          </w:tcPr>
          <w:p w14:paraId="375CFB7A" w14:textId="77777777" w:rsidR="00D00E8E" w:rsidRPr="00DC2EF8" w:rsidRDefault="00D00E8E" w:rsidP="00DC2EF8">
            <w:pPr>
              <w:spacing w:line="320" w:lineRule="exact"/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40" w:type="dxa"/>
            <w:vMerge/>
            <w:vAlign w:val="center"/>
          </w:tcPr>
          <w:p w14:paraId="052859DB" w14:textId="77777777" w:rsidR="00D00E8E" w:rsidRPr="00DC2EF8" w:rsidRDefault="00D00E8E" w:rsidP="00DC2EF8">
            <w:pPr>
              <w:spacing w:line="320" w:lineRule="exact"/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780BD490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DC2EF8">
              <w:rPr>
                <w:rFonts w:eastAsia="標楷體" w:hint="eastAsia"/>
                <w:sz w:val="22"/>
                <w:szCs w:val="22"/>
              </w:rPr>
              <w:t>（註銷）</w:t>
            </w:r>
            <w:r w:rsidRPr="00DC2EF8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78E68661" w14:textId="77777777" w:rsidR="00D00E8E" w:rsidRPr="00DC2EF8" w:rsidRDefault="00D00E8E" w:rsidP="00DC2EF8">
            <w:pPr>
              <w:spacing w:line="320" w:lineRule="exact"/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58" w:type="dxa"/>
            <w:gridSpan w:val="2"/>
            <w:tcBorders>
              <w:bottom w:val="single" w:sz="12" w:space="0" w:color="auto"/>
            </w:tcBorders>
            <w:vAlign w:val="center"/>
          </w:tcPr>
          <w:p w14:paraId="3EBE30FF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216A86EC" w14:textId="77777777" w:rsidR="00D00E8E" w:rsidRPr="00DC2EF8" w:rsidRDefault="004C4241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DC2EF8">
              <w:rPr>
                <w:rFonts w:eastAsia="標楷體" w:hint="eastAsia"/>
                <w:sz w:val="22"/>
                <w:szCs w:val="22"/>
              </w:rPr>
              <w:t>結清</w:t>
            </w:r>
            <w:r w:rsidR="00D00E8E" w:rsidRPr="00DC2EF8">
              <w:rPr>
                <w:rFonts w:eastAsia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0EC6CEE0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DC2EF8">
              <w:rPr>
                <w:rFonts w:eastAsia="標楷體" w:hint="eastAsia"/>
                <w:sz w:val="22"/>
                <w:szCs w:val="22"/>
              </w:rPr>
              <w:t>（註銷）</w:t>
            </w:r>
            <w:r w:rsidRPr="00DC2EF8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7BFB1142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69D1FF6B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3840A22F" w14:textId="77777777" w:rsidR="00D00E8E" w:rsidRPr="00DC2EF8" w:rsidRDefault="004C4241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DC2EF8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229AB7A6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DC2EF8">
              <w:rPr>
                <w:rFonts w:eastAsia="標楷體" w:hint="eastAsia"/>
                <w:sz w:val="22"/>
                <w:szCs w:val="22"/>
              </w:rPr>
              <w:t>（註銷）</w:t>
            </w:r>
            <w:r w:rsidRPr="00DC2EF8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57" w:type="dxa"/>
            <w:tcBorders>
              <w:bottom w:val="single" w:sz="12" w:space="0" w:color="auto"/>
            </w:tcBorders>
            <w:vAlign w:val="center"/>
          </w:tcPr>
          <w:p w14:paraId="2484153A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57" w:type="dxa"/>
            <w:tcBorders>
              <w:bottom w:val="single" w:sz="12" w:space="0" w:color="auto"/>
              <w:right w:val="nil"/>
            </w:tcBorders>
            <w:vAlign w:val="center"/>
          </w:tcPr>
          <w:p w14:paraId="7A2F1534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706" w:type="dxa"/>
            <w:tcBorders>
              <w:bottom w:val="single" w:sz="12" w:space="0" w:color="auto"/>
              <w:right w:val="nil"/>
            </w:tcBorders>
            <w:vAlign w:val="center"/>
          </w:tcPr>
          <w:p w14:paraId="7B4D6280" w14:textId="77777777" w:rsidR="00D00E8E" w:rsidRPr="00DC2EF8" w:rsidRDefault="004C4241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DC2EF8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</w:tr>
      <w:tr w:rsidR="00D00E8E" w14:paraId="7EF852DF" w14:textId="77777777" w:rsidTr="00917F38">
        <w:trPr>
          <w:gridBefore w:val="1"/>
          <w:wBefore w:w="6" w:type="dxa"/>
          <w:cantSplit/>
          <w:trHeight w:val="283"/>
          <w:tblHeader/>
          <w:jc w:val="center"/>
        </w:trPr>
        <w:tc>
          <w:tcPr>
            <w:tcW w:w="1000" w:type="dxa"/>
            <w:vMerge/>
            <w:tcBorders>
              <w:left w:val="nil"/>
            </w:tcBorders>
            <w:vAlign w:val="center"/>
          </w:tcPr>
          <w:p w14:paraId="492211A8" w14:textId="77777777" w:rsidR="00D00E8E" w:rsidRPr="00DC2EF8" w:rsidRDefault="00D00E8E" w:rsidP="00DC2EF8">
            <w:pPr>
              <w:spacing w:line="32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9" w:type="dxa"/>
            <w:vMerge/>
            <w:vAlign w:val="center"/>
          </w:tcPr>
          <w:p w14:paraId="3B0C47E0" w14:textId="77777777" w:rsidR="00D00E8E" w:rsidRPr="00DC2EF8" w:rsidRDefault="00D00E8E" w:rsidP="00DC2EF8">
            <w:pPr>
              <w:spacing w:line="320" w:lineRule="exact"/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612E4127" w14:textId="77777777" w:rsidR="00D00E8E" w:rsidRPr="00DC2EF8" w:rsidRDefault="00D00E8E" w:rsidP="00DC2EF8">
            <w:pPr>
              <w:spacing w:line="320" w:lineRule="exact"/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46865AC5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2B551D19" w14:textId="77777777" w:rsidR="00D00E8E" w:rsidRPr="00DC2EF8" w:rsidRDefault="00D00E8E" w:rsidP="00DC2EF8">
            <w:pPr>
              <w:spacing w:line="320" w:lineRule="exact"/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8" w:type="dxa"/>
            <w:gridSpan w:val="2"/>
            <w:tcBorders>
              <w:top w:val="single" w:sz="12" w:space="0" w:color="auto"/>
            </w:tcBorders>
            <w:vAlign w:val="center"/>
          </w:tcPr>
          <w:p w14:paraId="7B4A0046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60F98679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5FA8B256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65CE7A09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3D2CA195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743FA3B2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4877EA4F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vAlign w:val="center"/>
          </w:tcPr>
          <w:p w14:paraId="3B64C246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57" w:type="dxa"/>
            <w:tcBorders>
              <w:top w:val="single" w:sz="12" w:space="0" w:color="auto"/>
              <w:right w:val="nil"/>
            </w:tcBorders>
            <w:vAlign w:val="center"/>
          </w:tcPr>
          <w:p w14:paraId="237DCEA6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706" w:type="dxa"/>
            <w:tcBorders>
              <w:top w:val="single" w:sz="12" w:space="0" w:color="auto"/>
              <w:right w:val="nil"/>
            </w:tcBorders>
            <w:vAlign w:val="center"/>
          </w:tcPr>
          <w:p w14:paraId="2C6D7A44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</w:tr>
      <w:tr w:rsidR="00D00E8E" w14:paraId="16732522" w14:textId="77777777" w:rsidTr="00917F38">
        <w:trPr>
          <w:gridBefore w:val="1"/>
          <w:wBefore w:w="6" w:type="dxa"/>
          <w:cantSplit/>
          <w:trHeight w:val="283"/>
          <w:tblHeader/>
          <w:jc w:val="center"/>
        </w:trPr>
        <w:tc>
          <w:tcPr>
            <w:tcW w:w="1000" w:type="dxa"/>
            <w:vMerge/>
            <w:tcBorders>
              <w:left w:val="nil"/>
            </w:tcBorders>
            <w:vAlign w:val="center"/>
          </w:tcPr>
          <w:p w14:paraId="179042DB" w14:textId="77777777" w:rsidR="00D00E8E" w:rsidRPr="00DC2EF8" w:rsidRDefault="00D00E8E" w:rsidP="00DC2EF8">
            <w:pPr>
              <w:spacing w:line="32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59" w:type="dxa"/>
            <w:vMerge/>
            <w:vAlign w:val="center"/>
          </w:tcPr>
          <w:p w14:paraId="14617931" w14:textId="77777777" w:rsidR="00D00E8E" w:rsidRPr="00DC2EF8" w:rsidRDefault="00D00E8E" w:rsidP="00DC2EF8">
            <w:pPr>
              <w:spacing w:line="320" w:lineRule="exact"/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7A731807" w14:textId="77777777" w:rsidR="00D00E8E" w:rsidRPr="00DC2EF8" w:rsidRDefault="00D00E8E" w:rsidP="00DC2EF8">
            <w:pPr>
              <w:spacing w:line="320" w:lineRule="exact"/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2C6DAC78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067E4F0A" w14:textId="77777777" w:rsidR="00D00E8E" w:rsidRPr="00DC2EF8" w:rsidRDefault="00D00E8E" w:rsidP="00DC2EF8">
            <w:pPr>
              <w:spacing w:line="320" w:lineRule="exact"/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8" w:type="dxa"/>
            <w:gridSpan w:val="2"/>
            <w:vAlign w:val="center"/>
          </w:tcPr>
          <w:p w14:paraId="36AAE523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55253386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0F368448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397D8783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1FC47FC3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50662724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79F87EF8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vAlign w:val="center"/>
          </w:tcPr>
          <w:p w14:paraId="4D2BE9B4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14:paraId="28B170BD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706" w:type="dxa"/>
            <w:tcBorders>
              <w:right w:val="nil"/>
            </w:tcBorders>
            <w:vAlign w:val="center"/>
          </w:tcPr>
          <w:p w14:paraId="3A3ECE0A" w14:textId="77777777" w:rsidR="00D00E8E" w:rsidRPr="00DC2EF8" w:rsidRDefault="00D00E8E" w:rsidP="00DC2EF8">
            <w:pPr>
              <w:spacing w:line="320" w:lineRule="exact"/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DC2EF8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8C7562" w:rsidRPr="00137654" w14:paraId="10F93B00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40C81649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14:paraId="570BC92F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640" w:type="dxa"/>
            <w:shd w:val="clear" w:color="auto" w:fill="auto"/>
          </w:tcPr>
          <w:p w14:paraId="7A31E1A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144,139,596,839</w:t>
            </w:r>
          </w:p>
        </w:tc>
        <w:tc>
          <w:tcPr>
            <w:tcW w:w="1457" w:type="dxa"/>
            <w:shd w:val="clear" w:color="auto" w:fill="auto"/>
          </w:tcPr>
          <w:p w14:paraId="66AB55E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6,526,908,898</w:t>
            </w:r>
          </w:p>
        </w:tc>
        <w:tc>
          <w:tcPr>
            <w:tcW w:w="1457" w:type="dxa"/>
            <w:shd w:val="clear" w:color="auto" w:fill="auto"/>
          </w:tcPr>
          <w:p w14:paraId="560B77A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67,418,222,967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0F926D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154E22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70,194,464,974</w:t>
            </w:r>
          </w:p>
        </w:tc>
        <w:tc>
          <w:tcPr>
            <w:tcW w:w="1457" w:type="dxa"/>
            <w:shd w:val="clear" w:color="auto" w:fill="auto"/>
          </w:tcPr>
          <w:p w14:paraId="70749AE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4686F1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655,726,221</w:t>
            </w:r>
          </w:p>
        </w:tc>
        <w:tc>
          <w:tcPr>
            <w:tcW w:w="1457" w:type="dxa"/>
            <w:shd w:val="clear" w:color="auto" w:fill="auto"/>
          </w:tcPr>
          <w:p w14:paraId="757B462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53E72B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- 655,726,221</w:t>
            </w:r>
          </w:p>
        </w:tc>
        <w:tc>
          <w:tcPr>
            <w:tcW w:w="1457" w:type="dxa"/>
            <w:shd w:val="clear" w:color="auto" w:fill="auto"/>
          </w:tcPr>
          <w:p w14:paraId="17C309A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6,526,908,898</w:t>
            </w:r>
          </w:p>
        </w:tc>
        <w:tc>
          <w:tcPr>
            <w:tcW w:w="1457" w:type="dxa"/>
            <w:shd w:val="clear" w:color="auto" w:fill="auto"/>
          </w:tcPr>
          <w:p w14:paraId="30572B1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68,073,949,188</w:t>
            </w:r>
          </w:p>
        </w:tc>
        <w:tc>
          <w:tcPr>
            <w:tcW w:w="1457" w:type="dxa"/>
            <w:shd w:val="clear" w:color="auto" w:fill="auto"/>
          </w:tcPr>
          <w:p w14:paraId="1B1C9A6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335CFA4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69,538,738,753</w:t>
            </w:r>
          </w:p>
        </w:tc>
      </w:tr>
      <w:tr w:rsidR="008C7562" w:rsidRPr="00137654" w14:paraId="03415D47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445928FF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14:paraId="2B8688BE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640" w:type="dxa"/>
            <w:shd w:val="clear" w:color="auto" w:fill="auto"/>
          </w:tcPr>
          <w:p w14:paraId="6338AD2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17,043,527,397</w:t>
            </w:r>
          </w:p>
          <w:p w14:paraId="105779A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127,096,069,442</w:t>
            </w:r>
          </w:p>
        </w:tc>
        <w:tc>
          <w:tcPr>
            <w:tcW w:w="1457" w:type="dxa"/>
            <w:shd w:val="clear" w:color="auto" w:fill="auto"/>
          </w:tcPr>
          <w:p w14:paraId="06E1BB6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605,343,337</w:t>
            </w:r>
          </w:p>
          <w:p w14:paraId="1CDF34D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5,921,565,561</w:t>
            </w:r>
          </w:p>
        </w:tc>
        <w:tc>
          <w:tcPr>
            <w:tcW w:w="1457" w:type="dxa"/>
            <w:shd w:val="clear" w:color="auto" w:fill="auto"/>
          </w:tcPr>
          <w:p w14:paraId="39F9D39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11,423,922,490</w:t>
            </w:r>
          </w:p>
          <w:p w14:paraId="40376BB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55,994,300,477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92C7B9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2,361,539,150</w:t>
            </w:r>
          </w:p>
          <w:p w14:paraId="2A8D179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- 2,361,539,150</w:t>
            </w:r>
          </w:p>
        </w:tc>
        <w:tc>
          <w:tcPr>
            <w:tcW w:w="1457" w:type="dxa"/>
            <w:shd w:val="clear" w:color="auto" w:fill="auto"/>
          </w:tcPr>
          <w:p w14:paraId="01CF7C6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7,375,800,720</w:t>
            </w:r>
          </w:p>
          <w:p w14:paraId="0FE49F9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62,818,664,254</w:t>
            </w:r>
          </w:p>
        </w:tc>
        <w:tc>
          <w:tcPr>
            <w:tcW w:w="1457" w:type="dxa"/>
            <w:shd w:val="clear" w:color="auto" w:fill="auto"/>
          </w:tcPr>
          <w:p w14:paraId="50CB165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1A25A23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0CDB75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5EFF020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655,726,221</w:t>
            </w:r>
          </w:p>
        </w:tc>
        <w:tc>
          <w:tcPr>
            <w:tcW w:w="1457" w:type="dxa"/>
            <w:shd w:val="clear" w:color="auto" w:fill="auto"/>
          </w:tcPr>
          <w:p w14:paraId="77FECC8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04F9DB3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05AD9D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3862F9C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- 655,726,221</w:t>
            </w:r>
          </w:p>
        </w:tc>
        <w:tc>
          <w:tcPr>
            <w:tcW w:w="1457" w:type="dxa"/>
            <w:shd w:val="clear" w:color="auto" w:fill="auto"/>
          </w:tcPr>
          <w:p w14:paraId="4815DCE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605,343,337</w:t>
            </w:r>
          </w:p>
          <w:p w14:paraId="09C8715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5,921,565,561</w:t>
            </w:r>
          </w:p>
        </w:tc>
        <w:tc>
          <w:tcPr>
            <w:tcW w:w="1457" w:type="dxa"/>
            <w:shd w:val="clear" w:color="auto" w:fill="auto"/>
          </w:tcPr>
          <w:p w14:paraId="69B023B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11,423,922,490</w:t>
            </w:r>
          </w:p>
          <w:p w14:paraId="2557F86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56,650,026,698</w:t>
            </w:r>
          </w:p>
        </w:tc>
        <w:tc>
          <w:tcPr>
            <w:tcW w:w="1457" w:type="dxa"/>
            <w:shd w:val="clear" w:color="auto" w:fill="auto"/>
          </w:tcPr>
          <w:p w14:paraId="3AE1731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2,361,539,150</w:t>
            </w:r>
          </w:p>
          <w:p w14:paraId="760913D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- 2,361,539,150</w:t>
            </w:r>
          </w:p>
        </w:tc>
        <w:tc>
          <w:tcPr>
            <w:tcW w:w="1706" w:type="dxa"/>
            <w:shd w:val="clear" w:color="auto" w:fill="auto"/>
          </w:tcPr>
          <w:p w14:paraId="554C15A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7,375,800,720</w:t>
            </w:r>
          </w:p>
          <w:p w14:paraId="62E8423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62,162,938,033</w:t>
            </w:r>
          </w:p>
        </w:tc>
      </w:tr>
      <w:tr w:rsidR="008C7562" w14:paraId="4CEEEB1E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7DA414BA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BC1CA9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總統府主管</w:t>
            </w:r>
          </w:p>
        </w:tc>
        <w:tc>
          <w:tcPr>
            <w:tcW w:w="1640" w:type="dxa"/>
            <w:shd w:val="clear" w:color="auto" w:fill="auto"/>
          </w:tcPr>
          <w:p w14:paraId="3DA437F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003DDE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1,302,699,190</w:t>
            </w:r>
          </w:p>
        </w:tc>
        <w:tc>
          <w:tcPr>
            <w:tcW w:w="1457" w:type="dxa"/>
            <w:shd w:val="clear" w:color="auto" w:fill="auto"/>
          </w:tcPr>
          <w:p w14:paraId="0F64418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432BFB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6,462,140</w:t>
            </w:r>
          </w:p>
        </w:tc>
        <w:tc>
          <w:tcPr>
            <w:tcW w:w="1457" w:type="dxa"/>
            <w:shd w:val="clear" w:color="auto" w:fill="auto"/>
          </w:tcPr>
          <w:p w14:paraId="79F2C4D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176971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870,253,521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6D8F3AA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CAD94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2FEA8A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98CE0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425,983,529</w:t>
            </w:r>
          </w:p>
        </w:tc>
        <w:tc>
          <w:tcPr>
            <w:tcW w:w="1457" w:type="dxa"/>
            <w:shd w:val="clear" w:color="auto" w:fill="auto"/>
          </w:tcPr>
          <w:p w14:paraId="0725E28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71118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3BABE9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E2D759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1046B6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198666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E9DEC3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B7BCF8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7D6185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7052F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6,462,140</w:t>
            </w:r>
          </w:p>
        </w:tc>
        <w:tc>
          <w:tcPr>
            <w:tcW w:w="1457" w:type="dxa"/>
            <w:shd w:val="clear" w:color="auto" w:fill="auto"/>
          </w:tcPr>
          <w:p w14:paraId="3F2C932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C15C71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870,253,521</w:t>
            </w:r>
          </w:p>
        </w:tc>
        <w:tc>
          <w:tcPr>
            <w:tcW w:w="1457" w:type="dxa"/>
            <w:shd w:val="clear" w:color="auto" w:fill="auto"/>
          </w:tcPr>
          <w:p w14:paraId="5A8460C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808EF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15F8DB0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F7010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425,983,529</w:t>
            </w:r>
          </w:p>
        </w:tc>
      </w:tr>
      <w:tr w:rsidR="008C7562" w14:paraId="2AC76348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04BEB0A0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28A8B9F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行政院主管</w:t>
            </w:r>
          </w:p>
        </w:tc>
        <w:tc>
          <w:tcPr>
            <w:tcW w:w="1640" w:type="dxa"/>
            <w:shd w:val="clear" w:color="auto" w:fill="auto"/>
          </w:tcPr>
          <w:p w14:paraId="381B0DA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547,802,477</w:t>
            </w:r>
          </w:p>
          <w:p w14:paraId="00E7B70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3,658,108,538</w:t>
            </w:r>
          </w:p>
        </w:tc>
        <w:tc>
          <w:tcPr>
            <w:tcW w:w="1457" w:type="dxa"/>
            <w:shd w:val="clear" w:color="auto" w:fill="auto"/>
          </w:tcPr>
          <w:p w14:paraId="54656EF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9,392,548</w:t>
            </w:r>
          </w:p>
          <w:p w14:paraId="525E06D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215,396,960</w:t>
            </w:r>
          </w:p>
        </w:tc>
        <w:tc>
          <w:tcPr>
            <w:tcW w:w="1457" w:type="dxa"/>
            <w:shd w:val="clear" w:color="auto" w:fill="auto"/>
          </w:tcPr>
          <w:p w14:paraId="7C3A467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368,513,867</w:t>
            </w:r>
          </w:p>
          <w:p w14:paraId="62AF336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2,491,153,458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654CCE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46119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11C922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169,896,062</w:t>
            </w:r>
          </w:p>
          <w:p w14:paraId="5020085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951,558,120</w:t>
            </w:r>
          </w:p>
        </w:tc>
        <w:tc>
          <w:tcPr>
            <w:tcW w:w="1457" w:type="dxa"/>
            <w:shd w:val="clear" w:color="auto" w:fill="auto"/>
          </w:tcPr>
          <w:p w14:paraId="77ED869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52230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016B64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5ADF6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339AC6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974BB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540D86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BB3D0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1217D0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9,392,548</w:t>
            </w:r>
          </w:p>
          <w:p w14:paraId="6CC5571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215,396,960</w:t>
            </w:r>
          </w:p>
        </w:tc>
        <w:tc>
          <w:tcPr>
            <w:tcW w:w="1457" w:type="dxa"/>
            <w:shd w:val="clear" w:color="auto" w:fill="auto"/>
          </w:tcPr>
          <w:p w14:paraId="69AA20D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368,513,867</w:t>
            </w:r>
          </w:p>
          <w:p w14:paraId="3EBB712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2,491,153,458</w:t>
            </w:r>
          </w:p>
        </w:tc>
        <w:tc>
          <w:tcPr>
            <w:tcW w:w="1457" w:type="dxa"/>
            <w:shd w:val="clear" w:color="auto" w:fill="auto"/>
          </w:tcPr>
          <w:p w14:paraId="37F1188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4786D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4E0D4AC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169,896,062</w:t>
            </w:r>
          </w:p>
          <w:p w14:paraId="6EFAE8F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951,558,120</w:t>
            </w:r>
          </w:p>
        </w:tc>
      </w:tr>
      <w:tr w:rsidR="008C7562" w14:paraId="7390E804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3E389334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B7407C3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立法院主管</w:t>
            </w:r>
          </w:p>
        </w:tc>
        <w:tc>
          <w:tcPr>
            <w:tcW w:w="1640" w:type="dxa"/>
            <w:shd w:val="clear" w:color="auto" w:fill="auto"/>
          </w:tcPr>
          <w:p w14:paraId="4D5A7D7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8BE57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190,763,249</w:t>
            </w:r>
          </w:p>
        </w:tc>
        <w:tc>
          <w:tcPr>
            <w:tcW w:w="1457" w:type="dxa"/>
            <w:shd w:val="clear" w:color="auto" w:fill="auto"/>
          </w:tcPr>
          <w:p w14:paraId="48EFF38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5D88C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7,091,395</w:t>
            </w:r>
          </w:p>
        </w:tc>
        <w:tc>
          <w:tcPr>
            <w:tcW w:w="1457" w:type="dxa"/>
            <w:shd w:val="clear" w:color="auto" w:fill="auto"/>
          </w:tcPr>
          <w:p w14:paraId="77564B1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8B555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139,419,041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0550BD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B359B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086C1C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CC52E3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44,252,813</w:t>
            </w:r>
          </w:p>
        </w:tc>
        <w:tc>
          <w:tcPr>
            <w:tcW w:w="1457" w:type="dxa"/>
            <w:shd w:val="clear" w:color="auto" w:fill="auto"/>
          </w:tcPr>
          <w:p w14:paraId="438AA09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3E9C8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508270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4CD5F8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5D5A14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99946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1DE612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B41B7B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33190D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F8E6C2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7,091,395</w:t>
            </w:r>
          </w:p>
        </w:tc>
        <w:tc>
          <w:tcPr>
            <w:tcW w:w="1457" w:type="dxa"/>
            <w:shd w:val="clear" w:color="auto" w:fill="auto"/>
          </w:tcPr>
          <w:p w14:paraId="15D7410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E55F2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139,419,041</w:t>
            </w:r>
          </w:p>
        </w:tc>
        <w:tc>
          <w:tcPr>
            <w:tcW w:w="1457" w:type="dxa"/>
            <w:shd w:val="clear" w:color="auto" w:fill="auto"/>
          </w:tcPr>
          <w:p w14:paraId="638090A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39E16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0588457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7DDD06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44,252,813</w:t>
            </w:r>
          </w:p>
        </w:tc>
      </w:tr>
      <w:tr w:rsidR="008C7562" w14:paraId="41E8D6FC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1921D12D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162583B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司法院主管</w:t>
            </w:r>
          </w:p>
        </w:tc>
        <w:tc>
          <w:tcPr>
            <w:tcW w:w="1640" w:type="dxa"/>
            <w:shd w:val="clear" w:color="auto" w:fill="auto"/>
          </w:tcPr>
          <w:p w14:paraId="74DFA1B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24B612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1,087,719,922</w:t>
            </w:r>
          </w:p>
        </w:tc>
        <w:tc>
          <w:tcPr>
            <w:tcW w:w="1457" w:type="dxa"/>
            <w:shd w:val="clear" w:color="auto" w:fill="auto"/>
          </w:tcPr>
          <w:p w14:paraId="60DB5BF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63755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3,321,450</w:t>
            </w:r>
          </w:p>
        </w:tc>
        <w:tc>
          <w:tcPr>
            <w:tcW w:w="1457" w:type="dxa"/>
            <w:shd w:val="clear" w:color="auto" w:fill="auto"/>
          </w:tcPr>
          <w:p w14:paraId="349A1C7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42FD7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397,370,107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00277D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9BCB3D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74B600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1AF9AA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687,028,365</w:t>
            </w:r>
          </w:p>
        </w:tc>
        <w:tc>
          <w:tcPr>
            <w:tcW w:w="1457" w:type="dxa"/>
            <w:shd w:val="clear" w:color="auto" w:fill="auto"/>
          </w:tcPr>
          <w:p w14:paraId="48CBBAC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CA19A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647CC1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B6DDB8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08AF0C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44DBD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5B37CA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C13A7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CED3C2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2A6C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3,321,450</w:t>
            </w:r>
          </w:p>
        </w:tc>
        <w:tc>
          <w:tcPr>
            <w:tcW w:w="1457" w:type="dxa"/>
            <w:shd w:val="clear" w:color="auto" w:fill="auto"/>
          </w:tcPr>
          <w:p w14:paraId="2A9A085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3FCE1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397,370,107</w:t>
            </w:r>
          </w:p>
        </w:tc>
        <w:tc>
          <w:tcPr>
            <w:tcW w:w="1457" w:type="dxa"/>
            <w:shd w:val="clear" w:color="auto" w:fill="auto"/>
          </w:tcPr>
          <w:p w14:paraId="14D267A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DF521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205D808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18365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687,028,365</w:t>
            </w:r>
          </w:p>
        </w:tc>
      </w:tr>
      <w:tr w:rsidR="008C7562" w14:paraId="1AB66926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1C8C4A4E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D0B541F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考試院主管</w:t>
            </w:r>
          </w:p>
        </w:tc>
        <w:tc>
          <w:tcPr>
            <w:tcW w:w="1640" w:type="dxa"/>
            <w:shd w:val="clear" w:color="auto" w:fill="auto"/>
          </w:tcPr>
          <w:p w14:paraId="46A7158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12F1EE4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49,061,329</w:t>
            </w:r>
          </w:p>
        </w:tc>
        <w:tc>
          <w:tcPr>
            <w:tcW w:w="1457" w:type="dxa"/>
            <w:shd w:val="clear" w:color="auto" w:fill="auto"/>
          </w:tcPr>
          <w:p w14:paraId="664FEF6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9FACF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25,634,400</w:t>
            </w:r>
          </w:p>
        </w:tc>
        <w:tc>
          <w:tcPr>
            <w:tcW w:w="1457" w:type="dxa"/>
            <w:shd w:val="clear" w:color="auto" w:fill="auto"/>
          </w:tcPr>
          <w:p w14:paraId="3FBC41B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431370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19,052,154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F1A1BC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A89FA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B007A0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0C56C55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4,374,775</w:t>
            </w:r>
          </w:p>
        </w:tc>
        <w:tc>
          <w:tcPr>
            <w:tcW w:w="1457" w:type="dxa"/>
            <w:shd w:val="clear" w:color="auto" w:fill="auto"/>
          </w:tcPr>
          <w:p w14:paraId="77DCC60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A5382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C68331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7BF99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3236E6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4F16A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2249EB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1EAC0F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5F93A1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535677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25,634,400</w:t>
            </w:r>
          </w:p>
        </w:tc>
        <w:tc>
          <w:tcPr>
            <w:tcW w:w="1457" w:type="dxa"/>
            <w:shd w:val="clear" w:color="auto" w:fill="auto"/>
          </w:tcPr>
          <w:p w14:paraId="4CCED6B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60FCA7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19,052,154</w:t>
            </w:r>
          </w:p>
        </w:tc>
        <w:tc>
          <w:tcPr>
            <w:tcW w:w="1457" w:type="dxa"/>
            <w:shd w:val="clear" w:color="auto" w:fill="auto"/>
          </w:tcPr>
          <w:p w14:paraId="16D7734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6F27A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5D5184A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1B5B5AC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4,374,775</w:t>
            </w:r>
          </w:p>
        </w:tc>
      </w:tr>
      <w:tr w:rsidR="008C7562" w14:paraId="3C7F6ED3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62EC9D03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112－113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A505D80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監察院主管</w:t>
            </w:r>
          </w:p>
        </w:tc>
        <w:tc>
          <w:tcPr>
            <w:tcW w:w="1640" w:type="dxa"/>
            <w:shd w:val="clear" w:color="auto" w:fill="auto"/>
          </w:tcPr>
          <w:p w14:paraId="681FB01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2B281B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45,913,437</w:t>
            </w:r>
          </w:p>
        </w:tc>
        <w:tc>
          <w:tcPr>
            <w:tcW w:w="1457" w:type="dxa"/>
            <w:shd w:val="clear" w:color="auto" w:fill="auto"/>
          </w:tcPr>
          <w:p w14:paraId="35267D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B2304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1,958,018</w:t>
            </w:r>
          </w:p>
        </w:tc>
        <w:tc>
          <w:tcPr>
            <w:tcW w:w="1457" w:type="dxa"/>
            <w:shd w:val="clear" w:color="auto" w:fill="auto"/>
          </w:tcPr>
          <w:p w14:paraId="6EF2AFE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F529C1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42,507,419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F3AE55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7C088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E5EF98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989B6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1,448,000</w:t>
            </w:r>
          </w:p>
        </w:tc>
        <w:tc>
          <w:tcPr>
            <w:tcW w:w="1457" w:type="dxa"/>
            <w:shd w:val="clear" w:color="auto" w:fill="auto"/>
          </w:tcPr>
          <w:p w14:paraId="558D5CB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B2B6E3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C31011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F047F0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A8A83B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EECD31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E6ABC4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FC595A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A0A375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4FA46D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1,958,018</w:t>
            </w:r>
          </w:p>
        </w:tc>
        <w:tc>
          <w:tcPr>
            <w:tcW w:w="1457" w:type="dxa"/>
            <w:shd w:val="clear" w:color="auto" w:fill="auto"/>
          </w:tcPr>
          <w:p w14:paraId="007BB8F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72901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42,507,419</w:t>
            </w:r>
          </w:p>
        </w:tc>
        <w:tc>
          <w:tcPr>
            <w:tcW w:w="1457" w:type="dxa"/>
            <w:shd w:val="clear" w:color="auto" w:fill="auto"/>
          </w:tcPr>
          <w:p w14:paraId="370E0E4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146BC4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01B1E95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5106D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1,448,000</w:t>
            </w:r>
          </w:p>
        </w:tc>
      </w:tr>
      <w:tr w:rsidR="008C7562" w14:paraId="607AAEF4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7FCB5889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7106F57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內政部主管</w:t>
            </w:r>
          </w:p>
        </w:tc>
        <w:tc>
          <w:tcPr>
            <w:tcW w:w="1640" w:type="dxa"/>
            <w:shd w:val="clear" w:color="auto" w:fill="auto"/>
          </w:tcPr>
          <w:p w14:paraId="0C8C21E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794,430,104</w:t>
            </w:r>
          </w:p>
          <w:p w14:paraId="76FDE88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3,265,451,930</w:t>
            </w:r>
          </w:p>
        </w:tc>
        <w:tc>
          <w:tcPr>
            <w:tcW w:w="1457" w:type="dxa"/>
            <w:shd w:val="clear" w:color="auto" w:fill="auto"/>
          </w:tcPr>
          <w:p w14:paraId="05CE205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2,190,069</w:t>
            </w:r>
          </w:p>
          <w:p w14:paraId="4FBB845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16,738,547</w:t>
            </w:r>
          </w:p>
        </w:tc>
        <w:tc>
          <w:tcPr>
            <w:tcW w:w="1457" w:type="dxa"/>
            <w:shd w:val="clear" w:color="auto" w:fill="auto"/>
          </w:tcPr>
          <w:p w14:paraId="67D0FC8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788,840,035</w:t>
            </w:r>
          </w:p>
          <w:p w14:paraId="5774E21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2,155,776,121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A119F4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117953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0C3806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3,400,000</w:t>
            </w:r>
          </w:p>
          <w:p w14:paraId="3722803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1,092,937,262</w:t>
            </w:r>
          </w:p>
        </w:tc>
        <w:tc>
          <w:tcPr>
            <w:tcW w:w="1457" w:type="dxa"/>
            <w:shd w:val="clear" w:color="auto" w:fill="auto"/>
          </w:tcPr>
          <w:p w14:paraId="419E3ED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DD64B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E6CC90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6996D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3CBB86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6D1CC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9F6F43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0297B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884711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2,190,069</w:t>
            </w:r>
          </w:p>
          <w:p w14:paraId="2BF2B4F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16,738,547</w:t>
            </w:r>
          </w:p>
        </w:tc>
        <w:tc>
          <w:tcPr>
            <w:tcW w:w="1457" w:type="dxa"/>
            <w:shd w:val="clear" w:color="auto" w:fill="auto"/>
          </w:tcPr>
          <w:p w14:paraId="1914C05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788,840,035</w:t>
            </w:r>
          </w:p>
          <w:p w14:paraId="4C22CEC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2,155,776,121</w:t>
            </w:r>
          </w:p>
        </w:tc>
        <w:tc>
          <w:tcPr>
            <w:tcW w:w="1457" w:type="dxa"/>
            <w:shd w:val="clear" w:color="auto" w:fill="auto"/>
          </w:tcPr>
          <w:p w14:paraId="6E644D1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8EF25A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29855D7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3,400,000</w:t>
            </w:r>
          </w:p>
          <w:p w14:paraId="7C5EEB6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1,092,937,262</w:t>
            </w:r>
          </w:p>
        </w:tc>
      </w:tr>
      <w:tr w:rsidR="008C7562" w14:paraId="6DC4C389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5D96B84E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A29773A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外交部主管</w:t>
            </w:r>
          </w:p>
        </w:tc>
        <w:tc>
          <w:tcPr>
            <w:tcW w:w="1640" w:type="dxa"/>
            <w:shd w:val="clear" w:color="auto" w:fill="auto"/>
          </w:tcPr>
          <w:p w14:paraId="23CFE5A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6,191,109,477</w:t>
            </w:r>
          </w:p>
          <w:p w14:paraId="79AB168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10,215,976,298</w:t>
            </w:r>
          </w:p>
        </w:tc>
        <w:tc>
          <w:tcPr>
            <w:tcW w:w="1457" w:type="dxa"/>
            <w:shd w:val="clear" w:color="auto" w:fill="auto"/>
          </w:tcPr>
          <w:p w14:paraId="338D375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361,771,333</w:t>
            </w:r>
          </w:p>
          <w:p w14:paraId="4B90612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1,394,216,021</w:t>
            </w:r>
          </w:p>
        </w:tc>
        <w:tc>
          <w:tcPr>
            <w:tcW w:w="1457" w:type="dxa"/>
            <w:shd w:val="clear" w:color="auto" w:fill="auto"/>
          </w:tcPr>
          <w:p w14:paraId="7CEC655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4,107,624,518</w:t>
            </w:r>
          </w:p>
          <w:p w14:paraId="13F7C53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3,325,963,015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354D0E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1,664,228,334</w:t>
            </w:r>
          </w:p>
          <w:p w14:paraId="07DE06A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- 1,664,228,334</w:t>
            </w:r>
          </w:p>
        </w:tc>
        <w:tc>
          <w:tcPr>
            <w:tcW w:w="1457" w:type="dxa"/>
            <w:shd w:val="clear" w:color="auto" w:fill="auto"/>
          </w:tcPr>
          <w:p w14:paraId="6BB30AD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3,385,941,960</w:t>
            </w:r>
          </w:p>
          <w:p w14:paraId="4EB4AF5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3,831,568,928</w:t>
            </w:r>
          </w:p>
        </w:tc>
        <w:tc>
          <w:tcPr>
            <w:tcW w:w="1457" w:type="dxa"/>
            <w:shd w:val="clear" w:color="auto" w:fill="auto"/>
          </w:tcPr>
          <w:p w14:paraId="04B70AD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27FEC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266BB6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2FB8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3CEA9C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5387C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18D241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ADE8F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0CFDD9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361,771,333</w:t>
            </w:r>
          </w:p>
          <w:p w14:paraId="0174E61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1,394,216,021</w:t>
            </w:r>
          </w:p>
        </w:tc>
        <w:tc>
          <w:tcPr>
            <w:tcW w:w="1457" w:type="dxa"/>
            <w:shd w:val="clear" w:color="auto" w:fill="auto"/>
          </w:tcPr>
          <w:p w14:paraId="7CABB9F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4,107,624,518</w:t>
            </w:r>
          </w:p>
          <w:p w14:paraId="630A797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3,325,963,015</w:t>
            </w:r>
          </w:p>
        </w:tc>
        <w:tc>
          <w:tcPr>
            <w:tcW w:w="1457" w:type="dxa"/>
            <w:shd w:val="clear" w:color="auto" w:fill="auto"/>
          </w:tcPr>
          <w:p w14:paraId="23E1F6B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1,664,228,334</w:t>
            </w:r>
          </w:p>
          <w:p w14:paraId="2EC1837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- 1,664,228,334</w:t>
            </w:r>
          </w:p>
        </w:tc>
        <w:tc>
          <w:tcPr>
            <w:tcW w:w="1706" w:type="dxa"/>
            <w:shd w:val="clear" w:color="auto" w:fill="auto"/>
          </w:tcPr>
          <w:p w14:paraId="50DD820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3,385,941,960</w:t>
            </w:r>
          </w:p>
          <w:p w14:paraId="5CD18AC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3,831,568,928</w:t>
            </w:r>
          </w:p>
        </w:tc>
      </w:tr>
      <w:tr w:rsidR="008C7562" w14:paraId="2AECD960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308E4C2B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E0CC897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國防部主管</w:t>
            </w:r>
          </w:p>
        </w:tc>
        <w:tc>
          <w:tcPr>
            <w:tcW w:w="1640" w:type="dxa"/>
            <w:shd w:val="clear" w:color="auto" w:fill="auto"/>
          </w:tcPr>
          <w:p w14:paraId="2B7820D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8FFB9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59,231,376,985</w:t>
            </w:r>
          </w:p>
        </w:tc>
        <w:tc>
          <w:tcPr>
            <w:tcW w:w="1457" w:type="dxa"/>
            <w:shd w:val="clear" w:color="auto" w:fill="auto"/>
          </w:tcPr>
          <w:p w14:paraId="40B2DD5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E3240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768,216,436</w:t>
            </w:r>
          </w:p>
        </w:tc>
        <w:tc>
          <w:tcPr>
            <w:tcW w:w="1457" w:type="dxa"/>
            <w:shd w:val="clear" w:color="auto" w:fill="auto"/>
          </w:tcPr>
          <w:p w14:paraId="2CE937C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0E432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19,273,440,809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603247C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F810E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EAE556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0FFDB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39,189,719,740</w:t>
            </w:r>
          </w:p>
        </w:tc>
        <w:tc>
          <w:tcPr>
            <w:tcW w:w="1457" w:type="dxa"/>
            <w:shd w:val="clear" w:color="auto" w:fill="auto"/>
          </w:tcPr>
          <w:p w14:paraId="3D84CAB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60BC2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C1EBB1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FC77E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655,726,221</w:t>
            </w:r>
          </w:p>
        </w:tc>
        <w:tc>
          <w:tcPr>
            <w:tcW w:w="1457" w:type="dxa"/>
            <w:shd w:val="clear" w:color="auto" w:fill="auto"/>
          </w:tcPr>
          <w:p w14:paraId="6D90161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BABFC9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00537E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3E114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- 655,726,221</w:t>
            </w:r>
          </w:p>
        </w:tc>
        <w:tc>
          <w:tcPr>
            <w:tcW w:w="1457" w:type="dxa"/>
            <w:shd w:val="clear" w:color="auto" w:fill="auto"/>
          </w:tcPr>
          <w:p w14:paraId="7F29966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97BBD7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768,216,436</w:t>
            </w:r>
          </w:p>
        </w:tc>
        <w:tc>
          <w:tcPr>
            <w:tcW w:w="1457" w:type="dxa"/>
            <w:shd w:val="clear" w:color="auto" w:fill="auto"/>
          </w:tcPr>
          <w:p w14:paraId="1B1F88A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CAE24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19,929,167,030</w:t>
            </w:r>
          </w:p>
        </w:tc>
        <w:tc>
          <w:tcPr>
            <w:tcW w:w="1457" w:type="dxa"/>
            <w:shd w:val="clear" w:color="auto" w:fill="auto"/>
          </w:tcPr>
          <w:p w14:paraId="3956EB8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963C9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5C9F163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24200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38,533,993,519</w:t>
            </w:r>
          </w:p>
        </w:tc>
      </w:tr>
      <w:tr w:rsidR="008C7562" w14:paraId="0E444F22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5B5BF9E3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8E5446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財政部主管</w:t>
            </w:r>
          </w:p>
        </w:tc>
        <w:tc>
          <w:tcPr>
            <w:tcW w:w="1640" w:type="dxa"/>
            <w:shd w:val="clear" w:color="auto" w:fill="auto"/>
          </w:tcPr>
          <w:p w14:paraId="5944075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566,065</w:t>
            </w:r>
          </w:p>
          <w:p w14:paraId="21D9EBC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1,441,548,976</w:t>
            </w:r>
          </w:p>
        </w:tc>
        <w:tc>
          <w:tcPr>
            <w:tcW w:w="1457" w:type="dxa"/>
            <w:shd w:val="clear" w:color="auto" w:fill="auto"/>
          </w:tcPr>
          <w:p w14:paraId="4036BEA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3C0D1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25,437,326</w:t>
            </w:r>
          </w:p>
        </w:tc>
        <w:tc>
          <w:tcPr>
            <w:tcW w:w="1457" w:type="dxa"/>
            <w:shd w:val="clear" w:color="auto" w:fill="auto"/>
          </w:tcPr>
          <w:p w14:paraId="0DCE123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1,195,222</w:t>
            </w:r>
          </w:p>
          <w:p w14:paraId="359D243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862,066,765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68841FB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629,157</w:t>
            </w:r>
          </w:p>
          <w:p w14:paraId="2FC1640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- 629,157</w:t>
            </w:r>
          </w:p>
        </w:tc>
        <w:tc>
          <w:tcPr>
            <w:tcW w:w="1457" w:type="dxa"/>
            <w:shd w:val="clear" w:color="auto" w:fill="auto"/>
          </w:tcPr>
          <w:p w14:paraId="292660D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5EEAB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553,415,728</w:t>
            </w:r>
          </w:p>
        </w:tc>
        <w:tc>
          <w:tcPr>
            <w:tcW w:w="1457" w:type="dxa"/>
            <w:shd w:val="clear" w:color="auto" w:fill="auto"/>
          </w:tcPr>
          <w:p w14:paraId="145EF53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F272E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52E268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88445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4B25B6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96A49A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D994CF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D2A4E6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B0EF23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76E897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25,437,326</w:t>
            </w:r>
          </w:p>
        </w:tc>
        <w:tc>
          <w:tcPr>
            <w:tcW w:w="1457" w:type="dxa"/>
            <w:shd w:val="clear" w:color="auto" w:fill="auto"/>
          </w:tcPr>
          <w:p w14:paraId="669D36A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1,195,222</w:t>
            </w:r>
          </w:p>
          <w:p w14:paraId="3846B85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862,066,765</w:t>
            </w:r>
          </w:p>
        </w:tc>
        <w:tc>
          <w:tcPr>
            <w:tcW w:w="1457" w:type="dxa"/>
            <w:shd w:val="clear" w:color="auto" w:fill="auto"/>
          </w:tcPr>
          <w:p w14:paraId="0C1B2F1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629,157</w:t>
            </w:r>
          </w:p>
          <w:p w14:paraId="09E92E8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- 629,157</w:t>
            </w:r>
          </w:p>
        </w:tc>
        <w:tc>
          <w:tcPr>
            <w:tcW w:w="1706" w:type="dxa"/>
            <w:shd w:val="clear" w:color="auto" w:fill="auto"/>
          </w:tcPr>
          <w:p w14:paraId="51AB20A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D115DB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553,415,728</w:t>
            </w:r>
          </w:p>
        </w:tc>
      </w:tr>
      <w:tr w:rsidR="008C7562" w14:paraId="79A861F2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6D9C7A2E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0824B5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教育部主管</w:t>
            </w:r>
          </w:p>
        </w:tc>
        <w:tc>
          <w:tcPr>
            <w:tcW w:w="1640" w:type="dxa"/>
            <w:shd w:val="clear" w:color="auto" w:fill="auto"/>
          </w:tcPr>
          <w:p w14:paraId="7E75001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147,531,344</w:t>
            </w:r>
          </w:p>
          <w:p w14:paraId="6991E92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4,705,636,694</w:t>
            </w:r>
          </w:p>
        </w:tc>
        <w:tc>
          <w:tcPr>
            <w:tcW w:w="1457" w:type="dxa"/>
            <w:shd w:val="clear" w:color="auto" w:fill="auto"/>
          </w:tcPr>
          <w:p w14:paraId="1DAAFD0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11,843,634</w:t>
            </w:r>
          </w:p>
          <w:p w14:paraId="43BA9AD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52,119,387</w:t>
            </w:r>
          </w:p>
        </w:tc>
        <w:tc>
          <w:tcPr>
            <w:tcW w:w="1457" w:type="dxa"/>
            <w:shd w:val="clear" w:color="auto" w:fill="auto"/>
          </w:tcPr>
          <w:p w14:paraId="68D1F52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127,150,628</w:t>
            </w:r>
          </w:p>
          <w:p w14:paraId="59B6BFF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2,877,483,537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2EF6F0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4,141,258</w:t>
            </w:r>
          </w:p>
          <w:p w14:paraId="4683228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- 4,141,258</w:t>
            </w:r>
          </w:p>
        </w:tc>
        <w:tc>
          <w:tcPr>
            <w:tcW w:w="1457" w:type="dxa"/>
            <w:shd w:val="clear" w:color="auto" w:fill="auto"/>
          </w:tcPr>
          <w:p w14:paraId="2FD07DB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12,678,340</w:t>
            </w:r>
          </w:p>
          <w:p w14:paraId="6C73CC2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1,771,892,512</w:t>
            </w:r>
          </w:p>
        </w:tc>
        <w:tc>
          <w:tcPr>
            <w:tcW w:w="1457" w:type="dxa"/>
            <w:shd w:val="clear" w:color="auto" w:fill="auto"/>
          </w:tcPr>
          <w:p w14:paraId="316C5CA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2BFE3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3C5362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FBABD9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A086B1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019A1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8812F6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F058F5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357CFA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11,843,634</w:t>
            </w:r>
          </w:p>
          <w:p w14:paraId="6AC6CAA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52,119,387</w:t>
            </w:r>
          </w:p>
        </w:tc>
        <w:tc>
          <w:tcPr>
            <w:tcW w:w="1457" w:type="dxa"/>
            <w:shd w:val="clear" w:color="auto" w:fill="auto"/>
          </w:tcPr>
          <w:p w14:paraId="675877D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127,150,628</w:t>
            </w:r>
          </w:p>
          <w:p w14:paraId="47F9C4E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2,877,483,537</w:t>
            </w:r>
          </w:p>
        </w:tc>
        <w:tc>
          <w:tcPr>
            <w:tcW w:w="1457" w:type="dxa"/>
            <w:shd w:val="clear" w:color="auto" w:fill="auto"/>
          </w:tcPr>
          <w:p w14:paraId="54029C7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4,141,258</w:t>
            </w:r>
          </w:p>
          <w:p w14:paraId="0338777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- 4,141,258</w:t>
            </w:r>
          </w:p>
        </w:tc>
        <w:tc>
          <w:tcPr>
            <w:tcW w:w="1706" w:type="dxa"/>
            <w:shd w:val="clear" w:color="auto" w:fill="auto"/>
          </w:tcPr>
          <w:p w14:paraId="284ADC1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12,678,340</w:t>
            </w:r>
          </w:p>
          <w:p w14:paraId="5AEAB82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1,771,892,512</w:t>
            </w:r>
          </w:p>
        </w:tc>
      </w:tr>
      <w:tr w:rsidR="008C7562" w14:paraId="12B50E77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4BC28BAE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1757B57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法務部主管</w:t>
            </w:r>
          </w:p>
        </w:tc>
        <w:tc>
          <w:tcPr>
            <w:tcW w:w="1640" w:type="dxa"/>
            <w:shd w:val="clear" w:color="auto" w:fill="auto"/>
          </w:tcPr>
          <w:p w14:paraId="1309660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363,871,516</w:t>
            </w:r>
          </w:p>
          <w:p w14:paraId="6A9B5DC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1,389,670,432</w:t>
            </w:r>
          </w:p>
        </w:tc>
        <w:tc>
          <w:tcPr>
            <w:tcW w:w="1457" w:type="dxa"/>
            <w:shd w:val="clear" w:color="auto" w:fill="auto"/>
          </w:tcPr>
          <w:p w14:paraId="656974B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AF9BB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18,618,882</w:t>
            </w:r>
          </w:p>
        </w:tc>
        <w:tc>
          <w:tcPr>
            <w:tcW w:w="1457" w:type="dxa"/>
            <w:shd w:val="clear" w:color="auto" w:fill="auto"/>
          </w:tcPr>
          <w:p w14:paraId="00F4E83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204,116,885</w:t>
            </w:r>
          </w:p>
          <w:p w14:paraId="4E7E273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992,949,287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8B2D4D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22,468,715</w:t>
            </w:r>
          </w:p>
          <w:p w14:paraId="5F9B8D4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- 22,468,715</w:t>
            </w:r>
          </w:p>
        </w:tc>
        <w:tc>
          <w:tcPr>
            <w:tcW w:w="1457" w:type="dxa"/>
            <w:shd w:val="clear" w:color="auto" w:fill="auto"/>
          </w:tcPr>
          <w:p w14:paraId="6D87A27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182,223,346</w:t>
            </w:r>
          </w:p>
          <w:p w14:paraId="0770F95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355,633,548</w:t>
            </w:r>
          </w:p>
        </w:tc>
        <w:tc>
          <w:tcPr>
            <w:tcW w:w="1457" w:type="dxa"/>
            <w:shd w:val="clear" w:color="auto" w:fill="auto"/>
          </w:tcPr>
          <w:p w14:paraId="1419478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DAF61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31FB29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213035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E746C0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361750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CD36CA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FB233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E83072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B6BEB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18,618,882</w:t>
            </w:r>
          </w:p>
        </w:tc>
        <w:tc>
          <w:tcPr>
            <w:tcW w:w="1457" w:type="dxa"/>
            <w:shd w:val="clear" w:color="auto" w:fill="auto"/>
          </w:tcPr>
          <w:p w14:paraId="64BF078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204,116,885</w:t>
            </w:r>
          </w:p>
          <w:p w14:paraId="0F90EE2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992,949,287</w:t>
            </w:r>
          </w:p>
        </w:tc>
        <w:tc>
          <w:tcPr>
            <w:tcW w:w="1457" w:type="dxa"/>
            <w:shd w:val="clear" w:color="auto" w:fill="auto"/>
          </w:tcPr>
          <w:p w14:paraId="460E4BA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22,468,715</w:t>
            </w:r>
          </w:p>
          <w:p w14:paraId="2D782F1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- 22,468,715</w:t>
            </w:r>
          </w:p>
        </w:tc>
        <w:tc>
          <w:tcPr>
            <w:tcW w:w="1706" w:type="dxa"/>
            <w:shd w:val="clear" w:color="auto" w:fill="auto"/>
          </w:tcPr>
          <w:p w14:paraId="76B24EE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182,223,346</w:t>
            </w:r>
          </w:p>
          <w:p w14:paraId="3189E8C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355,633,548</w:t>
            </w:r>
          </w:p>
        </w:tc>
      </w:tr>
      <w:tr w:rsidR="008C7562" w14:paraId="7179E45E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794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46F8A6B9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C20E996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經濟部主管</w:t>
            </w:r>
          </w:p>
        </w:tc>
        <w:tc>
          <w:tcPr>
            <w:tcW w:w="1640" w:type="dxa"/>
            <w:shd w:val="clear" w:color="auto" w:fill="auto"/>
          </w:tcPr>
          <w:p w14:paraId="25AE0C4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3,342,311,698</w:t>
            </w:r>
          </w:p>
          <w:p w14:paraId="211A42D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1,272,130,523</w:t>
            </w:r>
          </w:p>
        </w:tc>
        <w:tc>
          <w:tcPr>
            <w:tcW w:w="1457" w:type="dxa"/>
            <w:shd w:val="clear" w:color="auto" w:fill="auto"/>
          </w:tcPr>
          <w:p w14:paraId="0782B7F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129,365,407</w:t>
            </w:r>
          </w:p>
          <w:p w14:paraId="3CD7C59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576,401,925</w:t>
            </w:r>
          </w:p>
        </w:tc>
        <w:tc>
          <w:tcPr>
            <w:tcW w:w="1457" w:type="dxa"/>
            <w:shd w:val="clear" w:color="auto" w:fill="auto"/>
          </w:tcPr>
          <w:p w14:paraId="3CC2E87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2,431,531,003</w:t>
            </w:r>
          </w:p>
          <w:p w14:paraId="1C5C540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516,267,712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D1058A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164,649</w:t>
            </w:r>
          </w:p>
          <w:p w14:paraId="1724C1E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- 164,649</w:t>
            </w:r>
          </w:p>
        </w:tc>
        <w:tc>
          <w:tcPr>
            <w:tcW w:w="1457" w:type="dxa"/>
            <w:shd w:val="clear" w:color="auto" w:fill="auto"/>
          </w:tcPr>
          <w:p w14:paraId="783065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781,579,937</w:t>
            </w:r>
          </w:p>
          <w:p w14:paraId="73BB9F7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179,296,237</w:t>
            </w:r>
          </w:p>
        </w:tc>
        <w:tc>
          <w:tcPr>
            <w:tcW w:w="1457" w:type="dxa"/>
            <w:shd w:val="clear" w:color="auto" w:fill="auto"/>
          </w:tcPr>
          <w:p w14:paraId="7FE1345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A158D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1DA710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2FA8B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3680F4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1FFE3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868B73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4958A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CDBB85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129,365,407</w:t>
            </w:r>
          </w:p>
          <w:p w14:paraId="643AE29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576,401,925</w:t>
            </w:r>
          </w:p>
        </w:tc>
        <w:tc>
          <w:tcPr>
            <w:tcW w:w="1457" w:type="dxa"/>
            <w:shd w:val="clear" w:color="auto" w:fill="auto"/>
          </w:tcPr>
          <w:p w14:paraId="42140C5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2,431,531,003</w:t>
            </w:r>
          </w:p>
          <w:p w14:paraId="162AD3C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516,267,712</w:t>
            </w:r>
          </w:p>
        </w:tc>
        <w:tc>
          <w:tcPr>
            <w:tcW w:w="1457" w:type="dxa"/>
            <w:shd w:val="clear" w:color="auto" w:fill="auto"/>
          </w:tcPr>
          <w:p w14:paraId="040C4A0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164,649</w:t>
            </w:r>
          </w:p>
          <w:p w14:paraId="668086E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- 164,649</w:t>
            </w:r>
          </w:p>
        </w:tc>
        <w:tc>
          <w:tcPr>
            <w:tcW w:w="1706" w:type="dxa"/>
            <w:shd w:val="clear" w:color="auto" w:fill="auto"/>
          </w:tcPr>
          <w:p w14:paraId="6BC3DA4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781,579,937</w:t>
            </w:r>
          </w:p>
          <w:p w14:paraId="539AB76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179,296,237</w:t>
            </w:r>
          </w:p>
        </w:tc>
      </w:tr>
      <w:tr w:rsidR="008C7562" w14:paraId="619C425E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6C3AEC12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lastRenderedPageBreak/>
              <w:t>108－113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B7F6D8B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交通部主管</w:t>
            </w:r>
          </w:p>
        </w:tc>
        <w:tc>
          <w:tcPr>
            <w:tcW w:w="1640" w:type="dxa"/>
            <w:shd w:val="clear" w:color="auto" w:fill="auto"/>
          </w:tcPr>
          <w:p w14:paraId="529A42D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788,013,238</w:t>
            </w:r>
          </w:p>
          <w:p w14:paraId="030307A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12,807,241,984</w:t>
            </w:r>
          </w:p>
        </w:tc>
        <w:tc>
          <w:tcPr>
            <w:tcW w:w="1457" w:type="dxa"/>
            <w:shd w:val="clear" w:color="auto" w:fill="auto"/>
          </w:tcPr>
          <w:p w14:paraId="264A3BF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17,374,098</w:t>
            </w:r>
          </w:p>
          <w:p w14:paraId="08EB041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1,458,213,383</w:t>
            </w:r>
          </w:p>
        </w:tc>
        <w:tc>
          <w:tcPr>
            <w:tcW w:w="1457" w:type="dxa"/>
            <w:shd w:val="clear" w:color="auto" w:fill="auto"/>
          </w:tcPr>
          <w:p w14:paraId="3B09C2C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317,929,140</w:t>
            </w:r>
          </w:p>
          <w:p w14:paraId="0081F18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6,311,985,788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41BD2D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10,219,350</w:t>
            </w:r>
          </w:p>
          <w:p w14:paraId="0A73385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- 10,219,350</w:t>
            </w:r>
          </w:p>
        </w:tc>
        <w:tc>
          <w:tcPr>
            <w:tcW w:w="1457" w:type="dxa"/>
            <w:shd w:val="clear" w:color="auto" w:fill="auto"/>
          </w:tcPr>
          <w:p w14:paraId="0144A76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462,929,350</w:t>
            </w:r>
          </w:p>
          <w:p w14:paraId="41D7C59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5,026,823,463</w:t>
            </w:r>
          </w:p>
        </w:tc>
        <w:tc>
          <w:tcPr>
            <w:tcW w:w="1457" w:type="dxa"/>
            <w:shd w:val="clear" w:color="auto" w:fill="auto"/>
          </w:tcPr>
          <w:p w14:paraId="0DC3406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8997C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78FFB7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9AEE61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5BDBC6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F0754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5D127A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EADDE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44EBAA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17,374,098</w:t>
            </w:r>
          </w:p>
          <w:p w14:paraId="7B5BA88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1,458,213,383</w:t>
            </w:r>
          </w:p>
        </w:tc>
        <w:tc>
          <w:tcPr>
            <w:tcW w:w="1457" w:type="dxa"/>
            <w:shd w:val="clear" w:color="auto" w:fill="auto"/>
          </w:tcPr>
          <w:p w14:paraId="065D39A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317,929,140</w:t>
            </w:r>
          </w:p>
          <w:p w14:paraId="4179AA3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6,311,985,788</w:t>
            </w:r>
          </w:p>
        </w:tc>
        <w:tc>
          <w:tcPr>
            <w:tcW w:w="1457" w:type="dxa"/>
            <w:shd w:val="clear" w:color="auto" w:fill="auto"/>
          </w:tcPr>
          <w:p w14:paraId="7382CA3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10,219,350</w:t>
            </w:r>
          </w:p>
          <w:p w14:paraId="7B9413C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- 10,219,350</w:t>
            </w:r>
          </w:p>
        </w:tc>
        <w:tc>
          <w:tcPr>
            <w:tcW w:w="1706" w:type="dxa"/>
            <w:shd w:val="clear" w:color="auto" w:fill="auto"/>
          </w:tcPr>
          <w:p w14:paraId="7AC72F2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462,929,350</w:t>
            </w:r>
          </w:p>
          <w:p w14:paraId="4669BD9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5,026,823,463</w:t>
            </w:r>
          </w:p>
        </w:tc>
      </w:tr>
      <w:tr w:rsidR="008C7562" w14:paraId="541A32B3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42AB0689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6268F4F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勞動部主管</w:t>
            </w:r>
          </w:p>
        </w:tc>
        <w:tc>
          <w:tcPr>
            <w:tcW w:w="1640" w:type="dxa"/>
            <w:shd w:val="clear" w:color="auto" w:fill="auto"/>
          </w:tcPr>
          <w:p w14:paraId="0054A5D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6BD2C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38,184,810</w:t>
            </w:r>
          </w:p>
        </w:tc>
        <w:tc>
          <w:tcPr>
            <w:tcW w:w="1457" w:type="dxa"/>
            <w:shd w:val="clear" w:color="auto" w:fill="auto"/>
          </w:tcPr>
          <w:p w14:paraId="2582A8D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9401F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10,441,139</w:t>
            </w:r>
          </w:p>
        </w:tc>
        <w:tc>
          <w:tcPr>
            <w:tcW w:w="1457" w:type="dxa"/>
            <w:shd w:val="clear" w:color="auto" w:fill="auto"/>
          </w:tcPr>
          <w:p w14:paraId="691C53F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CE38D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27,743,671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8688C7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E0A53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E2E0FF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27FF9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185949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CA2DA1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E95B81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C511D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34B499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53EF5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110C3C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B3287F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C97328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7A1B1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10,441,139</w:t>
            </w:r>
          </w:p>
        </w:tc>
        <w:tc>
          <w:tcPr>
            <w:tcW w:w="1457" w:type="dxa"/>
            <w:shd w:val="clear" w:color="auto" w:fill="auto"/>
          </w:tcPr>
          <w:p w14:paraId="5A6D339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610E9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27,743,671</w:t>
            </w:r>
          </w:p>
        </w:tc>
        <w:tc>
          <w:tcPr>
            <w:tcW w:w="1457" w:type="dxa"/>
            <w:shd w:val="clear" w:color="auto" w:fill="auto"/>
          </w:tcPr>
          <w:p w14:paraId="6879451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5C70D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686136F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486027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8C7562" w14:paraId="1CEA731E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5708649E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808E9B2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農業部主管</w:t>
            </w:r>
          </w:p>
        </w:tc>
        <w:tc>
          <w:tcPr>
            <w:tcW w:w="1640" w:type="dxa"/>
            <w:shd w:val="clear" w:color="auto" w:fill="auto"/>
          </w:tcPr>
          <w:p w14:paraId="08FA4BE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3,026,924,026</w:t>
            </w:r>
          </w:p>
          <w:p w14:paraId="053D8DB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6,595,427,665</w:t>
            </w:r>
          </w:p>
        </w:tc>
        <w:tc>
          <w:tcPr>
            <w:tcW w:w="1457" w:type="dxa"/>
            <w:shd w:val="clear" w:color="auto" w:fill="auto"/>
          </w:tcPr>
          <w:p w14:paraId="257382C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20,691,228</w:t>
            </w:r>
          </w:p>
          <w:p w14:paraId="5B6D9E9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411,277,851</w:t>
            </w:r>
          </w:p>
        </w:tc>
        <w:tc>
          <w:tcPr>
            <w:tcW w:w="1457" w:type="dxa"/>
            <w:shd w:val="clear" w:color="auto" w:fill="auto"/>
          </w:tcPr>
          <w:p w14:paraId="176A79A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1,573,104,397</w:t>
            </w:r>
          </w:p>
          <w:p w14:paraId="6AC8B66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2,960,383,018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1099D7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651,627,517</w:t>
            </w:r>
          </w:p>
          <w:p w14:paraId="58EB1D1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- 651,627,517</w:t>
            </w:r>
          </w:p>
        </w:tc>
        <w:tc>
          <w:tcPr>
            <w:tcW w:w="1457" w:type="dxa"/>
            <w:shd w:val="clear" w:color="auto" w:fill="auto"/>
          </w:tcPr>
          <w:p w14:paraId="4EC72DE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2,084,755,918</w:t>
            </w:r>
          </w:p>
          <w:p w14:paraId="4A37F19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2,572,139,279</w:t>
            </w:r>
          </w:p>
        </w:tc>
        <w:tc>
          <w:tcPr>
            <w:tcW w:w="1457" w:type="dxa"/>
            <w:shd w:val="clear" w:color="auto" w:fill="auto"/>
          </w:tcPr>
          <w:p w14:paraId="5F3D354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31E0C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689E38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2EB723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D89614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669F1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DF2003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FEDCB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765AB0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20,691,228</w:t>
            </w:r>
          </w:p>
          <w:p w14:paraId="225DEF0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411,277,851</w:t>
            </w:r>
          </w:p>
        </w:tc>
        <w:tc>
          <w:tcPr>
            <w:tcW w:w="1457" w:type="dxa"/>
            <w:shd w:val="clear" w:color="auto" w:fill="auto"/>
          </w:tcPr>
          <w:p w14:paraId="08A792B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1,573,104,397</w:t>
            </w:r>
          </w:p>
          <w:p w14:paraId="1FB4790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2,960,383,018</w:t>
            </w:r>
          </w:p>
        </w:tc>
        <w:tc>
          <w:tcPr>
            <w:tcW w:w="1457" w:type="dxa"/>
            <w:shd w:val="clear" w:color="auto" w:fill="auto"/>
          </w:tcPr>
          <w:p w14:paraId="6993053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651,627,517</w:t>
            </w:r>
          </w:p>
          <w:p w14:paraId="483CC1E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- 651,627,517</w:t>
            </w:r>
          </w:p>
        </w:tc>
        <w:tc>
          <w:tcPr>
            <w:tcW w:w="1706" w:type="dxa"/>
            <w:shd w:val="clear" w:color="auto" w:fill="auto"/>
          </w:tcPr>
          <w:p w14:paraId="5DE6FB4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2,084,755,918</w:t>
            </w:r>
          </w:p>
          <w:p w14:paraId="0143B10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2,572,139,279</w:t>
            </w:r>
          </w:p>
        </w:tc>
      </w:tr>
      <w:tr w:rsidR="008C7562" w14:paraId="3D20220A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694F141F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9C3E6E2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衛生福利部主管</w:t>
            </w:r>
          </w:p>
        </w:tc>
        <w:tc>
          <w:tcPr>
            <w:tcW w:w="1640" w:type="dxa"/>
            <w:shd w:val="clear" w:color="auto" w:fill="auto"/>
          </w:tcPr>
          <w:p w14:paraId="0B7D206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50E10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10,747,108,724</w:t>
            </w:r>
          </w:p>
        </w:tc>
        <w:tc>
          <w:tcPr>
            <w:tcW w:w="1457" w:type="dxa"/>
            <w:shd w:val="clear" w:color="auto" w:fill="auto"/>
          </w:tcPr>
          <w:p w14:paraId="6BD528D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8DEBB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423,105,973</w:t>
            </w:r>
          </w:p>
        </w:tc>
        <w:tc>
          <w:tcPr>
            <w:tcW w:w="1457" w:type="dxa"/>
            <w:shd w:val="clear" w:color="auto" w:fill="auto"/>
          </w:tcPr>
          <w:p w14:paraId="3E98E3A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62A0F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5,668,943,749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C4E92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13198C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6BF87D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CB837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4,655,059,002</w:t>
            </w:r>
          </w:p>
        </w:tc>
        <w:tc>
          <w:tcPr>
            <w:tcW w:w="1457" w:type="dxa"/>
            <w:shd w:val="clear" w:color="auto" w:fill="auto"/>
          </w:tcPr>
          <w:p w14:paraId="567E90A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80CB7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80A317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1802D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631A18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90EDDC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A5F39C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237F4A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7B0E24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7E5F8E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423,105,973</w:t>
            </w:r>
          </w:p>
        </w:tc>
        <w:tc>
          <w:tcPr>
            <w:tcW w:w="1457" w:type="dxa"/>
            <w:shd w:val="clear" w:color="auto" w:fill="auto"/>
          </w:tcPr>
          <w:p w14:paraId="2C8A0BB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F0FB0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5,668,943,749</w:t>
            </w:r>
          </w:p>
        </w:tc>
        <w:tc>
          <w:tcPr>
            <w:tcW w:w="1457" w:type="dxa"/>
            <w:shd w:val="clear" w:color="auto" w:fill="auto"/>
          </w:tcPr>
          <w:p w14:paraId="25DAD2D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D7951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278061E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39027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4,655,059,002</w:t>
            </w:r>
          </w:p>
        </w:tc>
      </w:tr>
      <w:tr w:rsidR="008C7562" w14:paraId="4AEFACFC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14C6A3D1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3874CAA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環境部主管</w:t>
            </w:r>
          </w:p>
        </w:tc>
        <w:tc>
          <w:tcPr>
            <w:tcW w:w="1640" w:type="dxa"/>
            <w:shd w:val="clear" w:color="auto" w:fill="auto"/>
          </w:tcPr>
          <w:p w14:paraId="1894D10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1,041,607,076</w:t>
            </w:r>
          </w:p>
          <w:p w14:paraId="2023C70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518,831,903</w:t>
            </w:r>
          </w:p>
        </w:tc>
        <w:tc>
          <w:tcPr>
            <w:tcW w:w="1457" w:type="dxa"/>
            <w:shd w:val="clear" w:color="auto" w:fill="auto"/>
          </w:tcPr>
          <w:p w14:paraId="1796DD9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20,270,320</w:t>
            </w:r>
          </w:p>
          <w:p w14:paraId="11C09ED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6,202,704</w:t>
            </w:r>
          </w:p>
        </w:tc>
        <w:tc>
          <w:tcPr>
            <w:tcW w:w="1457" w:type="dxa"/>
            <w:shd w:val="clear" w:color="auto" w:fill="auto"/>
          </w:tcPr>
          <w:p w14:paraId="259B3B0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775,787,279</w:t>
            </w:r>
          </w:p>
          <w:p w14:paraId="4F357FD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451,614,844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2757F2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09C735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D014E2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245,549,477</w:t>
            </w:r>
          </w:p>
          <w:p w14:paraId="061F486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61,014,355</w:t>
            </w:r>
          </w:p>
        </w:tc>
        <w:tc>
          <w:tcPr>
            <w:tcW w:w="1457" w:type="dxa"/>
            <w:shd w:val="clear" w:color="auto" w:fill="auto"/>
          </w:tcPr>
          <w:p w14:paraId="7929FC9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CBE22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AB05B6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B002D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D6AE72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336BB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4B8E29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3D985C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AEE3C1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20,270,320</w:t>
            </w:r>
          </w:p>
          <w:p w14:paraId="1083666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6,202,704</w:t>
            </w:r>
          </w:p>
        </w:tc>
        <w:tc>
          <w:tcPr>
            <w:tcW w:w="1457" w:type="dxa"/>
            <w:shd w:val="clear" w:color="auto" w:fill="auto"/>
          </w:tcPr>
          <w:p w14:paraId="1BFBDA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775,787,279</w:t>
            </w:r>
          </w:p>
          <w:p w14:paraId="2802E79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451,614,844</w:t>
            </w:r>
          </w:p>
        </w:tc>
        <w:tc>
          <w:tcPr>
            <w:tcW w:w="1457" w:type="dxa"/>
            <w:shd w:val="clear" w:color="auto" w:fill="auto"/>
          </w:tcPr>
          <w:p w14:paraId="127B536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3BCEE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317CE25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245,549,477</w:t>
            </w:r>
          </w:p>
          <w:p w14:paraId="1F02D69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61,014,355</w:t>
            </w:r>
          </w:p>
        </w:tc>
      </w:tr>
      <w:tr w:rsidR="008C7562" w14:paraId="03ADCB36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67CC0D9F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3370F2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文化部主管</w:t>
            </w:r>
          </w:p>
        </w:tc>
        <w:tc>
          <w:tcPr>
            <w:tcW w:w="1640" w:type="dxa"/>
            <w:shd w:val="clear" w:color="auto" w:fill="auto"/>
          </w:tcPr>
          <w:p w14:paraId="4280A1C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187,238,520</w:t>
            </w:r>
          </w:p>
          <w:p w14:paraId="5BCAE2B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3,508,531,297</w:t>
            </w:r>
          </w:p>
        </w:tc>
        <w:tc>
          <w:tcPr>
            <w:tcW w:w="1457" w:type="dxa"/>
            <w:shd w:val="clear" w:color="auto" w:fill="auto"/>
          </w:tcPr>
          <w:p w14:paraId="1167C89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587215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97,222,932</w:t>
            </w:r>
          </w:p>
        </w:tc>
        <w:tc>
          <w:tcPr>
            <w:tcW w:w="1457" w:type="dxa"/>
            <w:shd w:val="clear" w:color="auto" w:fill="auto"/>
          </w:tcPr>
          <w:p w14:paraId="3C171AA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185,606,520</w:t>
            </w:r>
          </w:p>
          <w:p w14:paraId="5D66C29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2,706,327,279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A44556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407,428</w:t>
            </w:r>
          </w:p>
          <w:p w14:paraId="3A8E1B6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- 407,428</w:t>
            </w:r>
          </w:p>
        </w:tc>
        <w:tc>
          <w:tcPr>
            <w:tcW w:w="1457" w:type="dxa"/>
            <w:shd w:val="clear" w:color="auto" w:fill="auto"/>
          </w:tcPr>
          <w:p w14:paraId="78BD177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2,039,428</w:t>
            </w:r>
          </w:p>
          <w:p w14:paraId="093A88D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704,573,658</w:t>
            </w:r>
          </w:p>
        </w:tc>
        <w:tc>
          <w:tcPr>
            <w:tcW w:w="1457" w:type="dxa"/>
            <w:shd w:val="clear" w:color="auto" w:fill="auto"/>
          </w:tcPr>
          <w:p w14:paraId="25A0CB7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AA7DE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BABFEE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5F89F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C3B8C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92EC4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67E391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60885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95B1D7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785357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97,222,932</w:t>
            </w:r>
          </w:p>
        </w:tc>
        <w:tc>
          <w:tcPr>
            <w:tcW w:w="1457" w:type="dxa"/>
            <w:shd w:val="clear" w:color="auto" w:fill="auto"/>
          </w:tcPr>
          <w:p w14:paraId="2C61FA8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185,606,520</w:t>
            </w:r>
          </w:p>
          <w:p w14:paraId="45D4685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2,706,327,279</w:t>
            </w:r>
          </w:p>
        </w:tc>
        <w:tc>
          <w:tcPr>
            <w:tcW w:w="1457" w:type="dxa"/>
            <w:shd w:val="clear" w:color="auto" w:fill="auto"/>
          </w:tcPr>
          <w:p w14:paraId="00B3383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407,428</w:t>
            </w:r>
          </w:p>
          <w:p w14:paraId="76800CF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- 407,428</w:t>
            </w:r>
          </w:p>
        </w:tc>
        <w:tc>
          <w:tcPr>
            <w:tcW w:w="1706" w:type="dxa"/>
            <w:shd w:val="clear" w:color="auto" w:fill="auto"/>
          </w:tcPr>
          <w:p w14:paraId="297F278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2,039,428</w:t>
            </w:r>
          </w:p>
          <w:p w14:paraId="0E1CD89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704,573,658</w:t>
            </w:r>
          </w:p>
        </w:tc>
      </w:tr>
      <w:tr w:rsidR="008C7562" w14:paraId="2FDC71E4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3D598C7E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F6F8841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數位發展部主管</w:t>
            </w:r>
          </w:p>
        </w:tc>
        <w:tc>
          <w:tcPr>
            <w:tcW w:w="1640" w:type="dxa"/>
            <w:shd w:val="clear" w:color="auto" w:fill="auto"/>
          </w:tcPr>
          <w:p w14:paraId="64CAEE3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236,416,666</w:t>
            </w:r>
          </w:p>
          <w:p w14:paraId="5821B48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258,937,899</w:t>
            </w:r>
          </w:p>
        </w:tc>
        <w:tc>
          <w:tcPr>
            <w:tcW w:w="1457" w:type="dxa"/>
            <w:shd w:val="clear" w:color="auto" w:fill="auto"/>
          </w:tcPr>
          <w:p w14:paraId="2018A01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252,609</w:t>
            </w:r>
          </w:p>
          <w:p w14:paraId="6BC2CA3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11,932,439</w:t>
            </w:r>
          </w:p>
        </w:tc>
        <w:tc>
          <w:tcPr>
            <w:tcW w:w="1457" w:type="dxa"/>
            <w:shd w:val="clear" w:color="auto" w:fill="auto"/>
          </w:tcPr>
          <w:p w14:paraId="2AD5098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236,164,057</w:t>
            </w:r>
          </w:p>
          <w:p w14:paraId="49DB86F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239,352,718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5D676E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7,652,742</w:t>
            </w:r>
          </w:p>
          <w:p w14:paraId="0F9CFB8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- 7,652,742</w:t>
            </w:r>
          </w:p>
        </w:tc>
        <w:tc>
          <w:tcPr>
            <w:tcW w:w="1457" w:type="dxa"/>
            <w:shd w:val="clear" w:color="auto" w:fill="auto"/>
          </w:tcPr>
          <w:p w14:paraId="1469271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7,652,742</w:t>
            </w:r>
          </w:p>
          <w:p w14:paraId="210D125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D8578E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7C4C4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F87EEA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CDB5DD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6AC3E3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8DBFC3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A68300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A06AF2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D79DFE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252,609</w:t>
            </w:r>
          </w:p>
          <w:p w14:paraId="77907E0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11,932,439</w:t>
            </w:r>
          </w:p>
        </w:tc>
        <w:tc>
          <w:tcPr>
            <w:tcW w:w="1457" w:type="dxa"/>
            <w:shd w:val="clear" w:color="auto" w:fill="auto"/>
          </w:tcPr>
          <w:p w14:paraId="7D3EF6C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236,164,057</w:t>
            </w:r>
          </w:p>
          <w:p w14:paraId="738D36D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239,352,718</w:t>
            </w:r>
          </w:p>
        </w:tc>
        <w:tc>
          <w:tcPr>
            <w:tcW w:w="1457" w:type="dxa"/>
            <w:shd w:val="clear" w:color="auto" w:fill="auto"/>
          </w:tcPr>
          <w:p w14:paraId="0B7D78C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7,652,742</w:t>
            </w:r>
          </w:p>
          <w:p w14:paraId="679007D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- 7,652,742</w:t>
            </w:r>
          </w:p>
        </w:tc>
        <w:tc>
          <w:tcPr>
            <w:tcW w:w="1706" w:type="dxa"/>
            <w:shd w:val="clear" w:color="auto" w:fill="auto"/>
          </w:tcPr>
          <w:p w14:paraId="1B89CC3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7,652,742</w:t>
            </w:r>
          </w:p>
          <w:p w14:paraId="106C8FF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4F17A4" w14:paraId="7BF5F982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2B57BA19" w14:textId="17515477" w:rsidR="004F17A4" w:rsidRPr="00DC2EF8" w:rsidRDefault="004F17A4" w:rsidP="004F17A4">
            <w:pPr>
              <w:spacing w:line="320" w:lineRule="exact"/>
              <w:jc w:val="center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C2EF8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F8B09A7" w14:textId="2622279B" w:rsidR="004F17A4" w:rsidRPr="00DC2EF8" w:rsidRDefault="004F17A4" w:rsidP="004F17A4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僑務委員會主管</w:t>
            </w:r>
          </w:p>
        </w:tc>
        <w:tc>
          <w:tcPr>
            <w:tcW w:w="1640" w:type="dxa"/>
            <w:shd w:val="clear" w:color="auto" w:fill="auto"/>
          </w:tcPr>
          <w:p w14:paraId="07563F00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3FE2AD3" w14:textId="12BBA6BD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4,852,193</w:t>
            </w:r>
          </w:p>
        </w:tc>
        <w:tc>
          <w:tcPr>
            <w:tcW w:w="1457" w:type="dxa"/>
            <w:shd w:val="clear" w:color="auto" w:fill="auto"/>
          </w:tcPr>
          <w:p w14:paraId="43F85BEE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8BDD4B7" w14:textId="29EB86F0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498,504</w:t>
            </w:r>
          </w:p>
        </w:tc>
        <w:tc>
          <w:tcPr>
            <w:tcW w:w="1457" w:type="dxa"/>
            <w:shd w:val="clear" w:color="auto" w:fill="auto"/>
          </w:tcPr>
          <w:p w14:paraId="4BA477FC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965842" w14:textId="7F9BCD5E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4,353,689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72292A7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C4A57C" w14:textId="2460BBC1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E0F9F99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A0D40CA" w14:textId="286A8B2C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A69E19E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97B6ECE" w14:textId="6B011A93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46571BD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F56C48E" w14:textId="62C92EB5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B11C7CB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BF4EC1" w14:textId="542AA21E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29A3DE8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3D33C8" w14:textId="72459B0F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35A8DFA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2F84844" w14:textId="7405A694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498,504</w:t>
            </w:r>
          </w:p>
        </w:tc>
        <w:tc>
          <w:tcPr>
            <w:tcW w:w="1457" w:type="dxa"/>
            <w:shd w:val="clear" w:color="auto" w:fill="auto"/>
          </w:tcPr>
          <w:p w14:paraId="17D47839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9F90C8E" w14:textId="4D14F14E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4,353,689</w:t>
            </w:r>
          </w:p>
        </w:tc>
        <w:tc>
          <w:tcPr>
            <w:tcW w:w="1457" w:type="dxa"/>
            <w:shd w:val="clear" w:color="auto" w:fill="auto"/>
          </w:tcPr>
          <w:p w14:paraId="377A2BEE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26371BC" w14:textId="64F42732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05908BEC" w14:textId="77777777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C0F2472" w14:textId="15549FA6" w:rsidR="004F17A4" w:rsidRPr="00DC2EF8" w:rsidRDefault="004F17A4" w:rsidP="004F17A4">
            <w:pPr>
              <w:spacing w:line="32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8C7562" w14:paraId="52EF2CE4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370A0C46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785A81B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國家科學及技術委員會主管</w:t>
            </w:r>
          </w:p>
        </w:tc>
        <w:tc>
          <w:tcPr>
            <w:tcW w:w="1640" w:type="dxa"/>
            <w:shd w:val="clear" w:color="auto" w:fill="auto"/>
          </w:tcPr>
          <w:p w14:paraId="7D8EE30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A79D5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2,329,327,598</w:t>
            </w:r>
          </w:p>
        </w:tc>
        <w:tc>
          <w:tcPr>
            <w:tcW w:w="1457" w:type="dxa"/>
            <w:shd w:val="clear" w:color="auto" w:fill="auto"/>
          </w:tcPr>
          <w:p w14:paraId="524BF5B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71F132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191,029,773</w:t>
            </w:r>
          </w:p>
        </w:tc>
        <w:tc>
          <w:tcPr>
            <w:tcW w:w="1457" w:type="dxa"/>
            <w:shd w:val="clear" w:color="auto" w:fill="auto"/>
          </w:tcPr>
          <w:p w14:paraId="0E2D86B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952CD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1,622,090,192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CE6D7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EED25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B07156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CE436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516,207,633</w:t>
            </w:r>
          </w:p>
        </w:tc>
        <w:tc>
          <w:tcPr>
            <w:tcW w:w="1457" w:type="dxa"/>
            <w:shd w:val="clear" w:color="auto" w:fill="auto"/>
          </w:tcPr>
          <w:p w14:paraId="58FBA40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8D148F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FE8CEB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14F626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D7DEE8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35130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627C6C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F0205A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B9FD97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65B4F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191,029,773</w:t>
            </w:r>
          </w:p>
        </w:tc>
        <w:tc>
          <w:tcPr>
            <w:tcW w:w="1457" w:type="dxa"/>
            <w:shd w:val="clear" w:color="auto" w:fill="auto"/>
          </w:tcPr>
          <w:p w14:paraId="4EDC5DB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7051F2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1,622,090,192</w:t>
            </w:r>
          </w:p>
        </w:tc>
        <w:tc>
          <w:tcPr>
            <w:tcW w:w="1457" w:type="dxa"/>
            <w:shd w:val="clear" w:color="auto" w:fill="auto"/>
          </w:tcPr>
          <w:p w14:paraId="1A89394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D66C9B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0B55F79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C07D12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516,207,633</w:t>
            </w:r>
          </w:p>
        </w:tc>
      </w:tr>
      <w:tr w:rsidR="008C7562" w14:paraId="10963B2B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3C9A065D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BF2E7F6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金融監督管理委員會主管</w:t>
            </w:r>
          </w:p>
        </w:tc>
        <w:tc>
          <w:tcPr>
            <w:tcW w:w="1640" w:type="dxa"/>
            <w:shd w:val="clear" w:color="auto" w:fill="auto"/>
          </w:tcPr>
          <w:p w14:paraId="30B9C1D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4DA66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19,619,150</w:t>
            </w:r>
          </w:p>
        </w:tc>
        <w:tc>
          <w:tcPr>
            <w:tcW w:w="1457" w:type="dxa"/>
            <w:shd w:val="clear" w:color="auto" w:fill="auto"/>
          </w:tcPr>
          <w:p w14:paraId="7AF6773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C486E1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2,019</w:t>
            </w:r>
          </w:p>
        </w:tc>
        <w:tc>
          <w:tcPr>
            <w:tcW w:w="1457" w:type="dxa"/>
            <w:shd w:val="clear" w:color="auto" w:fill="auto"/>
          </w:tcPr>
          <w:p w14:paraId="61B464F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0920DD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19,617,131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E295D6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3F0F4A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DE6D2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2F39F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DCF46B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D9BF9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397D24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26BDAF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EBD284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BE014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9430AE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07310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AF0372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809EB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2,019</w:t>
            </w:r>
          </w:p>
        </w:tc>
        <w:tc>
          <w:tcPr>
            <w:tcW w:w="1457" w:type="dxa"/>
            <w:shd w:val="clear" w:color="auto" w:fill="auto"/>
          </w:tcPr>
          <w:p w14:paraId="1D54F01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8BDC6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19,617,131</w:t>
            </w:r>
          </w:p>
        </w:tc>
        <w:tc>
          <w:tcPr>
            <w:tcW w:w="1457" w:type="dxa"/>
            <w:shd w:val="clear" w:color="auto" w:fill="auto"/>
          </w:tcPr>
          <w:p w14:paraId="369335C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88315B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67E5FCE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25074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8C7562" w14:paraId="7CDF40E5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6E688F99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C59DC84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海洋委員會主管</w:t>
            </w:r>
          </w:p>
        </w:tc>
        <w:tc>
          <w:tcPr>
            <w:tcW w:w="1640" w:type="dxa"/>
            <w:shd w:val="clear" w:color="auto" w:fill="auto"/>
          </w:tcPr>
          <w:p w14:paraId="5E6D783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148,282,970</w:t>
            </w:r>
          </w:p>
          <w:p w14:paraId="28A99BA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879,567,800</w:t>
            </w:r>
          </w:p>
        </w:tc>
        <w:tc>
          <w:tcPr>
            <w:tcW w:w="1457" w:type="dxa"/>
            <w:shd w:val="clear" w:color="auto" w:fill="auto"/>
          </w:tcPr>
          <w:p w14:paraId="0DC59FC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18E5E2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1,086,871</w:t>
            </w:r>
          </w:p>
        </w:tc>
        <w:tc>
          <w:tcPr>
            <w:tcW w:w="1457" w:type="dxa"/>
            <w:shd w:val="clear" w:color="auto" w:fill="auto"/>
          </w:tcPr>
          <w:p w14:paraId="7DBF742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148,282,970</w:t>
            </w:r>
          </w:p>
          <w:p w14:paraId="34D808F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766,531,931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EDC848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CD533F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A376D6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B6D377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111,948,998</w:t>
            </w:r>
          </w:p>
        </w:tc>
        <w:tc>
          <w:tcPr>
            <w:tcW w:w="1457" w:type="dxa"/>
            <w:shd w:val="clear" w:color="auto" w:fill="auto"/>
          </w:tcPr>
          <w:p w14:paraId="17F51C9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1573A6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A676D6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DE1F2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05D0CB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CBE306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753004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3DC9F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B7977A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DEFE54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1,086,871</w:t>
            </w:r>
          </w:p>
        </w:tc>
        <w:tc>
          <w:tcPr>
            <w:tcW w:w="1457" w:type="dxa"/>
            <w:shd w:val="clear" w:color="auto" w:fill="auto"/>
          </w:tcPr>
          <w:p w14:paraId="673AF99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148,282,970</w:t>
            </w:r>
          </w:p>
          <w:p w14:paraId="5C8686F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766,531,931</w:t>
            </w:r>
          </w:p>
        </w:tc>
        <w:tc>
          <w:tcPr>
            <w:tcW w:w="1457" w:type="dxa"/>
            <w:shd w:val="clear" w:color="auto" w:fill="auto"/>
          </w:tcPr>
          <w:p w14:paraId="2FF4EC3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174AE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32A0837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2E02B0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111,948,998</w:t>
            </w:r>
          </w:p>
        </w:tc>
      </w:tr>
      <w:tr w:rsidR="008C7562" w14:paraId="151803B4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1BC9887B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D8590C1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國軍退除役官兵輔導委員會主管</w:t>
            </w:r>
          </w:p>
        </w:tc>
        <w:tc>
          <w:tcPr>
            <w:tcW w:w="1640" w:type="dxa"/>
            <w:shd w:val="clear" w:color="auto" w:fill="auto"/>
          </w:tcPr>
          <w:p w14:paraId="280F0D3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184,092,794</w:t>
            </w:r>
          </w:p>
          <w:p w14:paraId="6479B27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472,073,237</w:t>
            </w:r>
          </w:p>
        </w:tc>
        <w:tc>
          <w:tcPr>
            <w:tcW w:w="1457" w:type="dxa"/>
            <w:shd w:val="clear" w:color="auto" w:fill="auto"/>
          </w:tcPr>
          <w:p w14:paraId="2BBF883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DAA1A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4,063,579</w:t>
            </w:r>
          </w:p>
        </w:tc>
        <w:tc>
          <w:tcPr>
            <w:tcW w:w="1457" w:type="dxa"/>
            <w:shd w:val="clear" w:color="auto" w:fill="auto"/>
          </w:tcPr>
          <w:p w14:paraId="7777F8B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147,574,634</w:t>
            </w:r>
          </w:p>
          <w:p w14:paraId="508DE3F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404,221,349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6E705AD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58F21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A4B76F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36,518,160</w:t>
            </w:r>
          </w:p>
          <w:p w14:paraId="1C2037E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63,788,309</w:t>
            </w:r>
          </w:p>
        </w:tc>
        <w:tc>
          <w:tcPr>
            <w:tcW w:w="1457" w:type="dxa"/>
            <w:shd w:val="clear" w:color="auto" w:fill="auto"/>
          </w:tcPr>
          <w:p w14:paraId="1B0C6B2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77D51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E37B5D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47E00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26B691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DABF97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98F11B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A87DF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4AF6363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89C32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4,063,579</w:t>
            </w:r>
          </w:p>
        </w:tc>
        <w:tc>
          <w:tcPr>
            <w:tcW w:w="1457" w:type="dxa"/>
            <w:shd w:val="clear" w:color="auto" w:fill="auto"/>
          </w:tcPr>
          <w:p w14:paraId="5A0F8DD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147,574,634</w:t>
            </w:r>
          </w:p>
          <w:p w14:paraId="21C194E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404,221,349</w:t>
            </w:r>
          </w:p>
        </w:tc>
        <w:tc>
          <w:tcPr>
            <w:tcW w:w="1457" w:type="dxa"/>
            <w:shd w:val="clear" w:color="auto" w:fill="auto"/>
          </w:tcPr>
          <w:p w14:paraId="1A7A17F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F550F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562FFA7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36,518,160</w:t>
            </w:r>
          </w:p>
          <w:p w14:paraId="09A8357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63,788,309</w:t>
            </w:r>
          </w:p>
        </w:tc>
      </w:tr>
      <w:tr w:rsidR="008C7562" w14:paraId="3802565B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6" w:type="dxa"/>
          <w:cantSplit/>
          <w:trHeight w:val="839"/>
          <w:jc w:val="center"/>
        </w:trPr>
        <w:tc>
          <w:tcPr>
            <w:tcW w:w="1000" w:type="dxa"/>
            <w:shd w:val="clear" w:color="auto" w:fill="auto"/>
            <w:vAlign w:val="center"/>
          </w:tcPr>
          <w:p w14:paraId="5552D254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55BB45C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直轄市及縣市政府</w:t>
            </w:r>
          </w:p>
        </w:tc>
        <w:tc>
          <w:tcPr>
            <w:tcW w:w="1640" w:type="dxa"/>
            <w:shd w:val="clear" w:color="auto" w:fill="auto"/>
          </w:tcPr>
          <w:p w14:paraId="0A23111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52F61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160,307,679</w:t>
            </w:r>
          </w:p>
        </w:tc>
        <w:tc>
          <w:tcPr>
            <w:tcW w:w="1457" w:type="dxa"/>
            <w:shd w:val="clear" w:color="auto" w:fill="auto"/>
          </w:tcPr>
          <w:p w14:paraId="4FB6E72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6CEC27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1,298,340</w:t>
            </w:r>
          </w:p>
        </w:tc>
        <w:tc>
          <w:tcPr>
            <w:tcW w:w="1457" w:type="dxa"/>
            <w:shd w:val="clear" w:color="auto" w:fill="auto"/>
          </w:tcPr>
          <w:p w14:paraId="350766B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7FD1EC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141,009,339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492820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92EFD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707751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4234AA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18,000,000</w:t>
            </w:r>
          </w:p>
        </w:tc>
        <w:tc>
          <w:tcPr>
            <w:tcW w:w="1457" w:type="dxa"/>
            <w:shd w:val="clear" w:color="auto" w:fill="auto"/>
          </w:tcPr>
          <w:p w14:paraId="08F46A3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9AE58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864D61F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7727D3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393F84D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D83F5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0702C38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13BA2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FD864A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B99F3E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1,298,340</w:t>
            </w:r>
          </w:p>
        </w:tc>
        <w:tc>
          <w:tcPr>
            <w:tcW w:w="1457" w:type="dxa"/>
            <w:shd w:val="clear" w:color="auto" w:fill="auto"/>
          </w:tcPr>
          <w:p w14:paraId="2C2F606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91333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141,009,339</w:t>
            </w:r>
          </w:p>
        </w:tc>
        <w:tc>
          <w:tcPr>
            <w:tcW w:w="1457" w:type="dxa"/>
            <w:shd w:val="clear" w:color="auto" w:fill="auto"/>
          </w:tcPr>
          <w:p w14:paraId="4D65C35B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044AC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43B4C00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836C3C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18,000,000</w:t>
            </w:r>
          </w:p>
        </w:tc>
      </w:tr>
      <w:tr w:rsidR="008C7562" w14:paraId="5863A10F" w14:textId="77777777" w:rsidTr="00917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39"/>
          <w:jc w:val="center"/>
        </w:trPr>
        <w:tc>
          <w:tcPr>
            <w:tcW w:w="1006" w:type="dxa"/>
            <w:gridSpan w:val="2"/>
            <w:shd w:val="clear" w:color="auto" w:fill="auto"/>
            <w:vAlign w:val="center"/>
          </w:tcPr>
          <w:p w14:paraId="4CB7B474" w14:textId="77777777" w:rsidR="008C7562" w:rsidRPr="00DC2EF8" w:rsidRDefault="008C7562" w:rsidP="00DC2EF8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112－113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E92A659" w14:textId="77777777" w:rsidR="008C7562" w:rsidRPr="00DC2EF8" w:rsidRDefault="008C7562" w:rsidP="00DC2EF8">
            <w:pPr>
              <w:spacing w:line="32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C2EF8">
              <w:rPr>
                <w:rFonts w:ascii="標楷體" w:eastAsia="標楷體"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1640" w:type="dxa"/>
            <w:shd w:val="clear" w:color="auto" w:fill="auto"/>
          </w:tcPr>
          <w:p w14:paraId="1B0486D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42,693,426</w:t>
            </w:r>
          </w:p>
          <w:p w14:paraId="17B6A0A8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900,000,000</w:t>
            </w:r>
          </w:p>
        </w:tc>
        <w:tc>
          <w:tcPr>
            <w:tcW w:w="1457" w:type="dxa"/>
            <w:shd w:val="clear" w:color="auto" w:fill="auto"/>
          </w:tcPr>
          <w:p w14:paraId="543E14BD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32,192,091</w:t>
            </w:r>
          </w:p>
          <w:p w14:paraId="6CAE69FA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193,577,167</w:t>
            </w:r>
          </w:p>
        </w:tc>
        <w:tc>
          <w:tcPr>
            <w:tcW w:w="1457" w:type="dxa"/>
            <w:shd w:val="clear" w:color="auto" w:fill="auto"/>
          </w:tcPr>
          <w:p w14:paraId="7A249B6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10,501,335</w:t>
            </w:r>
          </w:p>
          <w:p w14:paraId="696B64F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706,422,833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80D0C6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A1BFD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634A18B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CA3DEE2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5AA3DE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146F9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1E0932E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1F2428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25EEE58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E80D29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594DC2AC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322617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57" w:type="dxa"/>
            <w:shd w:val="clear" w:color="auto" w:fill="auto"/>
          </w:tcPr>
          <w:p w14:paraId="79EBFF84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32,192,091</w:t>
            </w:r>
          </w:p>
          <w:p w14:paraId="6DB66FE0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193,577,167</w:t>
            </w:r>
          </w:p>
        </w:tc>
        <w:tc>
          <w:tcPr>
            <w:tcW w:w="1457" w:type="dxa"/>
            <w:shd w:val="clear" w:color="auto" w:fill="auto"/>
          </w:tcPr>
          <w:p w14:paraId="0AEEC73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10,501,335</w:t>
            </w:r>
          </w:p>
          <w:p w14:paraId="055D0636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706,422,833</w:t>
            </w:r>
          </w:p>
        </w:tc>
        <w:tc>
          <w:tcPr>
            <w:tcW w:w="1457" w:type="dxa"/>
            <w:shd w:val="clear" w:color="auto" w:fill="auto"/>
          </w:tcPr>
          <w:p w14:paraId="5CC403CE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D2ECE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706" w:type="dxa"/>
            <w:shd w:val="clear" w:color="auto" w:fill="auto"/>
          </w:tcPr>
          <w:p w14:paraId="44D6FF15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04A611" w14:textId="77777777" w:rsidR="008C7562" w:rsidRPr="00DC2EF8" w:rsidRDefault="008C7562" w:rsidP="00DC2EF8">
            <w:pPr>
              <w:spacing w:line="32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DC2EF8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14:paraId="1B43C0BD" w14:textId="0E1BC687" w:rsidR="00D00E8E" w:rsidRPr="00DC2EF8" w:rsidRDefault="00D00E8E">
      <w:pPr>
        <w:ind w:right="414"/>
        <w:rPr>
          <w:rFonts w:eastAsia="標楷體"/>
          <w:sz w:val="2"/>
          <w:szCs w:val="2"/>
        </w:rPr>
      </w:pPr>
    </w:p>
    <w:sectPr w:rsidR="00D00E8E" w:rsidRPr="00DC2EF8" w:rsidSect="00DC2E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05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73F31" w14:textId="77777777" w:rsidR="008C7562" w:rsidRDefault="008C7562">
      <w:r>
        <w:separator/>
      </w:r>
    </w:p>
  </w:endnote>
  <w:endnote w:type="continuationSeparator" w:id="0">
    <w:p w14:paraId="39FE66FB" w14:textId="77777777" w:rsidR="008C7562" w:rsidRDefault="008C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4F88" w14:textId="77777777" w:rsidR="00F9538B" w:rsidRDefault="00F9538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0EA" w14:textId="411F9A28" w:rsidR="00CB7025" w:rsidRDefault="00CB7025">
    <w:pPr>
      <w:pStyle w:val="a4"/>
      <w:jc w:val="center"/>
    </w:pPr>
    <w:r>
      <w:rPr>
        <w:rFonts w:hint="eastAsia"/>
      </w:rPr>
      <w:t>15-</w:t>
    </w:r>
    <w:sdt>
      <w:sdtPr>
        <w:id w:val="-165290100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65BDF8DB" w14:textId="77777777" w:rsidR="00CB7025" w:rsidRDefault="00CB702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9EFE" w14:textId="46A0D663" w:rsidR="00CB7025" w:rsidRPr="00F9538B" w:rsidRDefault="00CB7025">
    <w:pPr>
      <w:pStyle w:val="a4"/>
      <w:jc w:val="center"/>
      <w:rPr>
        <w:rFonts w:ascii="標楷體" w:eastAsia="標楷體" w:hAnsi="標楷體"/>
      </w:rPr>
    </w:pPr>
    <w:r w:rsidRPr="00F9538B">
      <w:rPr>
        <w:rFonts w:ascii="標楷體" w:eastAsia="標楷體" w:hAnsi="標楷體" w:hint="eastAsia"/>
      </w:rPr>
      <w:t>15-</w:t>
    </w:r>
    <w:sdt>
      <w:sdtPr>
        <w:rPr>
          <w:rFonts w:ascii="標楷體" w:eastAsia="標楷體" w:hAnsi="標楷體"/>
        </w:rPr>
        <w:id w:val="-436830738"/>
        <w:docPartObj>
          <w:docPartGallery w:val="Page Numbers (Bottom of Page)"/>
          <w:docPartUnique/>
        </w:docPartObj>
      </w:sdtPr>
      <w:sdtEndPr/>
      <w:sdtContent>
        <w:r w:rsidRPr="00F9538B">
          <w:rPr>
            <w:rFonts w:ascii="標楷體" w:eastAsia="標楷體" w:hAnsi="標楷體"/>
          </w:rPr>
          <w:fldChar w:fldCharType="begin"/>
        </w:r>
        <w:r w:rsidRPr="00F9538B">
          <w:rPr>
            <w:rFonts w:ascii="標楷體" w:eastAsia="標楷體" w:hAnsi="標楷體"/>
          </w:rPr>
          <w:instrText>PAGE   \* MERGEFORMAT</w:instrText>
        </w:r>
        <w:r w:rsidRPr="00F9538B">
          <w:rPr>
            <w:rFonts w:ascii="標楷體" w:eastAsia="標楷體" w:hAnsi="標楷體"/>
          </w:rPr>
          <w:fldChar w:fldCharType="separate"/>
        </w:r>
        <w:r w:rsidRPr="00F9538B">
          <w:rPr>
            <w:rFonts w:ascii="標楷體" w:eastAsia="標楷體" w:hAnsi="標楷體"/>
            <w:lang w:val="zh-TW"/>
          </w:rPr>
          <w:t>2</w:t>
        </w:r>
        <w:r w:rsidRPr="00F9538B">
          <w:rPr>
            <w:rFonts w:ascii="標楷體" w:eastAsia="標楷體" w:hAnsi="標楷體"/>
          </w:rPr>
          <w:fldChar w:fldCharType="end"/>
        </w:r>
      </w:sdtContent>
    </w:sdt>
  </w:p>
  <w:p w14:paraId="71A4948D" w14:textId="77777777" w:rsidR="00CB7025" w:rsidRPr="00F9538B" w:rsidRDefault="00CB7025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5D07B" w14:textId="77777777" w:rsidR="008C7562" w:rsidRDefault="008C7562">
      <w:r>
        <w:separator/>
      </w:r>
    </w:p>
  </w:footnote>
  <w:footnote w:type="continuationSeparator" w:id="0">
    <w:p w14:paraId="5DF70A44" w14:textId="77777777" w:rsidR="008C7562" w:rsidRDefault="008C7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D25F" w14:textId="77777777" w:rsidR="00F9538B" w:rsidRDefault="00F953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8C889" w14:textId="61621FE7" w:rsidR="00D00E8E" w:rsidRDefault="00B40417">
    <w:pPr>
      <w:jc w:val="center"/>
    </w:pP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中華民國</w:t>
    </w:r>
    <w:proofErr w:type="gramStart"/>
    <w:r w:rsidR="0095725B" w:rsidRPr="0095725B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1A30B6">
      <w:rPr>
        <w:rFonts w:ascii="標楷體" w:eastAsia="標楷體" w:hAnsi="標楷體" w:hint="eastAsia"/>
        <w:b/>
        <w:spacing w:val="120"/>
        <w:sz w:val="36"/>
        <w:u w:val="single"/>
      </w:rPr>
      <w:t>年度中央政府總決算以前年度歲出</w:t>
    </w:r>
    <w:r w:rsidR="0095725B" w:rsidRPr="0095725B">
      <w:rPr>
        <w:rFonts w:ascii="標楷體" w:eastAsia="標楷體" w:hAnsi="標楷體"/>
        <w:b/>
        <w:spacing w:val="120"/>
        <w:sz w:val="36"/>
        <w:u w:val="single"/>
      </w:rPr>
      <w:t>機關別</w:t>
    </w: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轉入數決算審定總表</w:t>
    </w:r>
    <w:r w:rsidR="00CC035C" w:rsidRPr="0095725B">
      <w:rPr>
        <w:rFonts w:ascii="標楷體" w:eastAsia="標楷體" w:hAnsi="標楷體"/>
        <w:bCs/>
      </w:rPr>
      <w:t>(</w:t>
    </w:r>
    <w:r w:rsidR="00CC035C" w:rsidRPr="0095725B">
      <w:rPr>
        <w:rFonts w:ascii="標楷體" w:eastAsia="標楷體" w:hAnsi="標楷體" w:hint="eastAsia"/>
        <w:bCs/>
        <w:lang w:eastAsia="zh-HK"/>
      </w:rPr>
      <w:t>續</w:t>
    </w:r>
    <w:r w:rsidR="00CC035C" w:rsidRPr="0095725B">
      <w:rPr>
        <w:rFonts w:ascii="標楷體" w:eastAsia="標楷體" w:hAnsi="標楷體"/>
        <w:b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A2FB" w14:textId="40D62452" w:rsidR="00D00E8E" w:rsidRPr="001A30B6" w:rsidRDefault="00D00E8E">
    <w:pPr>
      <w:jc w:val="center"/>
      <w:rPr>
        <w:spacing w:val="120"/>
      </w:rPr>
    </w:pP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中華民國</w:t>
    </w:r>
    <w:proofErr w:type="gramStart"/>
    <w:r w:rsidR="0095725B" w:rsidRPr="0095725B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1A30B6">
      <w:rPr>
        <w:rFonts w:ascii="標楷體" w:eastAsia="標楷體" w:hAnsi="標楷體" w:hint="eastAsia"/>
        <w:b/>
        <w:spacing w:val="120"/>
        <w:sz w:val="36"/>
        <w:u w:val="single"/>
      </w:rPr>
      <w:t>年度中央政府總決算以前年度歲出</w:t>
    </w:r>
    <w:r w:rsidR="0095725B" w:rsidRPr="0095725B">
      <w:rPr>
        <w:rFonts w:ascii="標楷體" w:eastAsia="標楷體" w:hAnsi="標楷體"/>
        <w:b/>
        <w:spacing w:val="120"/>
        <w:sz w:val="36"/>
        <w:u w:val="single"/>
      </w:rPr>
      <w:t>機關別</w:t>
    </w: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轉入數決算審定</w:t>
    </w:r>
    <w:r w:rsidR="0083783F" w:rsidRPr="001A30B6">
      <w:rPr>
        <w:rFonts w:ascii="標楷體" w:eastAsia="標楷體" w:hAnsi="標楷體" w:hint="eastAsia"/>
        <w:b/>
        <w:spacing w:val="120"/>
        <w:sz w:val="36"/>
        <w:u w:val="single"/>
      </w:rPr>
      <w:t>總</w:t>
    </w: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562"/>
    <w:rsid w:val="000E06AB"/>
    <w:rsid w:val="001A30B6"/>
    <w:rsid w:val="001D4AA1"/>
    <w:rsid w:val="002D2767"/>
    <w:rsid w:val="004A7C80"/>
    <w:rsid w:val="004C4241"/>
    <w:rsid w:val="004F17A4"/>
    <w:rsid w:val="00563152"/>
    <w:rsid w:val="007E7303"/>
    <w:rsid w:val="0083783F"/>
    <w:rsid w:val="00867BCD"/>
    <w:rsid w:val="00896C31"/>
    <w:rsid w:val="008C7562"/>
    <w:rsid w:val="00917F38"/>
    <w:rsid w:val="0095725B"/>
    <w:rsid w:val="009914B7"/>
    <w:rsid w:val="00A17302"/>
    <w:rsid w:val="00A6732C"/>
    <w:rsid w:val="00B40417"/>
    <w:rsid w:val="00B514D1"/>
    <w:rsid w:val="00BB394B"/>
    <w:rsid w:val="00BC6C00"/>
    <w:rsid w:val="00CB7025"/>
    <w:rsid w:val="00CC035C"/>
    <w:rsid w:val="00D00E8E"/>
    <w:rsid w:val="00D40A6A"/>
    <w:rsid w:val="00DC2EF8"/>
    <w:rsid w:val="00DE47A9"/>
    <w:rsid w:val="00E3199F"/>
    <w:rsid w:val="00ED3DF7"/>
    <w:rsid w:val="00F9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EE38D04"/>
  <w15:chartTrackingRefBased/>
  <w15:docId w15:val="{9C6A7412-B32B-4E04-87C3-A20DBC53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CB702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sT2h5gMMoc&#20197;&#21069;&#24180;&#24230;&#27506;&#2098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sT2h5gMMoc以前年度歲出決算審定表A3</Template>
  <TotalTime>44</TotalTime>
  <Pages>2</Pages>
  <Words>1175</Words>
  <Characters>4365</Characters>
  <Application>Microsoft Office Word</Application>
  <DocSecurity>0</DocSecurity>
  <Lines>36</Lines>
  <Paragraphs>11</Paragraphs>
  <ScaleCrop>false</ScaleCrop>
  <Company>N.A.O.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王盈絜</dc:creator>
  <cp:keywords/>
  <cp:lastModifiedBy>張宥淇</cp:lastModifiedBy>
  <cp:revision>8</cp:revision>
  <cp:lastPrinted>2026-06-16T01:14:00Z</cp:lastPrinted>
  <dcterms:created xsi:type="dcterms:W3CDTF">2026-06-12T08:42:00Z</dcterms:created>
  <dcterms:modified xsi:type="dcterms:W3CDTF">2026-06-26T06:09:00Z</dcterms:modified>
</cp:coreProperties>
</file>