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492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191"/>
        <w:gridCol w:w="2178"/>
        <w:gridCol w:w="1654"/>
        <w:gridCol w:w="1470"/>
        <w:gridCol w:w="1470"/>
        <w:gridCol w:w="209"/>
        <w:gridCol w:w="1261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"/>
      </w:tblGrid>
      <w:tr w:rsidR="00D00E8E" w14:paraId="644EBC9F" w14:textId="77777777" w:rsidTr="006933B9">
        <w:trPr>
          <w:cantSplit/>
          <w:trHeight w:val="270"/>
          <w:tblHeader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65D8F6C3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7ADE" w14:textId="77777777" w:rsidR="00D00E8E" w:rsidRDefault="00D00E8E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0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834B" w14:textId="77777777" w:rsidR="00D00E8E" w:rsidRDefault="00D00E8E">
            <w:pPr>
              <w:ind w:right="7"/>
              <w:jc w:val="right"/>
              <w:rPr>
                <w:rFonts w:eastAsia="標楷體"/>
                <w:sz w:val="20"/>
              </w:rPr>
            </w:pPr>
            <w:r w:rsidRPr="001A30B6">
              <w:rPr>
                <w:rFonts w:eastAsia="標楷體" w:hint="eastAsia"/>
                <w:sz w:val="22"/>
                <w:szCs w:val="22"/>
              </w:rPr>
              <w:t>單位</w:t>
            </w:r>
            <w:r w:rsidRPr="001A30B6">
              <w:rPr>
                <w:rFonts w:eastAsia="標楷體"/>
                <w:sz w:val="22"/>
                <w:szCs w:val="22"/>
              </w:rPr>
              <w:t>：</w:t>
            </w:r>
            <w:r w:rsidRPr="001A30B6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D00E8E" w14:paraId="103E7E3F" w14:textId="77777777" w:rsidTr="006933B9">
        <w:trPr>
          <w:cantSplit/>
          <w:trHeight w:val="270"/>
          <w:tblHeader/>
        </w:trPr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3BA6FA93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FE7B8F0" w14:textId="77777777" w:rsidR="00D00E8E" w:rsidRDefault="00D00E8E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04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7AE995E" w14:textId="77777777" w:rsidR="00D00E8E" w:rsidRDefault="00D00E8E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D00E8E" w14:paraId="1A185E28" w14:textId="77777777" w:rsidTr="006933B9">
        <w:trPr>
          <w:gridAfter w:val="1"/>
          <w:wAfter w:w="13" w:type="dxa"/>
          <w:cantSplit/>
          <w:trHeight w:val="340"/>
          <w:tblHeader/>
        </w:trPr>
        <w:tc>
          <w:tcPr>
            <w:tcW w:w="1007" w:type="dxa"/>
            <w:gridSpan w:val="2"/>
            <w:vMerge w:val="restart"/>
            <w:tcBorders>
              <w:left w:val="nil"/>
            </w:tcBorders>
            <w:vAlign w:val="center"/>
          </w:tcPr>
          <w:p w14:paraId="487DFB39" w14:textId="77777777" w:rsidR="00D00E8E" w:rsidRPr="0037084D" w:rsidRDefault="00D00E8E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37084D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178" w:type="dxa"/>
            <w:vMerge w:val="restart"/>
            <w:tcBorders>
              <w:left w:val="nil"/>
            </w:tcBorders>
            <w:vAlign w:val="center"/>
          </w:tcPr>
          <w:p w14:paraId="241B865C" w14:textId="77777777" w:rsidR="00D00E8E" w:rsidRPr="0037084D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54" w:type="dxa"/>
            <w:vMerge w:val="restart"/>
            <w:vAlign w:val="center"/>
          </w:tcPr>
          <w:p w14:paraId="4EFE4A4B" w14:textId="77777777" w:rsidR="00D00E8E" w:rsidRPr="0037084D" w:rsidRDefault="00D00E8E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37084D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37084D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37084D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</w:tcBorders>
            <w:vAlign w:val="center"/>
          </w:tcPr>
          <w:p w14:paraId="0C74F50B" w14:textId="77777777" w:rsidR="00D00E8E" w:rsidRPr="0037084D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</w:tcBorders>
            <w:vAlign w:val="center"/>
          </w:tcPr>
          <w:p w14:paraId="7DE959A5" w14:textId="77777777" w:rsidR="00D00E8E" w:rsidRPr="0037084D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7C21070C" w14:textId="77777777" w:rsidR="00D00E8E" w:rsidRPr="0037084D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14:paraId="39B15CC3" w14:textId="77777777" w:rsidTr="006933B9">
        <w:trPr>
          <w:gridAfter w:val="1"/>
          <w:wAfter w:w="13" w:type="dxa"/>
          <w:cantSplit/>
          <w:trHeight w:val="340"/>
          <w:tblHeader/>
        </w:trPr>
        <w:tc>
          <w:tcPr>
            <w:tcW w:w="1007" w:type="dxa"/>
            <w:gridSpan w:val="2"/>
            <w:vMerge/>
            <w:tcBorders>
              <w:left w:val="nil"/>
            </w:tcBorders>
            <w:vAlign w:val="center"/>
          </w:tcPr>
          <w:p w14:paraId="33E0F5AE" w14:textId="77777777" w:rsidR="00D00E8E" w:rsidRPr="0037084D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583DE32F" w14:textId="77777777" w:rsidR="00D00E8E" w:rsidRPr="0037084D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14:paraId="59416D25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E0513EF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37084D">
              <w:rPr>
                <w:rFonts w:eastAsia="標楷體" w:hint="eastAsia"/>
                <w:sz w:val="22"/>
                <w:szCs w:val="22"/>
              </w:rPr>
              <w:t>（註銷）</w:t>
            </w:r>
            <w:r w:rsidRPr="0037084D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63DA9C73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14:paraId="54B0E5C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216CFD9C" w14:textId="77777777" w:rsidR="00D00E8E" w:rsidRPr="0037084D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37084D">
              <w:rPr>
                <w:rFonts w:eastAsia="標楷體" w:hint="eastAsia"/>
                <w:sz w:val="22"/>
                <w:szCs w:val="22"/>
              </w:rPr>
              <w:t>結清</w:t>
            </w:r>
            <w:r w:rsidR="00D00E8E" w:rsidRPr="0037084D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6D4A011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37084D">
              <w:rPr>
                <w:rFonts w:eastAsia="標楷體" w:hint="eastAsia"/>
                <w:sz w:val="22"/>
                <w:szCs w:val="22"/>
              </w:rPr>
              <w:t>（註銷）</w:t>
            </w:r>
            <w:r w:rsidRPr="0037084D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B19C59F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6BF49F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638657F5" w14:textId="77777777" w:rsidR="00D00E8E" w:rsidRPr="0037084D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37084D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3E9452B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37084D">
              <w:rPr>
                <w:rFonts w:eastAsia="標楷體" w:hint="eastAsia"/>
                <w:sz w:val="22"/>
                <w:szCs w:val="22"/>
              </w:rPr>
              <w:t>（註銷）</w:t>
            </w:r>
            <w:r w:rsidRPr="0037084D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170F636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14:paraId="44664083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14:paraId="21C5BB5B" w14:textId="77777777" w:rsidR="00D00E8E" w:rsidRPr="0037084D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37084D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</w:tr>
      <w:tr w:rsidR="00D00E8E" w14:paraId="0D164756" w14:textId="77777777" w:rsidTr="006933B9">
        <w:trPr>
          <w:gridAfter w:val="1"/>
          <w:wAfter w:w="13" w:type="dxa"/>
          <w:cantSplit/>
          <w:trHeight w:val="340"/>
          <w:tblHeader/>
        </w:trPr>
        <w:tc>
          <w:tcPr>
            <w:tcW w:w="1007" w:type="dxa"/>
            <w:gridSpan w:val="2"/>
            <w:vMerge/>
            <w:tcBorders>
              <w:left w:val="nil"/>
            </w:tcBorders>
            <w:vAlign w:val="center"/>
          </w:tcPr>
          <w:p w14:paraId="64408259" w14:textId="77777777" w:rsidR="00D00E8E" w:rsidRPr="0037084D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19D5848C" w14:textId="77777777" w:rsidR="00D00E8E" w:rsidRPr="0037084D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2F4ABE23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616CFEEF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2D7CF5D6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2DEFD282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646B8EC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0D525CEA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2BC33BF3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7BDFA2E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4D7A7381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6DADFD31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46D73F21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14:paraId="4A9DB86B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14:paraId="1FB8BC23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14:paraId="5C413083" w14:textId="77777777" w:rsidTr="006933B9">
        <w:trPr>
          <w:gridAfter w:val="1"/>
          <w:wAfter w:w="13" w:type="dxa"/>
          <w:cantSplit/>
          <w:trHeight w:val="340"/>
          <w:tblHeader/>
        </w:trPr>
        <w:tc>
          <w:tcPr>
            <w:tcW w:w="1007" w:type="dxa"/>
            <w:gridSpan w:val="2"/>
            <w:vMerge/>
            <w:tcBorders>
              <w:left w:val="nil"/>
            </w:tcBorders>
            <w:vAlign w:val="center"/>
          </w:tcPr>
          <w:p w14:paraId="2ABB5FB2" w14:textId="77777777" w:rsidR="00D00E8E" w:rsidRPr="0037084D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78" w:type="dxa"/>
            <w:vMerge/>
            <w:vAlign w:val="center"/>
          </w:tcPr>
          <w:p w14:paraId="71530501" w14:textId="77777777" w:rsidR="00D00E8E" w:rsidRPr="0037084D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18F3F34C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1C96EDE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7AF26B3" w14:textId="77777777" w:rsidR="00D00E8E" w:rsidRPr="0037084D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vAlign w:val="center"/>
          </w:tcPr>
          <w:p w14:paraId="656C51A7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7856F74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25116B51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284EC26B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70853AFD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234FDFC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60092FA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F133FE9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14:paraId="0087A53D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14:paraId="6EDAD599" w14:textId="77777777" w:rsidR="00D00E8E" w:rsidRPr="0037084D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37084D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C45BE6" w:rsidRPr="005B5CD9" w14:paraId="052C29FA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602BE92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1255C8AC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54" w:type="dxa"/>
            <w:shd w:val="clear" w:color="auto" w:fill="auto"/>
          </w:tcPr>
          <w:p w14:paraId="00003BF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144,139,596,839</w:t>
            </w:r>
          </w:p>
        </w:tc>
        <w:tc>
          <w:tcPr>
            <w:tcW w:w="1470" w:type="dxa"/>
            <w:shd w:val="clear" w:color="auto" w:fill="auto"/>
          </w:tcPr>
          <w:p w14:paraId="24091F2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6,526,908,898</w:t>
            </w:r>
          </w:p>
        </w:tc>
        <w:tc>
          <w:tcPr>
            <w:tcW w:w="1470" w:type="dxa"/>
            <w:shd w:val="clear" w:color="auto" w:fill="auto"/>
          </w:tcPr>
          <w:p w14:paraId="0CFD5D1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67,418,222,967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EE8D98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5EED7C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70,194,464,974</w:t>
            </w:r>
          </w:p>
        </w:tc>
        <w:tc>
          <w:tcPr>
            <w:tcW w:w="1470" w:type="dxa"/>
            <w:shd w:val="clear" w:color="auto" w:fill="auto"/>
          </w:tcPr>
          <w:p w14:paraId="66D8DA5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3C13F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70" w:type="dxa"/>
            <w:shd w:val="clear" w:color="auto" w:fill="auto"/>
          </w:tcPr>
          <w:p w14:paraId="23D7C47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7984D1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70" w:type="dxa"/>
            <w:shd w:val="clear" w:color="auto" w:fill="auto"/>
          </w:tcPr>
          <w:p w14:paraId="18D13E2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6,526,908,898</w:t>
            </w:r>
          </w:p>
        </w:tc>
        <w:tc>
          <w:tcPr>
            <w:tcW w:w="1470" w:type="dxa"/>
            <w:shd w:val="clear" w:color="auto" w:fill="auto"/>
          </w:tcPr>
          <w:p w14:paraId="2E4906E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68,073,949,188</w:t>
            </w:r>
          </w:p>
        </w:tc>
        <w:tc>
          <w:tcPr>
            <w:tcW w:w="1470" w:type="dxa"/>
            <w:shd w:val="clear" w:color="auto" w:fill="auto"/>
          </w:tcPr>
          <w:p w14:paraId="429A850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CEDADA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69,538,738,753</w:t>
            </w:r>
          </w:p>
        </w:tc>
      </w:tr>
      <w:tr w:rsidR="00C45BE6" w:rsidRPr="005B5CD9" w14:paraId="4B592F26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0A531FC9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31F70BD5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54" w:type="dxa"/>
            <w:shd w:val="clear" w:color="auto" w:fill="auto"/>
          </w:tcPr>
          <w:p w14:paraId="6D8DAB7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17,043,527,397</w:t>
            </w:r>
          </w:p>
          <w:p w14:paraId="6EF8D4B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127,096,069,442</w:t>
            </w:r>
          </w:p>
        </w:tc>
        <w:tc>
          <w:tcPr>
            <w:tcW w:w="1470" w:type="dxa"/>
            <w:shd w:val="clear" w:color="auto" w:fill="auto"/>
          </w:tcPr>
          <w:p w14:paraId="5B0474E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605,343,337</w:t>
            </w:r>
          </w:p>
          <w:p w14:paraId="55066DD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5,921,565,561</w:t>
            </w:r>
          </w:p>
        </w:tc>
        <w:tc>
          <w:tcPr>
            <w:tcW w:w="1470" w:type="dxa"/>
            <w:shd w:val="clear" w:color="auto" w:fill="auto"/>
          </w:tcPr>
          <w:p w14:paraId="72B1488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11,423,922,490</w:t>
            </w:r>
          </w:p>
          <w:p w14:paraId="1637E79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55,994,300,477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9BD4F0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2,361,539,150</w:t>
            </w:r>
          </w:p>
          <w:p w14:paraId="6E8D5C9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- 2,361,539,150</w:t>
            </w:r>
          </w:p>
        </w:tc>
        <w:tc>
          <w:tcPr>
            <w:tcW w:w="1470" w:type="dxa"/>
            <w:shd w:val="clear" w:color="auto" w:fill="auto"/>
          </w:tcPr>
          <w:p w14:paraId="4026DF2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7,375,800,720</w:t>
            </w:r>
          </w:p>
          <w:p w14:paraId="2E4BDF9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62,818,664,254</w:t>
            </w:r>
          </w:p>
        </w:tc>
        <w:tc>
          <w:tcPr>
            <w:tcW w:w="1470" w:type="dxa"/>
            <w:shd w:val="clear" w:color="auto" w:fill="auto"/>
          </w:tcPr>
          <w:p w14:paraId="2FCC95F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56A1175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D0947C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6814BCE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70" w:type="dxa"/>
            <w:shd w:val="clear" w:color="auto" w:fill="auto"/>
          </w:tcPr>
          <w:p w14:paraId="7EA072C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6C608D0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F0FBAE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98337D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70" w:type="dxa"/>
            <w:shd w:val="clear" w:color="auto" w:fill="auto"/>
          </w:tcPr>
          <w:p w14:paraId="2A031FB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605,343,337</w:t>
            </w:r>
          </w:p>
          <w:p w14:paraId="54E4375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5,921,565,561</w:t>
            </w:r>
          </w:p>
        </w:tc>
        <w:tc>
          <w:tcPr>
            <w:tcW w:w="1470" w:type="dxa"/>
            <w:shd w:val="clear" w:color="auto" w:fill="auto"/>
          </w:tcPr>
          <w:p w14:paraId="522C2DF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11,423,922,490</w:t>
            </w:r>
          </w:p>
          <w:p w14:paraId="03EB63E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56,650,026,698</w:t>
            </w:r>
          </w:p>
        </w:tc>
        <w:tc>
          <w:tcPr>
            <w:tcW w:w="1470" w:type="dxa"/>
            <w:shd w:val="clear" w:color="auto" w:fill="auto"/>
          </w:tcPr>
          <w:p w14:paraId="78633C5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2,361,539,150</w:t>
            </w:r>
          </w:p>
          <w:p w14:paraId="12100AF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- 2,361,539,150</w:t>
            </w:r>
          </w:p>
        </w:tc>
        <w:tc>
          <w:tcPr>
            <w:tcW w:w="1470" w:type="dxa"/>
            <w:shd w:val="clear" w:color="auto" w:fill="auto"/>
          </w:tcPr>
          <w:p w14:paraId="0C81625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7,375,800,720</w:t>
            </w:r>
          </w:p>
          <w:p w14:paraId="5AA6C82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62,162,938,033</w:t>
            </w:r>
          </w:p>
        </w:tc>
      </w:tr>
      <w:tr w:rsidR="00C45BE6" w14:paraId="07BAF7EC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37729A60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29918FC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654" w:type="dxa"/>
            <w:shd w:val="clear" w:color="auto" w:fill="auto"/>
          </w:tcPr>
          <w:p w14:paraId="066059A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5C614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41,093,253</w:t>
            </w:r>
          </w:p>
        </w:tc>
        <w:tc>
          <w:tcPr>
            <w:tcW w:w="1470" w:type="dxa"/>
            <w:shd w:val="clear" w:color="auto" w:fill="auto"/>
          </w:tcPr>
          <w:p w14:paraId="280C426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5B1A1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704CD8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4E9B5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7,843,253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8A997B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D2E3C2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C62A2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4C551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33,250,000</w:t>
            </w:r>
          </w:p>
        </w:tc>
        <w:tc>
          <w:tcPr>
            <w:tcW w:w="1470" w:type="dxa"/>
            <w:shd w:val="clear" w:color="auto" w:fill="auto"/>
          </w:tcPr>
          <w:p w14:paraId="1D6A1AC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92AEB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846966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05A08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DED099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96449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4D33BF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B1238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4AD3BA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D72DD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05A03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DF358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7,843,253</w:t>
            </w:r>
          </w:p>
        </w:tc>
        <w:tc>
          <w:tcPr>
            <w:tcW w:w="1470" w:type="dxa"/>
            <w:shd w:val="clear" w:color="auto" w:fill="auto"/>
          </w:tcPr>
          <w:p w14:paraId="5615E2B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A89DA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FB477C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63763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33,250,000</w:t>
            </w:r>
          </w:p>
        </w:tc>
      </w:tr>
      <w:tr w:rsidR="00C45BE6" w14:paraId="46F69B83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2AC5C757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07D2DB3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654" w:type="dxa"/>
            <w:shd w:val="clear" w:color="auto" w:fill="auto"/>
          </w:tcPr>
          <w:p w14:paraId="5D4EDE6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B60B7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442,639,014</w:t>
            </w:r>
          </w:p>
        </w:tc>
        <w:tc>
          <w:tcPr>
            <w:tcW w:w="1470" w:type="dxa"/>
            <w:shd w:val="clear" w:color="auto" w:fill="auto"/>
          </w:tcPr>
          <w:p w14:paraId="23E31D4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E67A4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550,808</w:t>
            </w:r>
          </w:p>
        </w:tc>
        <w:tc>
          <w:tcPr>
            <w:tcW w:w="1470" w:type="dxa"/>
            <w:shd w:val="clear" w:color="auto" w:fill="auto"/>
          </w:tcPr>
          <w:p w14:paraId="56EE58C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CF9ED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418,211,464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80E20F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142CD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088D3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1E6CC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23,876,742</w:t>
            </w:r>
          </w:p>
        </w:tc>
        <w:tc>
          <w:tcPr>
            <w:tcW w:w="1470" w:type="dxa"/>
            <w:shd w:val="clear" w:color="auto" w:fill="auto"/>
          </w:tcPr>
          <w:p w14:paraId="2F3F89B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9354F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62FBB5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3294C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F827B8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C9865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D3490F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A99B1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9AF688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4A764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550,808</w:t>
            </w:r>
          </w:p>
        </w:tc>
        <w:tc>
          <w:tcPr>
            <w:tcW w:w="1470" w:type="dxa"/>
            <w:shd w:val="clear" w:color="auto" w:fill="auto"/>
          </w:tcPr>
          <w:p w14:paraId="18A7B33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924A3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418,211,464</w:t>
            </w:r>
          </w:p>
        </w:tc>
        <w:tc>
          <w:tcPr>
            <w:tcW w:w="1470" w:type="dxa"/>
            <w:shd w:val="clear" w:color="auto" w:fill="auto"/>
          </w:tcPr>
          <w:p w14:paraId="2B373ED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1734E0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84F65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EAA63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23,876,742</w:t>
            </w:r>
          </w:p>
        </w:tc>
      </w:tr>
      <w:tr w:rsidR="00C45BE6" w14:paraId="1B0675C3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7DB8D836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4B97D6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654" w:type="dxa"/>
            <w:shd w:val="clear" w:color="auto" w:fill="auto"/>
          </w:tcPr>
          <w:p w14:paraId="6A0CCF4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87884C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190,763,249</w:t>
            </w:r>
          </w:p>
        </w:tc>
        <w:tc>
          <w:tcPr>
            <w:tcW w:w="1470" w:type="dxa"/>
            <w:shd w:val="clear" w:color="auto" w:fill="auto"/>
          </w:tcPr>
          <w:p w14:paraId="128B742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F4DC0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7,091,395</w:t>
            </w:r>
          </w:p>
        </w:tc>
        <w:tc>
          <w:tcPr>
            <w:tcW w:w="1470" w:type="dxa"/>
            <w:shd w:val="clear" w:color="auto" w:fill="auto"/>
          </w:tcPr>
          <w:p w14:paraId="6EA9F82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A18A1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139,419,041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53B8ED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E48D7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313547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9C0AF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44,252,813</w:t>
            </w:r>
          </w:p>
        </w:tc>
        <w:tc>
          <w:tcPr>
            <w:tcW w:w="1470" w:type="dxa"/>
            <w:shd w:val="clear" w:color="auto" w:fill="auto"/>
          </w:tcPr>
          <w:p w14:paraId="385E306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73A49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7D8E5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CA91D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C4AF1E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2FE9B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326CCE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90953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FB90EC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790AA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7,091,395</w:t>
            </w:r>
          </w:p>
        </w:tc>
        <w:tc>
          <w:tcPr>
            <w:tcW w:w="1470" w:type="dxa"/>
            <w:shd w:val="clear" w:color="auto" w:fill="auto"/>
          </w:tcPr>
          <w:p w14:paraId="639AE6D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89679B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139,419,041</w:t>
            </w:r>
          </w:p>
        </w:tc>
        <w:tc>
          <w:tcPr>
            <w:tcW w:w="1470" w:type="dxa"/>
            <w:shd w:val="clear" w:color="auto" w:fill="auto"/>
          </w:tcPr>
          <w:p w14:paraId="4FC8DA8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74D7A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881A3E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7A331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44,252,813</w:t>
            </w:r>
          </w:p>
        </w:tc>
      </w:tr>
      <w:tr w:rsidR="00C45BE6" w14:paraId="704F719F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1E0781A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6C7B79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654" w:type="dxa"/>
            <w:shd w:val="clear" w:color="auto" w:fill="auto"/>
          </w:tcPr>
          <w:p w14:paraId="0BC9BEB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363,871,516</w:t>
            </w:r>
          </w:p>
          <w:p w14:paraId="55A6C37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2,477,390,354</w:t>
            </w:r>
          </w:p>
        </w:tc>
        <w:tc>
          <w:tcPr>
            <w:tcW w:w="1470" w:type="dxa"/>
            <w:shd w:val="clear" w:color="auto" w:fill="auto"/>
          </w:tcPr>
          <w:p w14:paraId="79A529D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42B16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21,940,332</w:t>
            </w:r>
          </w:p>
        </w:tc>
        <w:tc>
          <w:tcPr>
            <w:tcW w:w="1470" w:type="dxa"/>
            <w:shd w:val="clear" w:color="auto" w:fill="auto"/>
          </w:tcPr>
          <w:p w14:paraId="299CEBA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204,116,885</w:t>
            </w:r>
          </w:p>
          <w:p w14:paraId="040A203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1,390,319,394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382CC0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22,468,715</w:t>
            </w:r>
          </w:p>
          <w:p w14:paraId="1BDAE20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- 22,468,715</w:t>
            </w:r>
          </w:p>
        </w:tc>
        <w:tc>
          <w:tcPr>
            <w:tcW w:w="1470" w:type="dxa"/>
            <w:shd w:val="clear" w:color="auto" w:fill="auto"/>
          </w:tcPr>
          <w:p w14:paraId="371E993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182,223,346</w:t>
            </w:r>
          </w:p>
          <w:p w14:paraId="2BE9797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1,042,661,913</w:t>
            </w:r>
          </w:p>
        </w:tc>
        <w:tc>
          <w:tcPr>
            <w:tcW w:w="1470" w:type="dxa"/>
            <w:shd w:val="clear" w:color="auto" w:fill="auto"/>
          </w:tcPr>
          <w:p w14:paraId="36E504C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F4EB2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EE457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EB70D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655ED1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742E6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924994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1928A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C39BC8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0163E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21,940,332</w:t>
            </w:r>
          </w:p>
        </w:tc>
        <w:tc>
          <w:tcPr>
            <w:tcW w:w="1470" w:type="dxa"/>
            <w:shd w:val="clear" w:color="auto" w:fill="auto"/>
          </w:tcPr>
          <w:p w14:paraId="5663446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204,116,885</w:t>
            </w:r>
          </w:p>
          <w:p w14:paraId="3943097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1,390,319,394</w:t>
            </w:r>
          </w:p>
        </w:tc>
        <w:tc>
          <w:tcPr>
            <w:tcW w:w="1470" w:type="dxa"/>
            <w:shd w:val="clear" w:color="auto" w:fill="auto"/>
          </w:tcPr>
          <w:p w14:paraId="5BCE037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22,468,715</w:t>
            </w:r>
          </w:p>
          <w:p w14:paraId="0968277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- 22,468,715</w:t>
            </w:r>
          </w:p>
        </w:tc>
        <w:tc>
          <w:tcPr>
            <w:tcW w:w="1470" w:type="dxa"/>
            <w:shd w:val="clear" w:color="auto" w:fill="auto"/>
          </w:tcPr>
          <w:p w14:paraId="7BBF4A1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182,223,346</w:t>
            </w:r>
          </w:p>
          <w:p w14:paraId="748A14D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1,042,661,913</w:t>
            </w:r>
          </w:p>
        </w:tc>
      </w:tr>
      <w:tr w:rsidR="00C45BE6" w14:paraId="4D3CB34C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32C6CD09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FB497E2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654" w:type="dxa"/>
            <w:shd w:val="clear" w:color="auto" w:fill="auto"/>
          </w:tcPr>
          <w:p w14:paraId="1E3362C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3460AC6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18,234,729</w:t>
            </w:r>
          </w:p>
        </w:tc>
        <w:tc>
          <w:tcPr>
            <w:tcW w:w="1470" w:type="dxa"/>
            <w:shd w:val="clear" w:color="auto" w:fill="auto"/>
          </w:tcPr>
          <w:p w14:paraId="7BC1E16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F0EFE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314A4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FACD2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17,169,954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29CF85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F094E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A8D0D3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6041437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1,064,775</w:t>
            </w:r>
          </w:p>
        </w:tc>
        <w:tc>
          <w:tcPr>
            <w:tcW w:w="1470" w:type="dxa"/>
            <w:shd w:val="clear" w:color="auto" w:fill="auto"/>
          </w:tcPr>
          <w:p w14:paraId="42C5D41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66687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5C2B5F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CA72B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69F5E4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F0791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6198F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36AF2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EB0A9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023A5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85F72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664B5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17,169,954</w:t>
            </w:r>
          </w:p>
        </w:tc>
        <w:tc>
          <w:tcPr>
            <w:tcW w:w="1470" w:type="dxa"/>
            <w:shd w:val="clear" w:color="auto" w:fill="auto"/>
          </w:tcPr>
          <w:p w14:paraId="5A64EB5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A6802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A8EBCB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60EBB2F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1,064,775</w:t>
            </w:r>
          </w:p>
        </w:tc>
      </w:tr>
      <w:tr w:rsidR="00C45BE6" w14:paraId="071D8B1A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2CB74C18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EEEF443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654" w:type="dxa"/>
            <w:shd w:val="clear" w:color="auto" w:fill="auto"/>
          </w:tcPr>
          <w:p w14:paraId="001D630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26C5E8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45,913,437</w:t>
            </w:r>
          </w:p>
        </w:tc>
        <w:tc>
          <w:tcPr>
            <w:tcW w:w="1470" w:type="dxa"/>
            <w:shd w:val="clear" w:color="auto" w:fill="auto"/>
          </w:tcPr>
          <w:p w14:paraId="1273453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337E4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1,958,018</w:t>
            </w:r>
          </w:p>
        </w:tc>
        <w:tc>
          <w:tcPr>
            <w:tcW w:w="1470" w:type="dxa"/>
            <w:shd w:val="clear" w:color="auto" w:fill="auto"/>
          </w:tcPr>
          <w:p w14:paraId="31812B6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6BAF9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42,507,419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53B25A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1FE7D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80EB03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8C4C1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1,448,000</w:t>
            </w:r>
          </w:p>
        </w:tc>
        <w:tc>
          <w:tcPr>
            <w:tcW w:w="1470" w:type="dxa"/>
            <w:shd w:val="clear" w:color="auto" w:fill="auto"/>
          </w:tcPr>
          <w:p w14:paraId="2F50A55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E2D16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F88CA2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C0945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00864D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D124B3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1DCBAD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BF8FB4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9CDF5C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D5B3C6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1,958,018</w:t>
            </w:r>
          </w:p>
        </w:tc>
        <w:tc>
          <w:tcPr>
            <w:tcW w:w="1470" w:type="dxa"/>
            <w:shd w:val="clear" w:color="auto" w:fill="auto"/>
          </w:tcPr>
          <w:p w14:paraId="0028CBC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1D758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42,507,419</w:t>
            </w:r>
          </w:p>
        </w:tc>
        <w:tc>
          <w:tcPr>
            <w:tcW w:w="1470" w:type="dxa"/>
            <w:shd w:val="clear" w:color="auto" w:fill="auto"/>
          </w:tcPr>
          <w:p w14:paraId="5D3230F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8CED5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E7AD1C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CE22E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1,448,000</w:t>
            </w:r>
          </w:p>
        </w:tc>
      </w:tr>
      <w:tr w:rsidR="00C45BE6" w14:paraId="53AB7D9B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136E2B1B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478694E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654" w:type="dxa"/>
            <w:shd w:val="clear" w:color="auto" w:fill="auto"/>
          </w:tcPr>
          <w:p w14:paraId="1A6C752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169,497,229</w:t>
            </w:r>
          </w:p>
          <w:p w14:paraId="4DD8471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3,189,950,687</w:t>
            </w:r>
          </w:p>
        </w:tc>
        <w:tc>
          <w:tcPr>
            <w:tcW w:w="1470" w:type="dxa"/>
            <w:shd w:val="clear" w:color="auto" w:fill="auto"/>
          </w:tcPr>
          <w:p w14:paraId="7D2D28D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1,272,303</w:t>
            </w:r>
          </w:p>
          <w:p w14:paraId="4884528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129,761,464</w:t>
            </w:r>
          </w:p>
        </w:tc>
        <w:tc>
          <w:tcPr>
            <w:tcW w:w="1470" w:type="dxa"/>
            <w:shd w:val="clear" w:color="auto" w:fill="auto"/>
          </w:tcPr>
          <w:p w14:paraId="175F45F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168,224,926</w:t>
            </w:r>
          </w:p>
          <w:p w14:paraId="3D0CA3D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2,332,410,822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8F58FE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F9D3D0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E3ACEF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121E39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727,778,401</w:t>
            </w:r>
          </w:p>
        </w:tc>
        <w:tc>
          <w:tcPr>
            <w:tcW w:w="1470" w:type="dxa"/>
            <w:shd w:val="clear" w:color="auto" w:fill="auto"/>
          </w:tcPr>
          <w:p w14:paraId="7C2420C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10AF3E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C3B849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5B4E8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3DF923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F827C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51B168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3BD7B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1CE5FF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1,272,303</w:t>
            </w:r>
          </w:p>
          <w:p w14:paraId="154374B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129,761,464</w:t>
            </w:r>
          </w:p>
        </w:tc>
        <w:tc>
          <w:tcPr>
            <w:tcW w:w="1470" w:type="dxa"/>
            <w:shd w:val="clear" w:color="auto" w:fill="auto"/>
          </w:tcPr>
          <w:p w14:paraId="57E0A9E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168,224,926</w:t>
            </w:r>
          </w:p>
          <w:p w14:paraId="60E2E99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2,332,410,822</w:t>
            </w:r>
          </w:p>
        </w:tc>
        <w:tc>
          <w:tcPr>
            <w:tcW w:w="1470" w:type="dxa"/>
            <w:shd w:val="clear" w:color="auto" w:fill="auto"/>
          </w:tcPr>
          <w:p w14:paraId="7C275A0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B5D68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6F2AE1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0C732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727,778,401</w:t>
            </w:r>
          </w:p>
        </w:tc>
      </w:tr>
      <w:tr w:rsidR="00C45BE6" w14:paraId="49B08408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74FE919A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524A92B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654" w:type="dxa"/>
            <w:shd w:val="clear" w:color="auto" w:fill="auto"/>
          </w:tcPr>
          <w:p w14:paraId="4A7AC9E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413,008,358</w:t>
            </w:r>
          </w:p>
          <w:p w14:paraId="63A1C49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1,132,564,406</w:t>
            </w:r>
          </w:p>
        </w:tc>
        <w:tc>
          <w:tcPr>
            <w:tcW w:w="1470" w:type="dxa"/>
            <w:shd w:val="clear" w:color="auto" w:fill="auto"/>
          </w:tcPr>
          <w:p w14:paraId="4FFEDA5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0B62D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4,798,878</w:t>
            </w:r>
          </w:p>
        </w:tc>
        <w:tc>
          <w:tcPr>
            <w:tcW w:w="1470" w:type="dxa"/>
            <w:shd w:val="clear" w:color="auto" w:fill="auto"/>
          </w:tcPr>
          <w:p w14:paraId="72DBE27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413,008,358</w:t>
            </w:r>
          </w:p>
          <w:p w14:paraId="788CD68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669,470,324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E0E383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29004C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A141BD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7DB16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458,295,204</w:t>
            </w:r>
          </w:p>
        </w:tc>
        <w:tc>
          <w:tcPr>
            <w:tcW w:w="1470" w:type="dxa"/>
            <w:shd w:val="clear" w:color="auto" w:fill="auto"/>
          </w:tcPr>
          <w:p w14:paraId="610B4DC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B490B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F20446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EDC6D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3F102D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06AD7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B38E93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157FE6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C6C4C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78C61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4,798,878</w:t>
            </w:r>
          </w:p>
        </w:tc>
        <w:tc>
          <w:tcPr>
            <w:tcW w:w="1470" w:type="dxa"/>
            <w:shd w:val="clear" w:color="auto" w:fill="auto"/>
          </w:tcPr>
          <w:p w14:paraId="77541D1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413,008,358</w:t>
            </w:r>
          </w:p>
          <w:p w14:paraId="70EE140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669,470,324</w:t>
            </w:r>
          </w:p>
        </w:tc>
        <w:tc>
          <w:tcPr>
            <w:tcW w:w="1470" w:type="dxa"/>
            <w:shd w:val="clear" w:color="auto" w:fill="auto"/>
          </w:tcPr>
          <w:p w14:paraId="7882AAB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DB9FB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F8B381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F30FC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458,295,204</w:t>
            </w:r>
          </w:p>
        </w:tc>
      </w:tr>
      <w:tr w:rsidR="00C45BE6" w14:paraId="1F5A221B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13C5F8BB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CE3DEE6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654" w:type="dxa"/>
            <w:shd w:val="clear" w:color="auto" w:fill="auto"/>
          </w:tcPr>
          <w:p w14:paraId="3CEAE38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6,191,109,477</w:t>
            </w:r>
          </w:p>
          <w:p w14:paraId="1A27F1A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10,215,976,298</w:t>
            </w:r>
          </w:p>
        </w:tc>
        <w:tc>
          <w:tcPr>
            <w:tcW w:w="1470" w:type="dxa"/>
            <w:shd w:val="clear" w:color="auto" w:fill="auto"/>
          </w:tcPr>
          <w:p w14:paraId="096DBF2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361,771,333</w:t>
            </w:r>
          </w:p>
          <w:p w14:paraId="524AF2D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1,394,216,021</w:t>
            </w:r>
          </w:p>
        </w:tc>
        <w:tc>
          <w:tcPr>
            <w:tcW w:w="1470" w:type="dxa"/>
            <w:shd w:val="clear" w:color="auto" w:fill="auto"/>
          </w:tcPr>
          <w:p w14:paraId="2052FA6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4,107,624,518</w:t>
            </w:r>
          </w:p>
          <w:p w14:paraId="2A5BE74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3,325,963,015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2C5582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1,664,228,334</w:t>
            </w:r>
          </w:p>
          <w:p w14:paraId="07D4A31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- 1,664,228,334</w:t>
            </w:r>
          </w:p>
        </w:tc>
        <w:tc>
          <w:tcPr>
            <w:tcW w:w="1470" w:type="dxa"/>
            <w:shd w:val="clear" w:color="auto" w:fill="auto"/>
          </w:tcPr>
          <w:p w14:paraId="0380B28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3,385,941,960</w:t>
            </w:r>
          </w:p>
          <w:p w14:paraId="7B4D6F0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3,831,568,928</w:t>
            </w:r>
          </w:p>
        </w:tc>
        <w:tc>
          <w:tcPr>
            <w:tcW w:w="1470" w:type="dxa"/>
            <w:shd w:val="clear" w:color="auto" w:fill="auto"/>
          </w:tcPr>
          <w:p w14:paraId="64A87FA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3556E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C528DD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1943D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24D09F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8427A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8F283E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BB9C1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A5F463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361,771,333</w:t>
            </w:r>
          </w:p>
          <w:p w14:paraId="64167AF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1,394,216,021</w:t>
            </w:r>
          </w:p>
        </w:tc>
        <w:tc>
          <w:tcPr>
            <w:tcW w:w="1470" w:type="dxa"/>
            <w:shd w:val="clear" w:color="auto" w:fill="auto"/>
          </w:tcPr>
          <w:p w14:paraId="4D78F3C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4,107,624,518</w:t>
            </w:r>
          </w:p>
          <w:p w14:paraId="342E130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3,325,963,015</w:t>
            </w:r>
          </w:p>
        </w:tc>
        <w:tc>
          <w:tcPr>
            <w:tcW w:w="1470" w:type="dxa"/>
            <w:shd w:val="clear" w:color="auto" w:fill="auto"/>
          </w:tcPr>
          <w:p w14:paraId="669C002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1,664,228,334</w:t>
            </w:r>
          </w:p>
          <w:p w14:paraId="09BEBC8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- 1,664,228,334</w:t>
            </w:r>
          </w:p>
        </w:tc>
        <w:tc>
          <w:tcPr>
            <w:tcW w:w="1470" w:type="dxa"/>
            <w:shd w:val="clear" w:color="auto" w:fill="auto"/>
          </w:tcPr>
          <w:p w14:paraId="7552364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3,385,941,960</w:t>
            </w:r>
          </w:p>
          <w:p w14:paraId="6DF9B32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3,831,568,928</w:t>
            </w:r>
          </w:p>
        </w:tc>
      </w:tr>
      <w:tr w:rsidR="00C45BE6" w14:paraId="06DF5373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FDB17EF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3321984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654" w:type="dxa"/>
            <w:shd w:val="clear" w:color="auto" w:fill="auto"/>
          </w:tcPr>
          <w:p w14:paraId="6409DA2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566,065</w:t>
            </w:r>
          </w:p>
          <w:p w14:paraId="69031E7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1,461,168,126</w:t>
            </w:r>
          </w:p>
        </w:tc>
        <w:tc>
          <w:tcPr>
            <w:tcW w:w="1470" w:type="dxa"/>
            <w:shd w:val="clear" w:color="auto" w:fill="auto"/>
          </w:tcPr>
          <w:p w14:paraId="37B40D8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177AF2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25,439,345</w:t>
            </w:r>
          </w:p>
        </w:tc>
        <w:tc>
          <w:tcPr>
            <w:tcW w:w="1470" w:type="dxa"/>
            <w:shd w:val="clear" w:color="auto" w:fill="auto"/>
          </w:tcPr>
          <w:p w14:paraId="37879DC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1,195,222</w:t>
            </w:r>
          </w:p>
          <w:p w14:paraId="68BD762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881,683,896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76A5DE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629,157</w:t>
            </w:r>
          </w:p>
          <w:p w14:paraId="56A064E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- 629,157</w:t>
            </w:r>
          </w:p>
        </w:tc>
        <w:tc>
          <w:tcPr>
            <w:tcW w:w="1470" w:type="dxa"/>
            <w:shd w:val="clear" w:color="auto" w:fill="auto"/>
          </w:tcPr>
          <w:p w14:paraId="624C5F9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6FC03F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553,415,728</w:t>
            </w:r>
          </w:p>
        </w:tc>
        <w:tc>
          <w:tcPr>
            <w:tcW w:w="1470" w:type="dxa"/>
            <w:shd w:val="clear" w:color="auto" w:fill="auto"/>
          </w:tcPr>
          <w:p w14:paraId="2D31DC7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E3E67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E0C911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27B60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57E7F0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DB5B7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A51127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3D389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B0D3E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BDC64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25,439,345</w:t>
            </w:r>
          </w:p>
        </w:tc>
        <w:tc>
          <w:tcPr>
            <w:tcW w:w="1470" w:type="dxa"/>
            <w:shd w:val="clear" w:color="auto" w:fill="auto"/>
          </w:tcPr>
          <w:p w14:paraId="5B6C030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1,195,222</w:t>
            </w:r>
          </w:p>
          <w:p w14:paraId="59BD2C1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881,683,896</w:t>
            </w:r>
          </w:p>
        </w:tc>
        <w:tc>
          <w:tcPr>
            <w:tcW w:w="1470" w:type="dxa"/>
            <w:shd w:val="clear" w:color="auto" w:fill="auto"/>
          </w:tcPr>
          <w:p w14:paraId="495039B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629,157</w:t>
            </w:r>
          </w:p>
          <w:p w14:paraId="25C28AB4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- 629,157</w:t>
            </w:r>
          </w:p>
        </w:tc>
        <w:tc>
          <w:tcPr>
            <w:tcW w:w="1470" w:type="dxa"/>
            <w:shd w:val="clear" w:color="auto" w:fill="auto"/>
          </w:tcPr>
          <w:p w14:paraId="334FECD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3DB89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553,415,728</w:t>
            </w:r>
          </w:p>
        </w:tc>
      </w:tr>
      <w:tr w:rsidR="00C45BE6" w14:paraId="6CA40FC1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4091070B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6C8078B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654" w:type="dxa"/>
            <w:shd w:val="clear" w:color="auto" w:fill="auto"/>
          </w:tcPr>
          <w:p w14:paraId="12D60B1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74D9B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4,852,193</w:t>
            </w:r>
          </w:p>
        </w:tc>
        <w:tc>
          <w:tcPr>
            <w:tcW w:w="1470" w:type="dxa"/>
            <w:shd w:val="clear" w:color="auto" w:fill="auto"/>
          </w:tcPr>
          <w:p w14:paraId="75D0D8D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1C3D2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498,504</w:t>
            </w:r>
          </w:p>
        </w:tc>
        <w:tc>
          <w:tcPr>
            <w:tcW w:w="1470" w:type="dxa"/>
            <w:shd w:val="clear" w:color="auto" w:fill="auto"/>
          </w:tcPr>
          <w:p w14:paraId="1E63A55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FC9D03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4,353,689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C45CC3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B8F63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C9417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9E23F2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9CFCA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C96667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0E5D98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CD77C1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BF787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7D0A0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CF5989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EC871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10859B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65ECA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498,504</w:t>
            </w:r>
          </w:p>
        </w:tc>
        <w:tc>
          <w:tcPr>
            <w:tcW w:w="1470" w:type="dxa"/>
            <w:shd w:val="clear" w:color="auto" w:fill="auto"/>
          </w:tcPr>
          <w:p w14:paraId="7934F7E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17DB3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4,353,689</w:t>
            </w:r>
          </w:p>
        </w:tc>
        <w:tc>
          <w:tcPr>
            <w:tcW w:w="1470" w:type="dxa"/>
            <w:shd w:val="clear" w:color="auto" w:fill="auto"/>
          </w:tcPr>
          <w:p w14:paraId="2E40EB8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B975B4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89588B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AB7B4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C45BE6" w14:paraId="1A06BCC7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79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CFD4038" w14:textId="77777777" w:rsidR="00C45BE6" w:rsidRPr="0037084D" w:rsidRDefault="00C45BE6" w:rsidP="000227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A958DC4" w14:textId="77777777" w:rsidR="00C45BE6" w:rsidRPr="0037084D" w:rsidRDefault="00C45BE6" w:rsidP="000227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654" w:type="dxa"/>
            <w:shd w:val="clear" w:color="auto" w:fill="auto"/>
          </w:tcPr>
          <w:p w14:paraId="666C87E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A73BE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56,955,052,571</w:t>
            </w:r>
          </w:p>
        </w:tc>
        <w:tc>
          <w:tcPr>
            <w:tcW w:w="1470" w:type="dxa"/>
            <w:shd w:val="clear" w:color="auto" w:fill="auto"/>
          </w:tcPr>
          <w:p w14:paraId="66B1FE9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80891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246,799,519</w:t>
            </w:r>
          </w:p>
        </w:tc>
        <w:tc>
          <w:tcPr>
            <w:tcW w:w="1470" w:type="dxa"/>
            <w:shd w:val="clear" w:color="auto" w:fill="auto"/>
          </w:tcPr>
          <w:p w14:paraId="3F185E4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E657C3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18,633,532,068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3C198A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09023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5A72536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4B870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38,074,720,984</w:t>
            </w:r>
          </w:p>
        </w:tc>
        <w:tc>
          <w:tcPr>
            <w:tcW w:w="1470" w:type="dxa"/>
            <w:shd w:val="clear" w:color="auto" w:fill="auto"/>
          </w:tcPr>
          <w:p w14:paraId="6487B510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3A1661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7972D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374F4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655,726,221</w:t>
            </w:r>
          </w:p>
        </w:tc>
        <w:tc>
          <w:tcPr>
            <w:tcW w:w="1470" w:type="dxa"/>
            <w:shd w:val="clear" w:color="auto" w:fill="auto"/>
          </w:tcPr>
          <w:p w14:paraId="1AE991AB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D86010D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E2FE7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497558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- 655,726,221</w:t>
            </w:r>
          </w:p>
        </w:tc>
        <w:tc>
          <w:tcPr>
            <w:tcW w:w="1470" w:type="dxa"/>
            <w:shd w:val="clear" w:color="auto" w:fill="auto"/>
          </w:tcPr>
          <w:p w14:paraId="0827A7CF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5D66D2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246,799,519</w:t>
            </w:r>
          </w:p>
        </w:tc>
        <w:tc>
          <w:tcPr>
            <w:tcW w:w="1470" w:type="dxa"/>
            <w:shd w:val="clear" w:color="auto" w:fill="auto"/>
          </w:tcPr>
          <w:p w14:paraId="3E3E7017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C5EE81C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19,289,258,289</w:t>
            </w:r>
          </w:p>
        </w:tc>
        <w:tc>
          <w:tcPr>
            <w:tcW w:w="1470" w:type="dxa"/>
            <w:shd w:val="clear" w:color="auto" w:fill="auto"/>
          </w:tcPr>
          <w:p w14:paraId="5FFB7E7E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309F95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A6701FA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C3AE69" w14:textId="77777777" w:rsidR="00C45BE6" w:rsidRPr="0037084D" w:rsidRDefault="00C45BE6" w:rsidP="0037084D">
            <w:pPr>
              <w:spacing w:line="360" w:lineRule="auto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37,418,994,763</w:t>
            </w:r>
          </w:p>
        </w:tc>
      </w:tr>
      <w:tr w:rsidR="00C45BE6" w14:paraId="0C0FE44B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0F84CE7A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F1C9ED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654" w:type="dxa"/>
            <w:shd w:val="clear" w:color="auto" w:fill="auto"/>
          </w:tcPr>
          <w:p w14:paraId="7ADC7E5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219,568,668</w:t>
            </w:r>
          </w:p>
          <w:p w14:paraId="77E8739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3,867,476,525</w:t>
            </w:r>
          </w:p>
        </w:tc>
        <w:tc>
          <w:tcPr>
            <w:tcW w:w="1470" w:type="dxa"/>
            <w:shd w:val="clear" w:color="auto" w:fill="auto"/>
          </w:tcPr>
          <w:p w14:paraId="2BA7AF3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14,661,184</w:t>
            </w:r>
          </w:p>
          <w:p w14:paraId="5AFA9E5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90,818,687</w:t>
            </w:r>
          </w:p>
        </w:tc>
        <w:tc>
          <w:tcPr>
            <w:tcW w:w="1470" w:type="dxa"/>
            <w:shd w:val="clear" w:color="auto" w:fill="auto"/>
          </w:tcPr>
          <w:p w14:paraId="5B9927A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195,333,068</w:t>
            </w:r>
          </w:p>
          <w:p w14:paraId="1D9306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2,853,591,774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C69D4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4,141,258</w:t>
            </w:r>
          </w:p>
          <w:p w14:paraId="73116F6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- 4,141,258</w:t>
            </w:r>
          </w:p>
        </w:tc>
        <w:tc>
          <w:tcPr>
            <w:tcW w:w="1470" w:type="dxa"/>
            <w:shd w:val="clear" w:color="auto" w:fill="auto"/>
          </w:tcPr>
          <w:p w14:paraId="7EEAB75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13,715,674</w:t>
            </w:r>
          </w:p>
          <w:p w14:paraId="0D88CCB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918,924,806</w:t>
            </w:r>
          </w:p>
        </w:tc>
        <w:tc>
          <w:tcPr>
            <w:tcW w:w="1470" w:type="dxa"/>
            <w:shd w:val="clear" w:color="auto" w:fill="auto"/>
          </w:tcPr>
          <w:p w14:paraId="54234EC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929D4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8A9B83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0BF72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014AA3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D207A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B7C29B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5596B1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26DEC6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14,661,184</w:t>
            </w:r>
          </w:p>
          <w:p w14:paraId="5E131B3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90,818,687</w:t>
            </w:r>
          </w:p>
        </w:tc>
        <w:tc>
          <w:tcPr>
            <w:tcW w:w="1470" w:type="dxa"/>
            <w:shd w:val="clear" w:color="auto" w:fill="auto"/>
          </w:tcPr>
          <w:p w14:paraId="1E07C0C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195,333,068</w:t>
            </w:r>
          </w:p>
          <w:p w14:paraId="2A7A99A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2,853,591,774</w:t>
            </w:r>
          </w:p>
        </w:tc>
        <w:tc>
          <w:tcPr>
            <w:tcW w:w="1470" w:type="dxa"/>
            <w:shd w:val="clear" w:color="auto" w:fill="auto"/>
          </w:tcPr>
          <w:p w14:paraId="3C65B14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4,141,258</w:t>
            </w:r>
          </w:p>
          <w:p w14:paraId="244FA6B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- 4,141,258</w:t>
            </w:r>
          </w:p>
        </w:tc>
        <w:tc>
          <w:tcPr>
            <w:tcW w:w="1470" w:type="dxa"/>
            <w:shd w:val="clear" w:color="auto" w:fill="auto"/>
          </w:tcPr>
          <w:p w14:paraId="1EBADE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13,715,674</w:t>
            </w:r>
          </w:p>
          <w:p w14:paraId="01FE18F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918,924,806</w:t>
            </w:r>
          </w:p>
        </w:tc>
      </w:tr>
      <w:tr w:rsidR="00C45BE6" w14:paraId="4C9377D1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8B5C5B2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06E3431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654" w:type="dxa"/>
            <w:shd w:val="clear" w:color="auto" w:fill="auto"/>
          </w:tcPr>
          <w:p w14:paraId="2ED513F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321,557,734</w:t>
            </w:r>
          </w:p>
          <w:p w14:paraId="3F6CC91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9,791,604,801</w:t>
            </w:r>
          </w:p>
        </w:tc>
        <w:tc>
          <w:tcPr>
            <w:tcW w:w="1470" w:type="dxa"/>
            <w:shd w:val="clear" w:color="auto" w:fill="auto"/>
          </w:tcPr>
          <w:p w14:paraId="4B6B850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252,609</w:t>
            </w:r>
          </w:p>
          <w:p w14:paraId="76DBE35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786,215,019</w:t>
            </w:r>
          </w:p>
        </w:tc>
        <w:tc>
          <w:tcPr>
            <w:tcW w:w="1470" w:type="dxa"/>
            <w:shd w:val="clear" w:color="auto" w:fill="auto"/>
          </w:tcPr>
          <w:p w14:paraId="6CAD737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321,300,125</w:t>
            </w:r>
          </w:p>
          <w:p w14:paraId="5533ADF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5,819,979,797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AA5C1C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9,658,878</w:t>
            </w:r>
          </w:p>
          <w:p w14:paraId="0408FD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- 9,658,878</w:t>
            </w:r>
          </w:p>
        </w:tc>
        <w:tc>
          <w:tcPr>
            <w:tcW w:w="1470" w:type="dxa"/>
            <w:shd w:val="clear" w:color="auto" w:fill="auto"/>
          </w:tcPr>
          <w:p w14:paraId="67EABB1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9,663,878</w:t>
            </w:r>
          </w:p>
          <w:p w14:paraId="3318DAD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3,175,751,107</w:t>
            </w:r>
          </w:p>
        </w:tc>
        <w:tc>
          <w:tcPr>
            <w:tcW w:w="1470" w:type="dxa"/>
            <w:shd w:val="clear" w:color="auto" w:fill="auto"/>
          </w:tcPr>
          <w:p w14:paraId="5B914B3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00662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A5B13A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0E87E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F814BC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4563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FFF99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16BD5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46AA8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252,609</w:t>
            </w:r>
          </w:p>
          <w:p w14:paraId="6AC812F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786,215,019</w:t>
            </w:r>
          </w:p>
        </w:tc>
        <w:tc>
          <w:tcPr>
            <w:tcW w:w="1470" w:type="dxa"/>
            <w:shd w:val="clear" w:color="auto" w:fill="auto"/>
          </w:tcPr>
          <w:p w14:paraId="188CDBB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321,300,125</w:t>
            </w:r>
          </w:p>
          <w:p w14:paraId="6ED5955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5,819,979,797</w:t>
            </w:r>
          </w:p>
        </w:tc>
        <w:tc>
          <w:tcPr>
            <w:tcW w:w="1470" w:type="dxa"/>
            <w:shd w:val="clear" w:color="auto" w:fill="auto"/>
          </w:tcPr>
          <w:p w14:paraId="12CEAAE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9,658,878</w:t>
            </w:r>
          </w:p>
          <w:p w14:paraId="1D7F55A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- 9,658,878</w:t>
            </w:r>
          </w:p>
        </w:tc>
        <w:tc>
          <w:tcPr>
            <w:tcW w:w="1470" w:type="dxa"/>
            <w:shd w:val="clear" w:color="auto" w:fill="auto"/>
          </w:tcPr>
          <w:p w14:paraId="3904E90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9,663,878</w:t>
            </w:r>
          </w:p>
          <w:p w14:paraId="0C6CFF8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3,175,751,107</w:t>
            </w:r>
          </w:p>
        </w:tc>
      </w:tr>
      <w:tr w:rsidR="00C45BE6" w14:paraId="50D0A674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0687959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3041ECD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654" w:type="dxa"/>
            <w:shd w:val="clear" w:color="auto" w:fill="auto"/>
          </w:tcPr>
          <w:p w14:paraId="601E85A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617,347,093</w:t>
            </w:r>
          </w:p>
          <w:p w14:paraId="0DFA0FB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6,471,166,433</w:t>
            </w:r>
          </w:p>
        </w:tc>
        <w:tc>
          <w:tcPr>
            <w:tcW w:w="1470" w:type="dxa"/>
            <w:shd w:val="clear" w:color="auto" w:fill="auto"/>
          </w:tcPr>
          <w:p w14:paraId="4D39B43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5,302,695</w:t>
            </w:r>
          </w:p>
          <w:p w14:paraId="39C3D94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116,760,225</w:t>
            </w:r>
          </w:p>
        </w:tc>
        <w:tc>
          <w:tcPr>
            <w:tcW w:w="1470" w:type="dxa"/>
            <w:shd w:val="clear" w:color="auto" w:fill="auto"/>
          </w:tcPr>
          <w:p w14:paraId="297277B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441,553,670</w:t>
            </w:r>
          </w:p>
          <w:p w14:paraId="27669C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4,309,956,258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68B638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407,428</w:t>
            </w:r>
          </w:p>
          <w:p w14:paraId="4C76F84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- 407,428</w:t>
            </w:r>
          </w:p>
        </w:tc>
        <w:tc>
          <w:tcPr>
            <w:tcW w:w="1470" w:type="dxa"/>
            <w:shd w:val="clear" w:color="auto" w:fill="auto"/>
          </w:tcPr>
          <w:p w14:paraId="0B1FB6C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170,898,156</w:t>
            </w:r>
          </w:p>
          <w:p w14:paraId="5AB2C05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2,044,042,522</w:t>
            </w:r>
          </w:p>
        </w:tc>
        <w:tc>
          <w:tcPr>
            <w:tcW w:w="1470" w:type="dxa"/>
            <w:shd w:val="clear" w:color="auto" w:fill="auto"/>
          </w:tcPr>
          <w:p w14:paraId="168A76B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FA316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1457F0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227F8A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27A095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C501B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6DF51F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579EE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C781CF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5,302,695</w:t>
            </w:r>
          </w:p>
          <w:p w14:paraId="66FD3FF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116,760,225</w:t>
            </w:r>
          </w:p>
        </w:tc>
        <w:tc>
          <w:tcPr>
            <w:tcW w:w="1470" w:type="dxa"/>
            <w:shd w:val="clear" w:color="auto" w:fill="auto"/>
          </w:tcPr>
          <w:p w14:paraId="1C8D0E4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441,553,670</w:t>
            </w:r>
          </w:p>
          <w:p w14:paraId="6A6A72B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4,309,956,258</w:t>
            </w:r>
          </w:p>
        </w:tc>
        <w:tc>
          <w:tcPr>
            <w:tcW w:w="1470" w:type="dxa"/>
            <w:shd w:val="clear" w:color="auto" w:fill="auto"/>
          </w:tcPr>
          <w:p w14:paraId="10BEDE8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407,428</w:t>
            </w:r>
          </w:p>
          <w:p w14:paraId="056B759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- 407,428</w:t>
            </w:r>
          </w:p>
        </w:tc>
        <w:tc>
          <w:tcPr>
            <w:tcW w:w="1470" w:type="dxa"/>
            <w:shd w:val="clear" w:color="auto" w:fill="auto"/>
          </w:tcPr>
          <w:p w14:paraId="068A596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170,898,156</w:t>
            </w:r>
          </w:p>
          <w:p w14:paraId="0494857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2,044,042,522</w:t>
            </w:r>
          </w:p>
        </w:tc>
      </w:tr>
      <w:tr w:rsidR="00C45BE6" w14:paraId="64959F42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F8E9EE2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D722FC6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654" w:type="dxa"/>
            <w:shd w:val="clear" w:color="auto" w:fill="auto"/>
          </w:tcPr>
          <w:p w14:paraId="309F998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5,653,087,138</w:t>
            </w:r>
          </w:p>
          <w:p w14:paraId="75D14DF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6,650,029,775</w:t>
            </w:r>
          </w:p>
        </w:tc>
        <w:tc>
          <w:tcPr>
            <w:tcW w:w="1470" w:type="dxa"/>
            <w:shd w:val="clear" w:color="auto" w:fill="auto"/>
          </w:tcPr>
          <w:p w14:paraId="79A8137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62,173,126</w:t>
            </w:r>
          </w:p>
          <w:p w14:paraId="3FFF418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424,919,047</w:t>
            </w:r>
          </w:p>
        </w:tc>
        <w:tc>
          <w:tcPr>
            <w:tcW w:w="1470" w:type="dxa"/>
            <w:shd w:val="clear" w:color="auto" w:fill="auto"/>
          </w:tcPr>
          <w:p w14:paraId="3E82942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3,400,375,323</w:t>
            </w:r>
          </w:p>
          <w:p w14:paraId="327AF63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3,006,498,509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2443F1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649,786,030</w:t>
            </w:r>
          </w:p>
          <w:p w14:paraId="7F36695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- 649,786,030</w:t>
            </w:r>
          </w:p>
        </w:tc>
        <w:tc>
          <w:tcPr>
            <w:tcW w:w="1470" w:type="dxa"/>
            <w:shd w:val="clear" w:color="auto" w:fill="auto"/>
          </w:tcPr>
          <w:p w14:paraId="6575249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2,840,324,719</w:t>
            </w:r>
          </w:p>
          <w:p w14:paraId="5A08E4C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2,568,826,189</w:t>
            </w:r>
          </w:p>
        </w:tc>
        <w:tc>
          <w:tcPr>
            <w:tcW w:w="1470" w:type="dxa"/>
            <w:shd w:val="clear" w:color="auto" w:fill="auto"/>
          </w:tcPr>
          <w:p w14:paraId="223CB9A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AAE09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C77893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D7632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20307F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5639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BE1D2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51EBE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D3A3A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62,173,126</w:t>
            </w:r>
          </w:p>
          <w:p w14:paraId="483A3A6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424,919,047</w:t>
            </w:r>
          </w:p>
        </w:tc>
        <w:tc>
          <w:tcPr>
            <w:tcW w:w="1470" w:type="dxa"/>
            <w:shd w:val="clear" w:color="auto" w:fill="auto"/>
          </w:tcPr>
          <w:p w14:paraId="7CE02BB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3,400,375,323</w:t>
            </w:r>
          </w:p>
          <w:p w14:paraId="3EF99CD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3,006,498,509</w:t>
            </w:r>
          </w:p>
        </w:tc>
        <w:tc>
          <w:tcPr>
            <w:tcW w:w="1470" w:type="dxa"/>
            <w:shd w:val="clear" w:color="auto" w:fill="auto"/>
          </w:tcPr>
          <w:p w14:paraId="0903A98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649,786,030</w:t>
            </w:r>
          </w:p>
          <w:p w14:paraId="6C8B27F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- 649,786,030</w:t>
            </w:r>
          </w:p>
        </w:tc>
        <w:tc>
          <w:tcPr>
            <w:tcW w:w="1470" w:type="dxa"/>
            <w:shd w:val="clear" w:color="auto" w:fill="auto"/>
          </w:tcPr>
          <w:p w14:paraId="3189D22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2,840,324,719</w:t>
            </w:r>
          </w:p>
          <w:p w14:paraId="0F4EFEE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2,568,826,189</w:t>
            </w:r>
          </w:p>
        </w:tc>
      </w:tr>
      <w:tr w:rsidR="00C45BE6" w14:paraId="7F02061A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B0BA1C8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84A6AB1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654" w:type="dxa"/>
            <w:shd w:val="clear" w:color="auto" w:fill="auto"/>
          </w:tcPr>
          <w:p w14:paraId="09EBFDD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68,675,740</w:t>
            </w:r>
          </w:p>
          <w:p w14:paraId="3D76E0E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243,157,217</w:t>
            </w:r>
          </w:p>
        </w:tc>
        <w:tc>
          <w:tcPr>
            <w:tcW w:w="1470" w:type="dxa"/>
            <w:shd w:val="clear" w:color="auto" w:fill="auto"/>
          </w:tcPr>
          <w:p w14:paraId="149EBAB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1,615</w:t>
            </w:r>
          </w:p>
          <w:p w14:paraId="286CB15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783,834</w:t>
            </w:r>
          </w:p>
        </w:tc>
        <w:tc>
          <w:tcPr>
            <w:tcW w:w="1470" w:type="dxa"/>
            <w:shd w:val="clear" w:color="auto" w:fill="auto"/>
          </w:tcPr>
          <w:p w14:paraId="6CDBB09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65,274,125</w:t>
            </w:r>
          </w:p>
          <w:p w14:paraId="431373B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48,396,544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4B16E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BAC3E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2FA7E4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3,400,000</w:t>
            </w:r>
          </w:p>
          <w:p w14:paraId="3ECAA82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193,976,839</w:t>
            </w:r>
          </w:p>
        </w:tc>
        <w:tc>
          <w:tcPr>
            <w:tcW w:w="1470" w:type="dxa"/>
            <w:shd w:val="clear" w:color="auto" w:fill="auto"/>
          </w:tcPr>
          <w:p w14:paraId="7FA1DBD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7CF5F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F4092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10C91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FFEED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7AACB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441811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020C3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99AC6E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1,615</w:t>
            </w:r>
          </w:p>
          <w:p w14:paraId="21CCBB7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783,834</w:t>
            </w:r>
          </w:p>
        </w:tc>
        <w:tc>
          <w:tcPr>
            <w:tcW w:w="1470" w:type="dxa"/>
            <w:shd w:val="clear" w:color="auto" w:fill="auto"/>
          </w:tcPr>
          <w:p w14:paraId="463FDB1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65,274,125</w:t>
            </w:r>
          </w:p>
          <w:p w14:paraId="1AC57AB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48,396,544</w:t>
            </w:r>
          </w:p>
        </w:tc>
        <w:tc>
          <w:tcPr>
            <w:tcW w:w="1470" w:type="dxa"/>
            <w:shd w:val="clear" w:color="auto" w:fill="auto"/>
          </w:tcPr>
          <w:p w14:paraId="2501AB8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1D325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721934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3,400,000</w:t>
            </w:r>
          </w:p>
          <w:p w14:paraId="7E1B791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193,976,839</w:t>
            </w:r>
          </w:p>
        </w:tc>
      </w:tr>
      <w:tr w:rsidR="00C45BE6" w14:paraId="109F7B5C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0BB1190C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41A8FBE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654" w:type="dxa"/>
            <w:shd w:val="clear" w:color="auto" w:fill="auto"/>
          </w:tcPr>
          <w:p w14:paraId="2A09303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1,076,754,767</w:t>
            </w:r>
          </w:p>
          <w:p w14:paraId="3D8B465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11,174,349,699</w:t>
            </w:r>
          </w:p>
        </w:tc>
        <w:tc>
          <w:tcPr>
            <w:tcW w:w="1470" w:type="dxa"/>
            <w:shd w:val="clear" w:color="auto" w:fill="auto"/>
          </w:tcPr>
          <w:p w14:paraId="231605F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18,864,673</w:t>
            </w:r>
          </w:p>
          <w:p w14:paraId="1EF0B6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1,437,349,789</w:t>
            </w:r>
          </w:p>
        </w:tc>
        <w:tc>
          <w:tcPr>
            <w:tcW w:w="1470" w:type="dxa"/>
            <w:shd w:val="clear" w:color="auto" w:fill="auto"/>
          </w:tcPr>
          <w:p w14:paraId="138F217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605,180,094</w:t>
            </w:r>
          </w:p>
          <w:p w14:paraId="750466A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5,430,823,934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4E27E3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10,219,350</w:t>
            </w:r>
          </w:p>
          <w:p w14:paraId="400FE4C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- 10,219,350</w:t>
            </w:r>
          </w:p>
        </w:tc>
        <w:tc>
          <w:tcPr>
            <w:tcW w:w="1470" w:type="dxa"/>
            <w:shd w:val="clear" w:color="auto" w:fill="auto"/>
          </w:tcPr>
          <w:p w14:paraId="3CC7C0D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462,929,350</w:t>
            </w:r>
          </w:p>
          <w:p w14:paraId="563DD43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4,295,956,626</w:t>
            </w:r>
          </w:p>
        </w:tc>
        <w:tc>
          <w:tcPr>
            <w:tcW w:w="1470" w:type="dxa"/>
            <w:shd w:val="clear" w:color="auto" w:fill="auto"/>
          </w:tcPr>
          <w:p w14:paraId="1D023EB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2C769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6CECB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5E507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B42A0F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26814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E3AF85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569A4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06A03E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18,864,673</w:t>
            </w:r>
          </w:p>
          <w:p w14:paraId="1E250B9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1,437,349,789</w:t>
            </w:r>
          </w:p>
        </w:tc>
        <w:tc>
          <w:tcPr>
            <w:tcW w:w="1470" w:type="dxa"/>
            <w:shd w:val="clear" w:color="auto" w:fill="auto"/>
          </w:tcPr>
          <w:p w14:paraId="0E3A62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605,180,094</w:t>
            </w:r>
          </w:p>
          <w:p w14:paraId="70E8FB0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5,430,823,934</w:t>
            </w:r>
          </w:p>
        </w:tc>
        <w:tc>
          <w:tcPr>
            <w:tcW w:w="1470" w:type="dxa"/>
            <w:shd w:val="clear" w:color="auto" w:fill="auto"/>
          </w:tcPr>
          <w:p w14:paraId="34F3873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10,219,350</w:t>
            </w:r>
          </w:p>
          <w:p w14:paraId="7D967DF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- 10,219,350</w:t>
            </w:r>
          </w:p>
        </w:tc>
        <w:tc>
          <w:tcPr>
            <w:tcW w:w="1470" w:type="dxa"/>
            <w:shd w:val="clear" w:color="auto" w:fill="auto"/>
          </w:tcPr>
          <w:p w14:paraId="116BC07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462,929,350</w:t>
            </w:r>
          </w:p>
          <w:p w14:paraId="6DC3EE7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4,295,956,626</w:t>
            </w:r>
          </w:p>
        </w:tc>
      </w:tr>
      <w:tr w:rsidR="00C45BE6" w14:paraId="18537D46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14C3A48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64CF65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654" w:type="dxa"/>
            <w:shd w:val="clear" w:color="auto" w:fill="auto"/>
          </w:tcPr>
          <w:p w14:paraId="5A753D7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695,846,846</w:t>
            </w:r>
          </w:p>
          <w:p w14:paraId="5EC3EE1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1,610,805,110</w:t>
            </w:r>
          </w:p>
        </w:tc>
        <w:tc>
          <w:tcPr>
            <w:tcW w:w="1470" w:type="dxa"/>
            <w:shd w:val="clear" w:color="auto" w:fill="auto"/>
          </w:tcPr>
          <w:p w14:paraId="1D92163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87,883,509</w:t>
            </w:r>
          </w:p>
          <w:p w14:paraId="086A18D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585,146,007</w:t>
            </w:r>
          </w:p>
        </w:tc>
        <w:tc>
          <w:tcPr>
            <w:tcW w:w="1470" w:type="dxa"/>
            <w:shd w:val="clear" w:color="auto" w:fill="auto"/>
          </w:tcPr>
          <w:p w14:paraId="69489F9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583,963,337</w:t>
            </w:r>
          </w:p>
          <w:p w14:paraId="221E49E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938,823,803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F050C2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B06F6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AF0C5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24,000,000</w:t>
            </w:r>
          </w:p>
          <w:p w14:paraId="0C79A04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86,835,300</w:t>
            </w:r>
          </w:p>
        </w:tc>
        <w:tc>
          <w:tcPr>
            <w:tcW w:w="1470" w:type="dxa"/>
            <w:shd w:val="clear" w:color="auto" w:fill="auto"/>
          </w:tcPr>
          <w:p w14:paraId="3105A30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4AF21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6374EC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D6E98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9C914A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2AA1E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893486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4D9DE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DAFF59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87,883,509</w:t>
            </w:r>
          </w:p>
          <w:p w14:paraId="126CBA8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585,146,007</w:t>
            </w:r>
          </w:p>
        </w:tc>
        <w:tc>
          <w:tcPr>
            <w:tcW w:w="1470" w:type="dxa"/>
            <w:shd w:val="clear" w:color="auto" w:fill="auto"/>
          </w:tcPr>
          <w:p w14:paraId="703CBAC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583,963,337</w:t>
            </w:r>
          </w:p>
          <w:p w14:paraId="64D79B5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938,823,803</w:t>
            </w:r>
          </w:p>
        </w:tc>
        <w:tc>
          <w:tcPr>
            <w:tcW w:w="1470" w:type="dxa"/>
            <w:shd w:val="clear" w:color="auto" w:fill="auto"/>
          </w:tcPr>
          <w:p w14:paraId="3E70753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B4E63F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95D435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24,000,000</w:t>
            </w:r>
          </w:p>
          <w:p w14:paraId="59EDF16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86,835,300</w:t>
            </w:r>
          </w:p>
        </w:tc>
      </w:tr>
      <w:tr w:rsidR="00C45BE6" w14:paraId="16FCC855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55F9B361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7637EFB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654" w:type="dxa"/>
            <w:shd w:val="clear" w:color="auto" w:fill="auto"/>
          </w:tcPr>
          <w:p w14:paraId="6F0B4ED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DD021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105,790,076</w:t>
            </w:r>
          </w:p>
        </w:tc>
        <w:tc>
          <w:tcPr>
            <w:tcW w:w="1470" w:type="dxa"/>
            <w:shd w:val="clear" w:color="auto" w:fill="auto"/>
          </w:tcPr>
          <w:p w14:paraId="7CA5568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F6ACF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160,000</w:t>
            </w:r>
          </w:p>
        </w:tc>
        <w:tc>
          <w:tcPr>
            <w:tcW w:w="1470" w:type="dxa"/>
            <w:shd w:val="clear" w:color="auto" w:fill="auto"/>
          </w:tcPr>
          <w:p w14:paraId="2B56C49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BFCF1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105,630,076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B79363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22D6E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79AD81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6106C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74EF0D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7B3AE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490A4D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10808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20A71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B81A7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4DB344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7219E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C57B78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27F03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160,000</w:t>
            </w:r>
          </w:p>
        </w:tc>
        <w:tc>
          <w:tcPr>
            <w:tcW w:w="1470" w:type="dxa"/>
            <w:shd w:val="clear" w:color="auto" w:fill="auto"/>
          </w:tcPr>
          <w:p w14:paraId="7337165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61EA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105,630,076</w:t>
            </w:r>
          </w:p>
        </w:tc>
        <w:tc>
          <w:tcPr>
            <w:tcW w:w="1470" w:type="dxa"/>
            <w:shd w:val="clear" w:color="auto" w:fill="auto"/>
          </w:tcPr>
          <w:p w14:paraId="7E66FB1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FBAAC9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77D038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FD8C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C45BE6" w14:paraId="25EADDEB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7A9E3499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254DBFA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654" w:type="dxa"/>
            <w:shd w:val="clear" w:color="auto" w:fill="auto"/>
          </w:tcPr>
          <w:p w14:paraId="2C87CC2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B0C9B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2,859,523</w:t>
            </w:r>
          </w:p>
        </w:tc>
        <w:tc>
          <w:tcPr>
            <w:tcW w:w="1470" w:type="dxa"/>
            <w:shd w:val="clear" w:color="auto" w:fill="auto"/>
          </w:tcPr>
          <w:p w14:paraId="493661F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5A2D4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186,655</w:t>
            </w:r>
          </w:p>
        </w:tc>
        <w:tc>
          <w:tcPr>
            <w:tcW w:w="1470" w:type="dxa"/>
            <w:shd w:val="clear" w:color="auto" w:fill="auto"/>
          </w:tcPr>
          <w:p w14:paraId="0C870A9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AE96A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2,672,868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BD757C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4FE4A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702E52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1EF6B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FECB97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794711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4C324D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685F3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81A5D8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840BD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C72F9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7990B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8B0B23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DB2A32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186,655</w:t>
            </w:r>
          </w:p>
        </w:tc>
        <w:tc>
          <w:tcPr>
            <w:tcW w:w="1470" w:type="dxa"/>
            <w:shd w:val="clear" w:color="auto" w:fill="auto"/>
          </w:tcPr>
          <w:p w14:paraId="3929023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54751B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2,672,868</w:t>
            </w:r>
          </w:p>
        </w:tc>
        <w:tc>
          <w:tcPr>
            <w:tcW w:w="1470" w:type="dxa"/>
            <w:shd w:val="clear" w:color="auto" w:fill="auto"/>
          </w:tcPr>
          <w:p w14:paraId="4C16FA3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89683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A6F0E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19395E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C45BE6" w14:paraId="34D3ADE2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3E5044C8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86B8047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654" w:type="dxa"/>
            <w:shd w:val="clear" w:color="auto" w:fill="auto"/>
          </w:tcPr>
          <w:p w14:paraId="3F24F28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184,092,794</w:t>
            </w:r>
          </w:p>
          <w:p w14:paraId="077994A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766,593,564</w:t>
            </w:r>
          </w:p>
        </w:tc>
        <w:tc>
          <w:tcPr>
            <w:tcW w:w="1470" w:type="dxa"/>
            <w:shd w:val="clear" w:color="auto" w:fill="auto"/>
          </w:tcPr>
          <w:p w14:paraId="5E49134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7461C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31,463,339</w:t>
            </w:r>
          </w:p>
        </w:tc>
        <w:tc>
          <w:tcPr>
            <w:tcW w:w="1470" w:type="dxa"/>
            <w:shd w:val="clear" w:color="auto" w:fill="auto"/>
          </w:tcPr>
          <w:p w14:paraId="6FD70B5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147,574,634</w:t>
            </w:r>
          </w:p>
          <w:p w14:paraId="27DB0DD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542,541,116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9AE565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33C0D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C78F10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36,518,160</w:t>
            </w:r>
          </w:p>
          <w:p w14:paraId="76C2C6D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192,589,109</w:t>
            </w:r>
          </w:p>
        </w:tc>
        <w:tc>
          <w:tcPr>
            <w:tcW w:w="1470" w:type="dxa"/>
            <w:shd w:val="clear" w:color="auto" w:fill="auto"/>
          </w:tcPr>
          <w:p w14:paraId="2952521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24E4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6669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E6DEC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AFE296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87207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1F5837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C07CD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D810D9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F2D4B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31,463,339</w:t>
            </w:r>
          </w:p>
        </w:tc>
        <w:tc>
          <w:tcPr>
            <w:tcW w:w="1470" w:type="dxa"/>
            <w:shd w:val="clear" w:color="auto" w:fill="auto"/>
          </w:tcPr>
          <w:p w14:paraId="70D629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147,574,634</w:t>
            </w:r>
          </w:p>
          <w:p w14:paraId="62FC104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542,541,116</w:t>
            </w:r>
          </w:p>
        </w:tc>
        <w:tc>
          <w:tcPr>
            <w:tcW w:w="1470" w:type="dxa"/>
            <w:shd w:val="clear" w:color="auto" w:fill="auto"/>
          </w:tcPr>
          <w:p w14:paraId="7B090D0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46410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3388D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36,518,160</w:t>
            </w:r>
          </w:p>
          <w:p w14:paraId="7B9240F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192,589,109</w:t>
            </w:r>
          </w:p>
        </w:tc>
      </w:tr>
      <w:tr w:rsidR="00C45BE6" w14:paraId="6DD95467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37C282B4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C1D17CC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654" w:type="dxa"/>
            <w:shd w:val="clear" w:color="auto" w:fill="auto"/>
          </w:tcPr>
          <w:p w14:paraId="4326AFD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35D1C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8,836,244,871</w:t>
            </w:r>
          </w:p>
        </w:tc>
        <w:tc>
          <w:tcPr>
            <w:tcW w:w="1470" w:type="dxa"/>
            <w:shd w:val="clear" w:color="auto" w:fill="auto"/>
          </w:tcPr>
          <w:p w14:paraId="31BDC25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D577E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383,242,392</w:t>
            </w:r>
          </w:p>
        </w:tc>
        <w:tc>
          <w:tcPr>
            <w:tcW w:w="1470" w:type="dxa"/>
            <w:shd w:val="clear" w:color="auto" w:fill="auto"/>
          </w:tcPr>
          <w:p w14:paraId="3365626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7E18C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3,995,039,289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789B66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27700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901718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6CBEE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4,457,963,190</w:t>
            </w:r>
          </w:p>
        </w:tc>
        <w:tc>
          <w:tcPr>
            <w:tcW w:w="1470" w:type="dxa"/>
            <w:shd w:val="clear" w:color="auto" w:fill="auto"/>
          </w:tcPr>
          <w:p w14:paraId="61E4779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4CD97C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E43992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578FC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4330BD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596B5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278436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BE628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4D6403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6A44C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383,242,392</w:t>
            </w:r>
          </w:p>
        </w:tc>
        <w:tc>
          <w:tcPr>
            <w:tcW w:w="1470" w:type="dxa"/>
            <w:shd w:val="clear" w:color="auto" w:fill="auto"/>
          </w:tcPr>
          <w:p w14:paraId="79DDC5C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FA7A8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3,995,039,289</w:t>
            </w:r>
          </w:p>
        </w:tc>
        <w:tc>
          <w:tcPr>
            <w:tcW w:w="1470" w:type="dxa"/>
            <w:shd w:val="clear" w:color="auto" w:fill="auto"/>
          </w:tcPr>
          <w:p w14:paraId="633B6F4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28AF4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5D9821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5FE4C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4,457,963,190</w:t>
            </w:r>
          </w:p>
        </w:tc>
      </w:tr>
      <w:tr w:rsidR="00C45BE6" w14:paraId="20C2D689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4587DBA5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80215E6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654" w:type="dxa"/>
            <w:shd w:val="clear" w:color="auto" w:fill="auto"/>
          </w:tcPr>
          <w:p w14:paraId="530EBA9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1,025,214,546</w:t>
            </w:r>
          </w:p>
          <w:p w14:paraId="77185EB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469,566,931</w:t>
            </w:r>
          </w:p>
        </w:tc>
        <w:tc>
          <w:tcPr>
            <w:tcW w:w="1470" w:type="dxa"/>
            <w:shd w:val="clear" w:color="auto" w:fill="auto"/>
          </w:tcPr>
          <w:p w14:paraId="7CF646A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20,968,199</w:t>
            </w:r>
          </w:p>
          <w:p w14:paraId="0F00788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12,254,716</w:t>
            </w:r>
          </w:p>
        </w:tc>
        <w:tc>
          <w:tcPr>
            <w:tcW w:w="1470" w:type="dxa"/>
            <w:shd w:val="clear" w:color="auto" w:fill="auto"/>
          </w:tcPr>
          <w:p w14:paraId="201C145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758,696,870</w:t>
            </w:r>
          </w:p>
          <w:p w14:paraId="7044B31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369,157,137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696FAE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254F4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75E65C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245,549,477</w:t>
            </w:r>
          </w:p>
          <w:p w14:paraId="2B74469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88,155,078</w:t>
            </w:r>
          </w:p>
        </w:tc>
        <w:tc>
          <w:tcPr>
            <w:tcW w:w="1470" w:type="dxa"/>
            <w:shd w:val="clear" w:color="auto" w:fill="auto"/>
          </w:tcPr>
          <w:p w14:paraId="26C5A00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99A9E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016D51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F9774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B6085F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FFA1D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9F11BA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BEF8B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658418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20,968,199</w:t>
            </w:r>
          </w:p>
          <w:p w14:paraId="72D7731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12,254,716</w:t>
            </w:r>
          </w:p>
        </w:tc>
        <w:tc>
          <w:tcPr>
            <w:tcW w:w="1470" w:type="dxa"/>
            <w:shd w:val="clear" w:color="auto" w:fill="auto"/>
          </w:tcPr>
          <w:p w14:paraId="4E684F3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758,696,870</w:t>
            </w:r>
          </w:p>
          <w:p w14:paraId="12B4D56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369,157,137</w:t>
            </w:r>
          </w:p>
        </w:tc>
        <w:tc>
          <w:tcPr>
            <w:tcW w:w="1470" w:type="dxa"/>
            <w:shd w:val="clear" w:color="auto" w:fill="auto"/>
          </w:tcPr>
          <w:p w14:paraId="3E6C1FD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0D8CB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3DCF32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245,549,477</w:t>
            </w:r>
          </w:p>
          <w:p w14:paraId="4E68AD0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88,155,078</w:t>
            </w:r>
          </w:p>
        </w:tc>
      </w:tr>
      <w:tr w:rsidR="00C45BE6" w14:paraId="7DA98730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50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DAD1C4F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523FB09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654" w:type="dxa"/>
            <w:shd w:val="clear" w:color="auto" w:fill="auto"/>
          </w:tcPr>
          <w:p w14:paraId="7062575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BCB07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30,826,600</w:t>
            </w:r>
          </w:p>
        </w:tc>
        <w:tc>
          <w:tcPr>
            <w:tcW w:w="1470" w:type="dxa"/>
            <w:shd w:val="clear" w:color="auto" w:fill="auto"/>
          </w:tcPr>
          <w:p w14:paraId="6CCAB0C0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6EBA8B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25,634,400</w:t>
            </w:r>
          </w:p>
        </w:tc>
        <w:tc>
          <w:tcPr>
            <w:tcW w:w="1470" w:type="dxa"/>
            <w:shd w:val="clear" w:color="auto" w:fill="auto"/>
          </w:tcPr>
          <w:p w14:paraId="09B35A5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9E168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1,882,200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BD3C94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6DCBEF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D98043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BE5B78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3,310,000</w:t>
            </w:r>
          </w:p>
        </w:tc>
        <w:tc>
          <w:tcPr>
            <w:tcW w:w="1470" w:type="dxa"/>
            <w:shd w:val="clear" w:color="auto" w:fill="auto"/>
          </w:tcPr>
          <w:p w14:paraId="36BF577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8C4A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20C2BE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FDA11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819336A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D6375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A1693B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2CF43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AA2F3E5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737E5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25,634,400</w:t>
            </w:r>
          </w:p>
        </w:tc>
        <w:tc>
          <w:tcPr>
            <w:tcW w:w="1470" w:type="dxa"/>
            <w:shd w:val="clear" w:color="auto" w:fill="auto"/>
          </w:tcPr>
          <w:p w14:paraId="41C1D95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4BCD33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1,882,200</w:t>
            </w:r>
          </w:p>
        </w:tc>
        <w:tc>
          <w:tcPr>
            <w:tcW w:w="1470" w:type="dxa"/>
            <w:shd w:val="clear" w:color="auto" w:fill="auto"/>
          </w:tcPr>
          <w:p w14:paraId="1B00170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7F97B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2ED431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32C48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3,310,000</w:t>
            </w:r>
          </w:p>
        </w:tc>
      </w:tr>
      <w:tr w:rsidR="00C45BE6" w14:paraId="063F52D9" w14:textId="77777777" w:rsidTr="003708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862"/>
        </w:trPr>
        <w:tc>
          <w:tcPr>
            <w:tcW w:w="1007" w:type="dxa"/>
            <w:gridSpan w:val="2"/>
            <w:shd w:val="clear" w:color="auto" w:fill="auto"/>
            <w:vAlign w:val="center"/>
          </w:tcPr>
          <w:p w14:paraId="6BB4463A" w14:textId="77777777" w:rsidR="00C45BE6" w:rsidRPr="0037084D" w:rsidRDefault="00C45BE6" w:rsidP="0037084D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112－113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DF720C5" w14:textId="77777777" w:rsidR="00C45BE6" w:rsidRPr="0037084D" w:rsidRDefault="00C45BE6" w:rsidP="0037084D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7084D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654" w:type="dxa"/>
            <w:shd w:val="clear" w:color="auto" w:fill="auto"/>
          </w:tcPr>
          <w:p w14:paraId="0CB10F9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7FAFEE9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900,000,000</w:t>
            </w:r>
          </w:p>
        </w:tc>
        <w:tc>
          <w:tcPr>
            <w:tcW w:w="1470" w:type="dxa"/>
            <w:shd w:val="clear" w:color="auto" w:fill="auto"/>
          </w:tcPr>
          <w:p w14:paraId="1B6115C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32,192,091</w:t>
            </w:r>
          </w:p>
          <w:p w14:paraId="768D8E7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193,577,167</w:t>
            </w:r>
          </w:p>
        </w:tc>
        <w:tc>
          <w:tcPr>
            <w:tcW w:w="1470" w:type="dxa"/>
            <w:shd w:val="clear" w:color="auto" w:fill="auto"/>
          </w:tcPr>
          <w:p w14:paraId="2F9F724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10,501,335</w:t>
            </w:r>
          </w:p>
          <w:p w14:paraId="12EEE76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706,422,833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22F3DD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63630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4D9DC6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E845DD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DCCF3D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B3870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44FDE0C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066FA4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CF5B50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2EAE33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DDC082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2EF6DF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C192F7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32,192,091</w:t>
            </w:r>
          </w:p>
          <w:p w14:paraId="4D2FF249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193,577,167</w:t>
            </w:r>
          </w:p>
        </w:tc>
        <w:tc>
          <w:tcPr>
            <w:tcW w:w="1470" w:type="dxa"/>
            <w:shd w:val="clear" w:color="auto" w:fill="auto"/>
          </w:tcPr>
          <w:p w14:paraId="436EAB5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10,501,335</w:t>
            </w:r>
          </w:p>
          <w:p w14:paraId="07B10E9E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706,422,833</w:t>
            </w:r>
          </w:p>
        </w:tc>
        <w:tc>
          <w:tcPr>
            <w:tcW w:w="1470" w:type="dxa"/>
            <w:shd w:val="clear" w:color="auto" w:fill="auto"/>
          </w:tcPr>
          <w:p w14:paraId="2E8A723B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4D0911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619D86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E52168" w14:textId="77777777" w:rsidR="00C45BE6" w:rsidRPr="0037084D" w:rsidRDefault="00C45BE6" w:rsidP="0037084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7084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7F10E8D9" w14:textId="5C8E185F" w:rsidR="00D00E8E" w:rsidRPr="002B7980" w:rsidRDefault="00D00E8E" w:rsidP="002E4EDC">
      <w:pPr>
        <w:jc w:val="center"/>
        <w:rPr>
          <w:rFonts w:eastAsia="標楷體"/>
          <w:sz w:val="2"/>
          <w:szCs w:val="2"/>
        </w:rPr>
      </w:pPr>
    </w:p>
    <w:sectPr w:rsidR="00D00E8E" w:rsidRPr="002B7980" w:rsidSect="00370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05" w:right="1440" w:bottom="794" w:left="1440" w:header="1020" w:footer="737" w:gutter="0"/>
      <w:pgNumType w:start="1" w:chapStyle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3C5F" w14:textId="77777777" w:rsidR="00C45BE6" w:rsidRDefault="00C45BE6">
      <w:r>
        <w:separator/>
      </w:r>
    </w:p>
  </w:endnote>
  <w:endnote w:type="continuationSeparator" w:id="0">
    <w:p w14:paraId="383BFCB6" w14:textId="77777777" w:rsidR="00C45BE6" w:rsidRDefault="00C4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3DFAD" w14:textId="77777777" w:rsidR="003C0865" w:rsidRDefault="003C086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5FFB" w14:textId="39B68CE2" w:rsidR="00125A93" w:rsidRPr="00125A93" w:rsidRDefault="00125A93" w:rsidP="00125A93">
    <w:pPr>
      <w:pStyle w:val="a4"/>
      <w:jc w:val="center"/>
      <w:rPr>
        <w:rFonts w:ascii="標楷體" w:eastAsia="標楷體" w:hAnsi="標楷體"/>
      </w:rPr>
    </w:pPr>
    <w:r w:rsidRPr="00125A93">
      <w:rPr>
        <w:rFonts w:ascii="標楷體" w:eastAsia="標楷體" w:hAnsi="標楷體" w:hint="eastAsia"/>
      </w:rPr>
      <w:t>14-</w:t>
    </w:r>
    <w:sdt>
      <w:sdtPr>
        <w:rPr>
          <w:rFonts w:ascii="標楷體" w:eastAsia="標楷體" w:hAnsi="標楷體"/>
        </w:rPr>
        <w:id w:val="-1672789752"/>
        <w:docPartObj>
          <w:docPartGallery w:val="Page Numbers (Bottom of Page)"/>
          <w:docPartUnique/>
        </w:docPartObj>
      </w:sdtPr>
      <w:sdtEndPr/>
      <w:sdtContent>
        <w:r w:rsidRPr="00125A93">
          <w:rPr>
            <w:rFonts w:ascii="標楷體" w:eastAsia="標楷體" w:hAnsi="標楷體"/>
          </w:rPr>
          <w:fldChar w:fldCharType="begin"/>
        </w:r>
        <w:r w:rsidRPr="00125A93">
          <w:rPr>
            <w:rFonts w:ascii="標楷體" w:eastAsia="標楷體" w:hAnsi="標楷體"/>
          </w:rPr>
          <w:instrText>PAGE   \* MERGEFORMAT</w:instrText>
        </w:r>
        <w:r w:rsidRPr="00125A93">
          <w:rPr>
            <w:rFonts w:ascii="標楷體" w:eastAsia="標楷體" w:hAnsi="標楷體"/>
          </w:rPr>
          <w:fldChar w:fldCharType="separate"/>
        </w:r>
        <w:r w:rsidRPr="00125A93">
          <w:rPr>
            <w:rFonts w:ascii="標楷體" w:eastAsia="標楷體" w:hAnsi="標楷體"/>
            <w:lang w:val="zh-TW"/>
          </w:rPr>
          <w:t>2</w:t>
        </w:r>
        <w:r w:rsidRPr="00125A93">
          <w:rPr>
            <w:rFonts w:ascii="標楷體" w:eastAsia="標楷體" w:hAnsi="標楷體"/>
          </w:rPr>
          <w:fldChar w:fldCharType="end"/>
        </w:r>
      </w:sdtContent>
    </w:sdt>
  </w:p>
  <w:p w14:paraId="758A593A" w14:textId="77777777" w:rsidR="00125A93" w:rsidRDefault="00125A93" w:rsidP="00125A9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40CE" w14:textId="0D46B111" w:rsidR="00125A93" w:rsidRPr="003C0865" w:rsidRDefault="00125A93" w:rsidP="00125A93">
    <w:pPr>
      <w:pStyle w:val="a4"/>
      <w:jc w:val="center"/>
      <w:rPr>
        <w:rFonts w:ascii="標楷體" w:eastAsia="標楷體" w:hAnsi="標楷體"/>
      </w:rPr>
    </w:pPr>
    <w:r w:rsidRPr="003C0865">
      <w:rPr>
        <w:rFonts w:ascii="標楷體" w:eastAsia="標楷體" w:hAnsi="標楷體" w:hint="eastAsia"/>
      </w:rPr>
      <w:t>14-1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C624" w14:textId="77777777" w:rsidR="00C45BE6" w:rsidRDefault="00C45BE6">
      <w:r>
        <w:separator/>
      </w:r>
    </w:p>
  </w:footnote>
  <w:footnote w:type="continuationSeparator" w:id="0">
    <w:p w14:paraId="7DC9FFDE" w14:textId="77777777" w:rsidR="00C45BE6" w:rsidRDefault="00C45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6188" w14:textId="77777777" w:rsidR="003C0865" w:rsidRDefault="003C08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3DF9" w14:textId="4C238426" w:rsidR="00D00E8E" w:rsidRDefault="00B40417">
    <w:pPr>
      <w:jc w:val="center"/>
    </w:pP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proofErr w:type="gramStart"/>
    <w:r w:rsidR="006E23D1" w:rsidRPr="006E23D1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1A30B6">
      <w:rPr>
        <w:rFonts w:ascii="標楷體" w:eastAsia="標楷體" w:hAnsi="標楷體" w:hint="eastAsia"/>
        <w:b/>
        <w:spacing w:val="120"/>
        <w:sz w:val="36"/>
        <w:u w:val="single"/>
      </w:rPr>
      <w:t>年度中央政府總決算以前年度歲出</w:t>
    </w:r>
    <w:r w:rsidR="006E23D1" w:rsidRPr="006E23D1">
      <w:rPr>
        <w:rFonts w:ascii="標楷體" w:eastAsia="標楷體" w:hAnsi="標楷體"/>
        <w:b/>
        <w:spacing w:val="120"/>
        <w:sz w:val="36"/>
        <w:u w:val="single"/>
      </w:rPr>
      <w:t>政事別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轉入數決算審定總表</w:t>
    </w:r>
    <w:r w:rsidR="00CC035C" w:rsidRPr="006E23D1">
      <w:rPr>
        <w:rFonts w:ascii="標楷體" w:eastAsia="標楷體" w:hAnsi="標楷體"/>
        <w:bCs/>
      </w:rPr>
      <w:t>(</w:t>
    </w:r>
    <w:r w:rsidR="00CC035C" w:rsidRPr="006E23D1">
      <w:rPr>
        <w:rFonts w:ascii="標楷體" w:eastAsia="標楷體" w:hAnsi="標楷體" w:hint="eastAsia"/>
        <w:bCs/>
        <w:lang w:eastAsia="zh-HK"/>
      </w:rPr>
      <w:t>續</w:t>
    </w:r>
    <w:r w:rsidR="00CC035C" w:rsidRPr="006E23D1">
      <w:rPr>
        <w:rFonts w:ascii="標楷體" w:eastAsia="標楷體" w:hAnsi="標楷體"/>
        <w:b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5E78" w14:textId="460191C6" w:rsidR="00D00E8E" w:rsidRPr="001A30B6" w:rsidRDefault="00D00E8E">
    <w:pPr>
      <w:jc w:val="center"/>
      <w:rPr>
        <w:spacing w:val="120"/>
      </w:rPr>
    </w:pP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proofErr w:type="gramStart"/>
    <w:r w:rsidR="006E23D1" w:rsidRPr="006E23D1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1A30B6">
      <w:rPr>
        <w:rFonts w:ascii="標楷體" w:eastAsia="標楷體" w:hAnsi="標楷體" w:hint="eastAsia"/>
        <w:b/>
        <w:spacing w:val="120"/>
        <w:sz w:val="36"/>
        <w:u w:val="single"/>
      </w:rPr>
      <w:t>年度中央政府總決算以前年度歲出</w:t>
    </w:r>
    <w:r w:rsidR="006E23D1" w:rsidRPr="006E23D1">
      <w:rPr>
        <w:rFonts w:ascii="標楷體" w:eastAsia="標楷體" w:hAnsi="標楷體"/>
        <w:b/>
        <w:spacing w:val="120"/>
        <w:sz w:val="36"/>
        <w:u w:val="single"/>
      </w:rPr>
      <w:t>政事別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轉入數決算審定</w:t>
    </w:r>
    <w:r w:rsidR="0083783F" w:rsidRPr="001A30B6">
      <w:rPr>
        <w:rFonts w:ascii="標楷體" w:eastAsia="標楷體" w:hAnsi="標楷體" w:hint="eastAsia"/>
        <w:b/>
        <w:spacing w:val="120"/>
        <w:sz w:val="36"/>
        <w:u w:val="single"/>
      </w:rPr>
      <w:t>總</w:t>
    </w:r>
    <w:r w:rsidRPr="001A30B6">
      <w:rPr>
        <w:rFonts w:ascii="標楷體" w:eastAsia="標楷體" w:hAnsi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E6"/>
    <w:rsid w:val="00044676"/>
    <w:rsid w:val="000E06AB"/>
    <w:rsid w:val="001005C6"/>
    <w:rsid w:val="00125A93"/>
    <w:rsid w:val="001A30B6"/>
    <w:rsid w:val="001B0E7A"/>
    <w:rsid w:val="001D4AA1"/>
    <w:rsid w:val="00290783"/>
    <w:rsid w:val="002B7980"/>
    <w:rsid w:val="002D2767"/>
    <w:rsid w:val="002E4EDC"/>
    <w:rsid w:val="0037084D"/>
    <w:rsid w:val="00393402"/>
    <w:rsid w:val="003C0865"/>
    <w:rsid w:val="004A7C80"/>
    <w:rsid w:val="004C4241"/>
    <w:rsid w:val="006933B9"/>
    <w:rsid w:val="006E23D1"/>
    <w:rsid w:val="007E7303"/>
    <w:rsid w:val="0083783F"/>
    <w:rsid w:val="00867BCD"/>
    <w:rsid w:val="009914B7"/>
    <w:rsid w:val="00A17302"/>
    <w:rsid w:val="00A6732C"/>
    <w:rsid w:val="00AE1499"/>
    <w:rsid w:val="00B40417"/>
    <w:rsid w:val="00B514D1"/>
    <w:rsid w:val="00BB394B"/>
    <w:rsid w:val="00BC6C00"/>
    <w:rsid w:val="00C45BE6"/>
    <w:rsid w:val="00CC035C"/>
    <w:rsid w:val="00D00E8E"/>
    <w:rsid w:val="00D40A6A"/>
    <w:rsid w:val="00DE47A9"/>
    <w:rsid w:val="00E3199F"/>
    <w:rsid w:val="00ED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EECFA5"/>
  <w15:chartTrackingRefBased/>
  <w15:docId w15:val="{80AA96D5-9B2E-45CB-84FD-723F25BF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125A9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QcSJ1YVILdP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QcSJ1YVILdP以前年度歲出決算審定表A3</Template>
  <TotalTime>28</TotalTime>
  <Pages>2</Pages>
  <Words>1102</Words>
  <Characters>4186</Characters>
  <Application>Microsoft Office Word</Application>
  <DocSecurity>0</DocSecurity>
  <Lines>34</Lines>
  <Paragraphs>10</Paragraphs>
  <ScaleCrop>false</ScaleCrop>
  <Company>N.A.O.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王盈絜</dc:creator>
  <cp:keywords/>
  <cp:lastModifiedBy>張宥淇</cp:lastModifiedBy>
  <cp:revision>13</cp:revision>
  <cp:lastPrinted>2026-06-15T08:27:00Z</cp:lastPrinted>
  <dcterms:created xsi:type="dcterms:W3CDTF">2026-06-12T08:41:00Z</dcterms:created>
  <dcterms:modified xsi:type="dcterms:W3CDTF">2026-06-26T06:08:00Z</dcterms:modified>
</cp:coreProperties>
</file>