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2202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"/>
        <w:gridCol w:w="226"/>
        <w:gridCol w:w="2200"/>
        <w:gridCol w:w="1624"/>
        <w:gridCol w:w="1621"/>
        <w:gridCol w:w="1486"/>
        <w:gridCol w:w="257"/>
        <w:gridCol w:w="1199"/>
        <w:gridCol w:w="1594"/>
        <w:gridCol w:w="1276"/>
        <w:gridCol w:w="1275"/>
        <w:gridCol w:w="1326"/>
        <w:gridCol w:w="1529"/>
        <w:gridCol w:w="1530"/>
        <w:gridCol w:w="1530"/>
        <w:gridCol w:w="1530"/>
        <w:gridCol w:w="1538"/>
        <w:gridCol w:w="143"/>
      </w:tblGrid>
      <w:tr w:rsidR="0034626E" w14:paraId="1E344A93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DA3E3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FE5F" w14:textId="77777777" w:rsidR="0034626E" w:rsidRDefault="0034626E">
            <w:pPr>
              <w:ind w:left="-42" w:right="80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8A96" w14:textId="77777777" w:rsidR="0034626E" w:rsidRDefault="0034626E">
            <w:pPr>
              <w:ind w:right="7"/>
              <w:jc w:val="right"/>
              <w:rPr>
                <w:rFonts w:eastAsia="標楷體"/>
                <w:sz w:val="20"/>
              </w:rPr>
            </w:pPr>
            <w:r w:rsidRPr="008C4E7E">
              <w:rPr>
                <w:rFonts w:eastAsia="標楷體" w:hint="eastAsia"/>
                <w:sz w:val="22"/>
                <w:szCs w:val="22"/>
              </w:rPr>
              <w:t>單位</w:t>
            </w:r>
            <w:r w:rsidRPr="008C4E7E">
              <w:rPr>
                <w:rFonts w:eastAsia="標楷體"/>
                <w:sz w:val="22"/>
                <w:szCs w:val="22"/>
              </w:rPr>
              <w:t>：</w:t>
            </w:r>
            <w:r w:rsidRPr="008C4E7E">
              <w:rPr>
                <w:rFonts w:eastAsia="標楷體" w:hint="eastAsia"/>
                <w:sz w:val="22"/>
                <w:szCs w:val="22"/>
              </w:rPr>
              <w:t>新臺幣元</w:t>
            </w:r>
          </w:p>
        </w:tc>
      </w:tr>
      <w:tr w:rsidR="0034626E" w14:paraId="32F9CD9A" w14:textId="77777777">
        <w:trPr>
          <w:gridAfter w:val="1"/>
          <w:wAfter w:w="143" w:type="dxa"/>
          <w:cantSplit/>
          <w:trHeight w:val="270"/>
          <w:tblHeader/>
        </w:trPr>
        <w:tc>
          <w:tcPr>
            <w:tcW w:w="544" w:type="dxa"/>
            <w:gridSpan w:val="2"/>
            <w:tcBorders>
              <w:top w:val="nil"/>
              <w:left w:val="nil"/>
              <w:right w:val="nil"/>
            </w:tcBorders>
          </w:tcPr>
          <w:p w14:paraId="571DB813" w14:textId="77777777" w:rsidR="0034626E" w:rsidRDefault="0034626E">
            <w:pPr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718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A2BA677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  <w:tc>
          <w:tcPr>
            <w:tcW w:w="1432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79DFCD8" w14:textId="77777777" w:rsidR="0034626E" w:rsidRDefault="0034626E">
            <w:pPr>
              <w:ind w:right="-186"/>
              <w:jc w:val="right"/>
              <w:rPr>
                <w:rFonts w:eastAsia="標楷體"/>
                <w:sz w:val="22"/>
              </w:rPr>
            </w:pPr>
          </w:p>
        </w:tc>
      </w:tr>
      <w:tr w:rsidR="0034626E" w14:paraId="5838310A" w14:textId="77777777" w:rsidTr="00C776C0">
        <w:trPr>
          <w:cantSplit/>
          <w:trHeight w:val="381"/>
          <w:tblHeader/>
        </w:trPr>
        <w:tc>
          <w:tcPr>
            <w:tcW w:w="2744" w:type="dxa"/>
            <w:gridSpan w:val="3"/>
            <w:tcBorders>
              <w:left w:val="nil"/>
            </w:tcBorders>
            <w:vAlign w:val="center"/>
          </w:tcPr>
          <w:p w14:paraId="34514C56" w14:textId="77777777" w:rsidR="0034626E" w:rsidRDefault="0034626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624" w:type="dxa"/>
            <w:vMerge w:val="restart"/>
            <w:vAlign w:val="center"/>
          </w:tcPr>
          <w:p w14:paraId="2DEA4C58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6157" w:type="dxa"/>
            <w:gridSpan w:val="5"/>
            <w:vAlign w:val="center"/>
          </w:tcPr>
          <w:p w14:paraId="107FA24A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877" w:type="dxa"/>
            <w:gridSpan w:val="3"/>
            <w:vAlign w:val="center"/>
          </w:tcPr>
          <w:p w14:paraId="0B81ADF4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6119" w:type="dxa"/>
            <w:gridSpan w:val="4"/>
            <w:vAlign w:val="center"/>
          </w:tcPr>
          <w:p w14:paraId="08FB1E8B" w14:textId="77777777" w:rsidR="0034626E" w:rsidRDefault="0034626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1681" w:type="dxa"/>
            <w:gridSpan w:val="2"/>
            <w:vMerge w:val="restart"/>
            <w:tcBorders>
              <w:right w:val="nil"/>
            </w:tcBorders>
            <w:vAlign w:val="center"/>
          </w:tcPr>
          <w:p w14:paraId="24CF771D" w14:textId="77777777" w:rsidR="0034626E" w:rsidRDefault="0034626E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決算審定數與預</w:t>
            </w:r>
          </w:p>
          <w:p w14:paraId="46196B5A" w14:textId="77777777" w:rsidR="0034626E" w:rsidRDefault="0034626E">
            <w:pPr>
              <w:ind w:left="-7" w:rightChars="6" w:right="14"/>
              <w:jc w:val="distribute"/>
              <w:rPr>
                <w:rFonts w:eastAsia="標楷體"/>
                <w:spacing w:val="-14"/>
                <w:sz w:val="20"/>
              </w:rPr>
            </w:pPr>
            <w:r>
              <w:rPr>
                <w:rFonts w:eastAsia="標楷體" w:hint="eastAsia"/>
                <w:spacing w:val="-14"/>
                <w:sz w:val="20"/>
              </w:rPr>
              <w:t>算數比較增減</w:t>
            </w:r>
          </w:p>
        </w:tc>
      </w:tr>
      <w:tr w:rsidR="007F6835" w14:paraId="0F401F74" w14:textId="77777777" w:rsidTr="00C776C0">
        <w:trPr>
          <w:cantSplit/>
          <w:trHeight w:val="395"/>
          <w:tblHeader/>
        </w:trPr>
        <w:tc>
          <w:tcPr>
            <w:tcW w:w="318" w:type="dxa"/>
            <w:tcBorders>
              <w:left w:val="nil"/>
            </w:tcBorders>
            <w:vAlign w:val="center"/>
          </w:tcPr>
          <w:p w14:paraId="7EBE2233" w14:textId="77777777" w:rsidR="0034626E" w:rsidRDefault="0034626E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26" w:type="dxa"/>
            <w:gridSpan w:val="2"/>
            <w:vAlign w:val="center"/>
          </w:tcPr>
          <w:p w14:paraId="5F32E900" w14:textId="77777777" w:rsidR="0034626E" w:rsidRDefault="0034626E">
            <w:pPr>
              <w:ind w:left="140" w:right="14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624" w:type="dxa"/>
            <w:vMerge/>
            <w:vAlign w:val="center"/>
          </w:tcPr>
          <w:p w14:paraId="3F21832F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621" w:type="dxa"/>
            <w:vAlign w:val="center"/>
          </w:tcPr>
          <w:p w14:paraId="03B28848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86" w:type="dxa"/>
            <w:vAlign w:val="center"/>
          </w:tcPr>
          <w:p w14:paraId="7322DC57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56" w:type="dxa"/>
            <w:gridSpan w:val="2"/>
            <w:vAlign w:val="center"/>
          </w:tcPr>
          <w:p w14:paraId="1B6BD990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94" w:type="dxa"/>
            <w:vAlign w:val="center"/>
          </w:tcPr>
          <w:p w14:paraId="138628C8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276" w:type="dxa"/>
            <w:vAlign w:val="center"/>
          </w:tcPr>
          <w:p w14:paraId="1CD72E5D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275" w:type="dxa"/>
            <w:vAlign w:val="center"/>
          </w:tcPr>
          <w:p w14:paraId="061A77FC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326" w:type="dxa"/>
            <w:vAlign w:val="center"/>
          </w:tcPr>
          <w:p w14:paraId="4079BBFD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9" w:type="dxa"/>
            <w:vAlign w:val="center"/>
          </w:tcPr>
          <w:p w14:paraId="192DB0A7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08DEC50C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653A10AF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7F9EF3AB" w14:textId="77777777" w:rsidR="0034626E" w:rsidRDefault="0034626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681" w:type="dxa"/>
            <w:gridSpan w:val="2"/>
            <w:vMerge/>
            <w:tcBorders>
              <w:right w:val="nil"/>
            </w:tcBorders>
            <w:vAlign w:val="center"/>
          </w:tcPr>
          <w:p w14:paraId="0FF6EF1F" w14:textId="77777777" w:rsidR="0034626E" w:rsidRDefault="0034626E">
            <w:pPr>
              <w:ind w:right="14"/>
              <w:jc w:val="center"/>
              <w:rPr>
                <w:rFonts w:eastAsia="標楷體"/>
                <w:sz w:val="20"/>
              </w:rPr>
            </w:pPr>
          </w:p>
        </w:tc>
      </w:tr>
      <w:tr w:rsidR="007F6835" w:rsidRPr="00ED0B67" w14:paraId="66C658A0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4680C657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5545C74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資本門合計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0F9E5A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457,423,077,123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DECE84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392,838,705,251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496C75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12,196,736,919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769A07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46,862,902,170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A3D722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451,898,344,340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1579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- 279,942,555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9839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D59DB8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274,870,995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B477FD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392,558,762,696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FFE91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12,196,736,919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9EFC7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47,137,773,165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482FA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451,893,272,780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65A06D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- 5,529,804,343</w:t>
            </w:r>
          </w:p>
        </w:tc>
      </w:tr>
      <w:tr w:rsidR="007F6835" w:rsidRPr="00ED0B67" w14:paraId="07F15674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6242EB22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3C435E9A" w14:textId="77777777" w:rsidR="00D80C43" w:rsidRPr="00ED0B67" w:rsidRDefault="00D80C43" w:rsidP="00FE626E">
            <w:pPr>
              <w:snapToGrid w:val="0"/>
              <w:spacing w:line="640" w:lineRule="exact"/>
              <w:ind w:right="-3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(1.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428024830"/>
              </w:rPr>
              <w:t>一般政務支</w:t>
            </w:r>
            <w:r w:rsidRPr="007F683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428024830"/>
              </w:rPr>
              <w:t>出</w:t>
            </w: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F911F5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42,449,391,024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D6B83C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33,550,574,501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0AB2DD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1,257,862,751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20AE5D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7,174,226,708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71FC37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41,982,663,960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9B8B9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462ED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980B16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9234D9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33,550,574,501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652E3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1,257,862,751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A9E37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7,174,226,708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87577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41,982,663,960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93456C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- 466,727,064</w:t>
            </w:r>
          </w:p>
        </w:tc>
      </w:tr>
      <w:tr w:rsidR="007F6835" w:rsidRPr="00ED0B67" w14:paraId="3A604DDD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508E4AED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7DDD351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國務支出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A49DE9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78,872,716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EEDF63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69,946,983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A0C6DC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9DB7F0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8,844,000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4A4D0F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78,790,983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F147A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56CD2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D0911D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FFDFFD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69,946,983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4D487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E25AF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8,844,000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C7BBA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78,790,983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477937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- 81,733</w:t>
            </w:r>
          </w:p>
        </w:tc>
      </w:tr>
      <w:tr w:rsidR="007F6835" w:rsidRPr="00ED0B67" w14:paraId="0C6D93DF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1B97DBC6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BD6EF2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FA19C2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955,575,161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5F0A77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879,234,201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C5445B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804132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61,293,834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F60123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940,528,035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8A22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616C8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F8DB0B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9C13A5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879,234,201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E8F27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AB135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61,293,834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12462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940,528,035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D1A139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- 15,047,126</w:t>
            </w:r>
          </w:p>
        </w:tc>
      </w:tr>
      <w:tr w:rsidR="007F6835" w:rsidRPr="00ED0B67" w14:paraId="1C81E6B5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62CE7E98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6DB69F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A7D971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251,963,000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F19AC6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150,722,691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6F72EC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73CB4A5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96,160,880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8EF933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246,883,571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F08EC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A37A8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69FA8D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61E05B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150,722,691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CF339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FB4BE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96,160,880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9A9B6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246,883,571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447AB4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- 5,079,429</w:t>
            </w:r>
          </w:p>
        </w:tc>
      </w:tr>
      <w:tr w:rsidR="007F6835" w:rsidRPr="00ED0B67" w14:paraId="393067DB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3E7C7E87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4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490ED38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司法支出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8D62E7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6,142,748,043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BC0B90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4,329,566,179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B875E2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186,686,613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3337D0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1,398,009,871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950F36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5,914,262,663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96792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B3AD7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C13246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5671E7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4,329,566,179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0784E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186,686,613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837AE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1,398,009,871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0F8F4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5,914,262,663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5F8145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- 228,485,380</w:t>
            </w:r>
          </w:p>
        </w:tc>
      </w:tr>
      <w:tr w:rsidR="007F6835" w:rsidRPr="00ED0B67" w14:paraId="0125F087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110CFCC6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5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3A4A04F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考試支出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4ACFA5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337,703,878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B0D363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182,395,996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4E6E9C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9A3376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155,003,398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592636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337,399,394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FB7A1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86EBD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1369A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BC8385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182,395,996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26BFF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A0514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155,003,398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5C1BF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337,399,394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DA9AB8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- 304,484</w:t>
            </w:r>
          </w:p>
        </w:tc>
      </w:tr>
      <w:tr w:rsidR="007F6835" w:rsidRPr="00ED0B67" w14:paraId="2AC845BF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27890B0A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6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4F79479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監察支出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ABD343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164,338,511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78983A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158,115,029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18CEE7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6A63A8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6,131,077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220365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164,246,106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0AEA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C85FF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A15AD0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C9AD8A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158,115,029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77527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A3957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6,131,077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A9E83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164,246,106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A3DAAA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- 92,405</w:t>
            </w:r>
          </w:p>
        </w:tc>
      </w:tr>
      <w:tr w:rsidR="007F6835" w:rsidRPr="00ED0B67" w14:paraId="72BB7509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60288714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7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0DD2EA2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F6E870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22,355,278,188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E3E163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19,029,769,899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EE728B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166,423,730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75114A7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3,090,229,978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361D51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22,286,423,607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3815D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AAAE1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BE4E7F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7A4D3F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19,029,769,899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656D2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166,423,730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19154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3,090,229,978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525A4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22,286,423,607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65E179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- 68,854,581</w:t>
            </w:r>
          </w:p>
        </w:tc>
      </w:tr>
      <w:tr w:rsidR="007F6835" w:rsidRPr="00ED0B67" w14:paraId="32DA748F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1C85C62B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8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531028A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DF5528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8,368,594,914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76B210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6,804,813,829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3DE5D7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82,784,574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4B53F6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1,461,800,871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84D443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8,349,399,274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3E622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8FF5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E7764E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56788C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6,804,813,829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F7FCD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82,784,574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C5C5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1,461,800,871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5F35F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8,349,399,274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1A6460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- 19,195,640</w:t>
            </w:r>
          </w:p>
        </w:tc>
      </w:tr>
      <w:tr w:rsidR="007F6835" w:rsidRPr="00ED0B67" w14:paraId="483A2571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01B653E4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9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4ABCFF4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外交支出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F9B5D5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1,163,108,452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6594CD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203,212,305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AE6AE3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821,967,834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7EB5B44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127,515,481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BD26C1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1,152,695,620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89E69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6094E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73C948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A1A73C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203,212,305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D9763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821,967,834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99B1D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127,515,481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47667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1,152,695,620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D33686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- 10,412,832</w:t>
            </w:r>
          </w:p>
        </w:tc>
      </w:tr>
      <w:tr w:rsidR="007F6835" w:rsidRPr="00ED0B67" w14:paraId="1F11F393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79BB45F3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10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0777CA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2F6ED5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2,608,831,971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5FCCD9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1,721,128,199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E672A2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6C8614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769,237,318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0497FB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2,490,365,517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B4966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FA8C8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6ED661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C734F5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1,721,128,199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B85AA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BB28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769,237,318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CE5C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2,490,365,517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F8792A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- 118,466,454</w:t>
            </w:r>
          </w:p>
        </w:tc>
      </w:tr>
      <w:tr w:rsidR="007F6835" w:rsidRPr="00ED0B67" w14:paraId="1F6F3981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0EBA1F41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11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154DB3B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僑務支出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0F448A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22,376,190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694DC7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21,669,190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7DB270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D7561A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B2F43C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21,669,190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78DB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714ABA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F0AF1E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1EEED8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21,669,190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1B403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7C491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0CC49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21,669,190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1DF528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- 707,000</w:t>
            </w:r>
          </w:p>
        </w:tc>
      </w:tr>
      <w:tr w:rsidR="007F6835" w:rsidRPr="00ED0B67" w14:paraId="3CD6092A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08FDBF97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09ABC067" w14:textId="77777777" w:rsidR="00D80C43" w:rsidRPr="00ED0B67" w:rsidRDefault="00D80C43" w:rsidP="00FE626E">
            <w:pPr>
              <w:snapToGrid w:val="0"/>
              <w:spacing w:line="640" w:lineRule="exact"/>
              <w:ind w:right="-3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(2.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203"/>
                <w:kern w:val="0"/>
                <w:sz w:val="20"/>
                <w:fitText w:val="2020" w:id="-428024829"/>
              </w:rPr>
              <w:t>國防支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020" w:id="-428024829"/>
              </w:rPr>
              <w:t>出</w:t>
            </w: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D00D9E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21,450,334,745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4B44C6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18,176,622,714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3E320C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B6DF9B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3,073,788,235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512BA6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21,250,410,949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84D23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822E1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2E666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C1BF6B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18,176,622,714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D43D8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48E0E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3,073,788,235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E8996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21,250,410,949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8526AB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- 199,923,796</w:t>
            </w:r>
          </w:p>
        </w:tc>
      </w:tr>
      <w:tr w:rsidR="007F6835" w:rsidRPr="00ED0B67" w14:paraId="689D1DD2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7A2A59AF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45BF8F1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國防支出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0E0B98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21,450,334,745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83A198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18,176,622,714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7F3283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6599DD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3,073,788,235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7092A3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21,250,410,949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5ED3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89C09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4ADBBB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8064B8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18,176,622,714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CEFF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DE696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3,073,788,235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7DDD9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21,250,410,949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FAA056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- 199,923,796</w:t>
            </w:r>
          </w:p>
        </w:tc>
      </w:tr>
      <w:tr w:rsidR="007F6835" w:rsidRPr="00ED0B67" w14:paraId="4F06617D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6E8DFB7F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57F61ACA" w14:textId="77777777" w:rsidR="00D80C43" w:rsidRPr="00ED0B67" w:rsidRDefault="00D80C43" w:rsidP="00FE626E">
            <w:pPr>
              <w:snapToGrid w:val="0"/>
              <w:spacing w:line="640" w:lineRule="exact"/>
              <w:ind w:right="-3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(3.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30"/>
                <w:kern w:val="0"/>
                <w:sz w:val="20"/>
                <w:fitText w:val="2020" w:id="-428024828"/>
              </w:rPr>
              <w:t>教育科學文化支</w:t>
            </w:r>
            <w:r w:rsidRPr="007F683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428024828"/>
              </w:rPr>
              <w:t>出</w:t>
            </w: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76EA7B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116,417,995,212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B24629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103,666,401,538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DE6BED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849,566,512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833968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11,329,698,099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E232FE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115,845,666,149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F2AAB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- 279,125,615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8BB52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8B1530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274,870,995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5CA7C9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103,387,275,923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BB42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849,566,512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DA440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11,604,569,094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71C6C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115,841,411,529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4E34CC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- 576,583,683</w:t>
            </w:r>
          </w:p>
        </w:tc>
      </w:tr>
      <w:tr w:rsidR="007F6835" w:rsidRPr="00ED0B67" w14:paraId="2CE497DA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42D6CC8E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13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45723CC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A91716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38,908,218,882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8B9877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35,320,650,043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08DC4E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5,110,000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9C7BD5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3,262,900,798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EB884C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38,588,660,841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C9D68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- 279,125,615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36C60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15849C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274,870,995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313DA9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35,041,524,428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B6D27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5,110,000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B5DF4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3,537,771,793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426BE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38,584,406,221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233161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- 323,812,661</w:t>
            </w:r>
          </w:p>
        </w:tc>
      </w:tr>
      <w:tr w:rsidR="007F6835" w:rsidRPr="00ED0B67" w14:paraId="658A8E3F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58A251F2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14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662EA34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科學支出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639D57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64,274,954,013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3C03DA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60,214,958,700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10A2BA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92,101,877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E3A56E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3,767,701,371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F259C1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64,074,761,948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1D79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19001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12567B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307DC6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60,214,958,700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9E180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92,101,877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0BC2F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3,767,701,371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4478F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64,074,761,948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AE09A4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- 200,192,065</w:t>
            </w:r>
          </w:p>
        </w:tc>
      </w:tr>
      <w:tr w:rsidR="007F6835" w:rsidRPr="00ED0B67" w14:paraId="2B95A30E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0F7FF08A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15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3A3B95F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AF497D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13,234,822,317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4720A0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8,130,792,795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5F71F6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752,354,635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47CBE7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4,299,095,930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0A37B0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13,182,243,360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2897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4F70B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A5134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FE29D9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8,130,792,795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C5305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752,354,635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DBEB5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4,299,095,930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E161B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13,182,243,360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26EB15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- 52,578,957</w:t>
            </w:r>
          </w:p>
        </w:tc>
      </w:tr>
      <w:tr w:rsidR="007F6835" w:rsidRPr="00ED0B67" w14:paraId="46DF0D1A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269D2B20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768C38B3" w14:textId="77777777" w:rsidR="00D80C43" w:rsidRPr="00ED0B67" w:rsidRDefault="00D80C43" w:rsidP="00FE626E">
            <w:pPr>
              <w:snapToGrid w:val="0"/>
              <w:spacing w:line="640" w:lineRule="exact"/>
              <w:ind w:right="-3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(4.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428024827"/>
              </w:rPr>
              <w:t>經濟發展支</w:t>
            </w:r>
            <w:r w:rsidRPr="007F683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428024827"/>
              </w:rPr>
              <w:t>出</w:t>
            </w: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C680F3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243,292,675,165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F1C388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212,088,408,024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8B23A0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9,447,949,925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86949A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19,840,897,101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A3C6CF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241,377,255,050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2CB73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- 816,940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D7C918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EE7501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AF7713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212,087,591,084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BF516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9,447,949,925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2B12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19,840,897,101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735C7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241,376,438,110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BAE402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- 1,916,237,055</w:t>
            </w:r>
          </w:p>
        </w:tc>
      </w:tr>
      <w:tr w:rsidR="007F6835" w:rsidRPr="00ED0B67" w14:paraId="5E677F24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7606737C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lastRenderedPageBreak/>
              <w:t>16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7089627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1936A5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57,952,560,874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F634FD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44,801,170,623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FFBBD5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7,590,818,850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79B3D0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5,051,348,590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980CC2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57,443,338,063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25884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- 816,940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E9F2E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1812A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38FA9C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44,800,353,683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719B9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7,590,818,850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6B280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5,051,348,590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EB80A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57,442,521,123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0B3D7B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- 510,039,751</w:t>
            </w:r>
          </w:p>
        </w:tc>
      </w:tr>
      <w:tr w:rsidR="007F6835" w:rsidRPr="00ED0B67" w14:paraId="56D0CED5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438564FD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17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6F8020B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174E2E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1,400,710,053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1C3195A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249,001,478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5470A6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110,400,937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167BA8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613,677,557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36AEEF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973,079,972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5D1B4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EC003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6D1FA6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0801DE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249,001,478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07202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110,400,937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6827D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613,677,557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CE4AF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973,079,972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751F8F7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- 427,630,081</w:t>
            </w:r>
          </w:p>
        </w:tc>
      </w:tr>
      <w:tr w:rsidR="007F6835" w:rsidRPr="00ED0B67" w14:paraId="0EC7C5F2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239B972D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18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3034C0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0876DB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134,205,581,394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68A18B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118,347,663,154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AE4217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1,746,730,138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CE5AAF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13,214,321,217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1DD083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133,308,714,509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92210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0A79C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8EE14D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0A3591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118,347,663,154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9ED76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1,746,730,138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BA356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13,214,321,217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A07AA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133,308,714,509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28D38C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- 896,866,885</w:t>
            </w:r>
          </w:p>
        </w:tc>
      </w:tr>
      <w:tr w:rsidR="007F6835" w:rsidRPr="00ED0B67" w14:paraId="3E2729CB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2101895E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19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52FF945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31E9D7F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49,733,822,844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30F183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48,690,572,769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51FD42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11A0F5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961,549,737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FCC5C0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49,652,122,506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3019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9196C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2518F8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DFD16D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48,690,572,769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61673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C12BD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961,549,737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BB3A1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49,652,122,506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62B112B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- 81,700,338</w:t>
            </w:r>
          </w:p>
        </w:tc>
      </w:tr>
      <w:tr w:rsidR="007F6835" w:rsidRPr="00ED0B67" w14:paraId="6EB7AC01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7F7B1AEC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30C4C932" w14:textId="77777777" w:rsidR="00D80C43" w:rsidRPr="00ED0B67" w:rsidRDefault="00D80C43" w:rsidP="00FE626E">
            <w:pPr>
              <w:snapToGrid w:val="0"/>
              <w:spacing w:line="640" w:lineRule="exact"/>
              <w:ind w:right="-37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(5.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428024826"/>
              </w:rPr>
              <w:t>社會福利支</w:t>
            </w:r>
            <w:r w:rsidRPr="007F683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428024826"/>
              </w:rPr>
              <w:t>出</w:t>
            </w: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867479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10,742,650,173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D31A60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5,039,389,321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4BB02E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56C3AB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5,277,941,807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414E7E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10,317,331,128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12557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64FB4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808150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91C7A2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5,039,389,321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86E94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AF60B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5,277,941,807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1E413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10,317,331,128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0B8DB0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- 425,319,045</w:t>
            </w:r>
          </w:p>
        </w:tc>
      </w:tr>
      <w:tr w:rsidR="007F6835" w:rsidRPr="00ED0B67" w14:paraId="6CB4A0FF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174E83FF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20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3A2A9B3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F905A3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1,316,267,640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FE1479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1,134,018,678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0846FB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3BF26C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182,015,164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73FBC5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1,316,033,842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2A49B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5A331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765E14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A7F386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1,134,018,678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A4A82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D4CCD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182,015,164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C3560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1,316,033,842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6C8496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- 233,798</w:t>
            </w:r>
          </w:p>
        </w:tc>
      </w:tr>
      <w:tr w:rsidR="007F6835" w:rsidRPr="00ED0B67" w14:paraId="57AA0B0E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689159C2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21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B2D62E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737582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6,681,731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13DF17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6,681,731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066250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9A71E2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B3BFF2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6,681,731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B85E3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038F7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EA4A5F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D80FD9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6,681,731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8CFDC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F1253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DB25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6,681,731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451F2A6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  <w:tr w:rsidR="007F6835" w:rsidRPr="00ED0B67" w14:paraId="16656570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3176F1ED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22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3B2BE2C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DA778F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1,905,401,625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CD81D3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1,100,870,356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9E62C3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E39F96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790,298,077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122386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1,891,168,433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DA28D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5DE27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0C62D6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DC87C0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1,100,870,356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4B919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1DB87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790,298,077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3A2F7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1,891,168,433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F3C466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- 14,233,192</w:t>
            </w:r>
          </w:p>
        </w:tc>
      </w:tr>
      <w:tr w:rsidR="007F6835" w:rsidRPr="00ED0B67" w14:paraId="040869A8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4AF13DDF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23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3DF791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F35427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36,651,485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943CAA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33,863,869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8C1AF4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96DE50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2,120,000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7F7F3C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35,983,869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5079B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59C8C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F77703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418377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33,863,869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136E2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76677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2,120,000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6B7BF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35,983,869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1F7FC72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- 667,616</w:t>
            </w:r>
          </w:p>
        </w:tc>
      </w:tr>
      <w:tr w:rsidR="007F6835" w:rsidRPr="00ED0B67" w14:paraId="75AFE274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51CA0BE0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24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4F3672E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76E302A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7,477,647,692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DE9885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2,763,954,687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3219E4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BC19D5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4,303,508,566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DBE48D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7,067,463,253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FCFAA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27D7D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691304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AF5B1F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2,763,954,687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BA187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497A1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4,303,508,566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E0E5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7,067,463,253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2ED9D43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- 410,184,439</w:t>
            </w:r>
          </w:p>
        </w:tc>
      </w:tr>
      <w:tr w:rsidR="007F6835" w:rsidRPr="00ED0B67" w14:paraId="7578E4BA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778F621D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52B3FAFB" w14:textId="77777777" w:rsidR="00D80C43" w:rsidRPr="00ED0B67" w:rsidRDefault="00D80C43" w:rsidP="007F6835">
            <w:pPr>
              <w:snapToGrid w:val="0"/>
              <w:spacing w:line="640" w:lineRule="exact"/>
              <w:ind w:right="-316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(6.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1"/>
                <w:w w:val="91"/>
                <w:kern w:val="0"/>
                <w:sz w:val="20"/>
                <w:fitText w:val="2020" w:id="-428024825"/>
              </w:rPr>
              <w:t>社區發展及環境保護支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-2"/>
                <w:w w:val="91"/>
                <w:kern w:val="0"/>
                <w:sz w:val="20"/>
                <w:fitText w:val="2020" w:id="-428024825"/>
              </w:rPr>
              <w:t>出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-8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DB0402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21,174,574,442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D9B0C1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20,312,134,210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02C817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641,357,731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67060C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140,181,055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03E110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21,093,672,996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21209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EC779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FB54FF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9C9D50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20,312,134,210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FF4C8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641,357,731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26E99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140,181,055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DB77C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21,093,672,996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C8F032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- 80,901,446</w:t>
            </w:r>
          </w:p>
        </w:tc>
      </w:tr>
      <w:tr w:rsidR="007F6835" w:rsidRPr="00ED0B67" w14:paraId="650F794A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39EBB38C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25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253E4F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784A3A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21,174,574,442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6877DD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20,312,134,210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6F4373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641,357,731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1F8029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140,181,055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288361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21,093,672,996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0FFE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B5328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16146EE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BEAEE1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20,312,134,210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BD4CE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641,357,731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3B7A7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140,181,055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D593D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21,093,672,996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3794DDD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- 80,901,446</w:t>
            </w:r>
          </w:p>
        </w:tc>
      </w:tr>
      <w:tr w:rsidR="007F6835" w:rsidRPr="00ED0B67" w14:paraId="30FAEED9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1DACF336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0EFB249B" w14:textId="77777777" w:rsidR="00D80C43" w:rsidRPr="00ED0B67" w:rsidRDefault="00D80C43" w:rsidP="007F6835">
            <w:pPr>
              <w:snapToGrid w:val="0"/>
              <w:spacing w:line="640" w:lineRule="exact"/>
              <w:ind w:right="-13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(7.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82"/>
                <w:kern w:val="0"/>
                <w:sz w:val="20"/>
                <w:fitText w:val="2020" w:id="-428024576"/>
              </w:rPr>
              <w:t>退休撫卹支</w:t>
            </w:r>
            <w:r w:rsidRPr="007F6835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020" w:id="-428024576"/>
              </w:rPr>
              <w:t>出</w:t>
            </w: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53B7F47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31,344,108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329A4B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5,174,943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FA0B82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3C5886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26,169,165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C0FE34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31,344,108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E727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CABD2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BC7BDF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8D0628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5,174,943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61E51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9E4E5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26,169,165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129A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31,344,108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4183D7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</w:tr>
      <w:tr w:rsidR="007F6835" w:rsidRPr="00ED0B67" w14:paraId="3FA44728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25A9D4E6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27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7F593BC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退休撫卹業務支出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D56C19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31,344,108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44DB39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5,174,943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3EEA93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5DEF0F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26,169,165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4CECD8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31,344,108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AEBA4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2D55F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448B21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3E4D47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5,174,943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B8280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E4A155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26,169,165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0E1F6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31,344,108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5D7B76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</w:tr>
      <w:tr w:rsidR="007F6835" w:rsidRPr="00ED0B67" w14:paraId="2D4913BA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1C4AA7B8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7710FDAE" w14:textId="77777777" w:rsidR="00D80C43" w:rsidRPr="00ED0B67" w:rsidRDefault="00D80C43" w:rsidP="007F6835">
            <w:pPr>
              <w:snapToGrid w:val="0"/>
              <w:spacing w:line="640" w:lineRule="exact"/>
              <w:ind w:right="-13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(9.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51"/>
                <w:kern w:val="0"/>
                <w:sz w:val="20"/>
                <w:fitText w:val="2020" w:id="-428024575"/>
              </w:rPr>
              <w:t>補助及其他支</w:t>
            </w:r>
            <w:r w:rsidRPr="007F6835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2020" w:id="-428024575"/>
              </w:rPr>
              <w:t>出</w:t>
            </w:r>
            <w:r w:rsidRPr="00ED0B67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61E0F31F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1,864,112,254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0DDBD04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4D2938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5D728A6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E3505B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7EA1C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4CFE5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DC695C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66D5114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CC5F4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70200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89825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0359F64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b/>
                <w:noProof/>
                <w:spacing w:val="-10"/>
                <w:sz w:val="20"/>
              </w:rPr>
              <w:t>- 1,864,112,254</w:t>
            </w:r>
          </w:p>
        </w:tc>
      </w:tr>
      <w:tr w:rsidR="007F6835" w:rsidRPr="00ED0B67" w14:paraId="7F8F4ED9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67868090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32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2DFF04C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B6738C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1,592,114,254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1FA3F7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861F798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1647EF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76800D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5A8B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55BE6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67589E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637FD4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FCFDB0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9D21C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269FA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FC7658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- 1,592,114,254</w:t>
            </w:r>
          </w:p>
        </w:tc>
      </w:tr>
      <w:tr w:rsidR="007F6835" w:rsidRPr="00ED0B67" w14:paraId="531DA7C1" w14:textId="77777777" w:rsidTr="007F68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18" w:type="dxa"/>
            <w:shd w:val="clear" w:color="auto" w:fill="auto"/>
            <w:vAlign w:val="bottom"/>
          </w:tcPr>
          <w:p w14:paraId="37D0D45E" w14:textId="77777777" w:rsidR="00D80C43" w:rsidRPr="00ED0B67" w:rsidRDefault="00D80C43" w:rsidP="00326A17">
            <w:pPr>
              <w:snapToGrid w:val="0"/>
              <w:spacing w:line="640" w:lineRule="exact"/>
              <w:ind w:rightChars="17" w:right="41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/>
                <w:noProof/>
                <w:spacing w:val="-10"/>
                <w:sz w:val="20"/>
              </w:rPr>
              <w:t>33</w:t>
            </w:r>
          </w:p>
        </w:tc>
        <w:tc>
          <w:tcPr>
            <w:tcW w:w="2426" w:type="dxa"/>
            <w:gridSpan w:val="2"/>
            <w:shd w:val="clear" w:color="auto" w:fill="auto"/>
            <w:vAlign w:val="bottom"/>
          </w:tcPr>
          <w:p w14:paraId="616FE59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ED0B67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1CC81B6A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271,998,000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3D07C8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045809D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7563C46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F727432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E04E7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2E52A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8262923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B04F457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1E7229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0E96D1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BC9696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1" w:type="dxa"/>
            <w:gridSpan w:val="2"/>
            <w:shd w:val="clear" w:color="auto" w:fill="auto"/>
            <w:vAlign w:val="bottom"/>
          </w:tcPr>
          <w:p w14:paraId="5AE9B6FB" w14:textId="77777777" w:rsidR="00D80C43" w:rsidRPr="00ED0B67" w:rsidRDefault="00D80C43" w:rsidP="00326A17">
            <w:pPr>
              <w:snapToGrid w:val="0"/>
              <w:spacing w:line="640" w:lineRule="exact"/>
              <w:ind w:right="17"/>
              <w:jc w:val="right"/>
              <w:rPr>
                <w:rFonts w:ascii="細明體" w:eastAsia="細明體" w:hAnsi="細明體"/>
                <w:spacing w:val="-10"/>
                <w:sz w:val="20"/>
              </w:rPr>
            </w:pPr>
            <w:r w:rsidRPr="00ED0B67">
              <w:rPr>
                <w:rFonts w:ascii="細明體" w:eastAsia="細明體" w:hAnsi="細明體"/>
                <w:noProof/>
                <w:spacing w:val="-10"/>
                <w:sz w:val="20"/>
              </w:rPr>
              <w:t>- 271,998,000</w:t>
            </w:r>
          </w:p>
        </w:tc>
      </w:tr>
    </w:tbl>
    <w:p w14:paraId="14AEFCB0" w14:textId="0EDC5B66" w:rsidR="0034626E" w:rsidRPr="00C1559D" w:rsidRDefault="00C1559D" w:rsidP="004F7F28">
      <w:pPr>
        <w:spacing w:line="300" w:lineRule="exact"/>
        <w:ind w:leftChars="-215" w:left="-516" w:right="414"/>
        <w:rPr>
          <w:rFonts w:ascii="標楷體" w:eastAsia="標楷體" w:hAnsi="標楷體"/>
          <w:sz w:val="20"/>
          <w:szCs w:val="18"/>
        </w:rPr>
      </w:pPr>
      <w:proofErr w:type="gramStart"/>
      <w:r w:rsidRPr="00C1559D">
        <w:rPr>
          <w:rFonts w:ascii="標楷體" w:eastAsia="標楷體" w:hAnsi="標楷體" w:hint="eastAsia"/>
          <w:sz w:val="20"/>
          <w:szCs w:val="18"/>
        </w:rPr>
        <w:t>註</w:t>
      </w:r>
      <w:proofErr w:type="gramEnd"/>
      <w:r w:rsidRPr="00C1559D">
        <w:rPr>
          <w:rFonts w:ascii="標楷體" w:eastAsia="標楷體" w:hAnsi="標楷體" w:hint="eastAsia"/>
          <w:sz w:val="20"/>
          <w:szCs w:val="18"/>
        </w:rPr>
        <w:t>：第二預備金預算數為動支後餘額。</w:t>
      </w:r>
    </w:p>
    <w:sectPr w:rsidR="0034626E" w:rsidRPr="00C155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259" w:right="1440" w:bottom="799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C7C72" w14:textId="77777777" w:rsidR="00D80C43" w:rsidRDefault="00D80C43">
      <w:r>
        <w:separator/>
      </w:r>
    </w:p>
  </w:endnote>
  <w:endnote w:type="continuationSeparator" w:id="0">
    <w:p w14:paraId="7AB55478" w14:textId="77777777" w:rsidR="00D80C43" w:rsidRDefault="00D8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EEFD" w14:textId="77777777" w:rsidR="00FE626E" w:rsidRDefault="00FE62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8E5" w14:textId="50151C8B" w:rsidR="00FE626E" w:rsidRPr="00FE626E" w:rsidRDefault="00FE626E" w:rsidP="00FE626E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11-3-2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58AD6" w14:textId="19496469" w:rsidR="00FE626E" w:rsidRPr="00FE626E" w:rsidRDefault="00FE626E" w:rsidP="00FE626E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11-3-1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0AC74" w14:textId="77777777" w:rsidR="00D80C43" w:rsidRDefault="00D80C43">
      <w:r>
        <w:separator/>
      </w:r>
    </w:p>
  </w:footnote>
  <w:footnote w:type="continuationSeparator" w:id="0">
    <w:p w14:paraId="5314F213" w14:textId="77777777" w:rsidR="00D80C43" w:rsidRDefault="00D80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0330A" w14:textId="77777777" w:rsidR="00FE626E" w:rsidRDefault="00FE62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A70F" w14:textId="3F5EF6B3" w:rsidR="0034626E" w:rsidRPr="00FE626E" w:rsidRDefault="0025241E">
    <w:pPr>
      <w:pStyle w:val="a3"/>
      <w:jc w:val="center"/>
    </w:pPr>
    <w:r w:rsidRPr="00FE626E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FE626E" w:rsidRPr="00FE626E">
      <w:rPr>
        <w:rFonts w:ascii="標楷體" w:eastAsia="標楷體" w:hAnsi="標楷體" w:hint="eastAsia"/>
        <w:b/>
        <w:sz w:val="36"/>
        <w:u w:val="single"/>
      </w:rPr>
      <w:t>114</w:t>
    </w:r>
    <w:proofErr w:type="gramEnd"/>
    <w:r w:rsidRPr="00FE626E">
      <w:rPr>
        <w:rFonts w:ascii="標楷體" w:eastAsia="標楷體" w:hint="eastAsia"/>
        <w:b/>
        <w:sz w:val="36"/>
        <w:u w:val="single"/>
      </w:rPr>
      <w:t>年度中央政府總決算歲出政事別</w:t>
    </w:r>
    <w:r w:rsidR="00FE626E" w:rsidRPr="00FE626E">
      <w:rPr>
        <w:rFonts w:ascii="標楷體" w:eastAsia="標楷體" w:hAnsi="標楷體" w:hint="eastAsia"/>
        <w:b/>
        <w:sz w:val="36"/>
        <w:u w:val="single"/>
      </w:rPr>
      <w:t>資本門</w:t>
    </w:r>
    <w:r w:rsidRPr="00FE626E">
      <w:rPr>
        <w:rFonts w:ascii="標楷體" w:eastAsia="標楷體" w:hint="eastAsia"/>
        <w:b/>
        <w:sz w:val="36"/>
        <w:u w:val="single"/>
      </w:rPr>
      <w:t>決算審定數總表</w:t>
    </w:r>
    <w:r w:rsidR="008C4E7E" w:rsidRPr="00FE626E">
      <w:rPr>
        <w:rFonts w:ascii="標楷體" w:eastAsia="標楷體" w:hint="eastAsia"/>
        <w:bCs/>
        <w:sz w:val="24"/>
        <w:szCs w:val="24"/>
      </w:rPr>
      <w:t>（續）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99E51" w14:textId="14226545" w:rsidR="0034626E" w:rsidRPr="00FE626E" w:rsidRDefault="0034626E">
    <w:pPr>
      <w:pStyle w:val="a3"/>
      <w:jc w:val="center"/>
    </w:pPr>
    <w:r w:rsidRPr="00FE626E">
      <w:rPr>
        <w:rFonts w:ascii="標楷體" w:eastAsia="標楷體" w:hint="eastAsia"/>
        <w:b/>
        <w:sz w:val="36"/>
        <w:u w:val="single"/>
      </w:rPr>
      <w:t>中華民國</w:t>
    </w:r>
    <w:proofErr w:type="gramStart"/>
    <w:r w:rsidR="00FE626E" w:rsidRPr="00FE626E">
      <w:rPr>
        <w:rFonts w:ascii="標楷體" w:eastAsia="標楷體" w:hAnsi="標楷體" w:hint="eastAsia"/>
        <w:b/>
        <w:sz w:val="36"/>
        <w:u w:val="single"/>
      </w:rPr>
      <w:t>114</w:t>
    </w:r>
    <w:proofErr w:type="gramEnd"/>
    <w:r w:rsidRPr="00FE626E">
      <w:rPr>
        <w:rFonts w:ascii="標楷體" w:eastAsia="標楷體" w:hint="eastAsia"/>
        <w:b/>
        <w:sz w:val="36"/>
        <w:u w:val="single"/>
      </w:rPr>
      <w:t>年度中央政府總決算歲出政事別</w:t>
    </w:r>
    <w:r w:rsidR="00FE626E" w:rsidRPr="00FE626E">
      <w:rPr>
        <w:rFonts w:ascii="標楷體" w:eastAsia="標楷體" w:hAnsi="標楷體" w:hint="eastAsia"/>
        <w:b/>
        <w:sz w:val="36"/>
        <w:u w:val="single"/>
      </w:rPr>
      <w:t>資本門</w:t>
    </w:r>
    <w:r w:rsidRPr="00FE626E">
      <w:rPr>
        <w:rFonts w:ascii="標楷體" w:eastAsia="標楷體" w:hint="eastAsia"/>
        <w:b/>
        <w:sz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0C43"/>
    <w:rsid w:val="0025241E"/>
    <w:rsid w:val="0034626E"/>
    <w:rsid w:val="004F7F28"/>
    <w:rsid w:val="005B15F9"/>
    <w:rsid w:val="006754C7"/>
    <w:rsid w:val="007F05C9"/>
    <w:rsid w:val="007F6835"/>
    <w:rsid w:val="00873363"/>
    <w:rsid w:val="008C4E7E"/>
    <w:rsid w:val="009F43E6"/>
    <w:rsid w:val="00C1559D"/>
    <w:rsid w:val="00C776C0"/>
    <w:rsid w:val="00D10D1D"/>
    <w:rsid w:val="00D80C43"/>
    <w:rsid w:val="00FE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741F43"/>
  <w15:chartTrackingRefBased/>
  <w15:docId w15:val="{B4F940EF-1091-4FA1-8BAD-4413B4EC7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oqjyRjN7vb0&#27506;&#20986;&#25919;&#20107;&#21029;&#27770;&#31639;&#23529;&#23450;&#25976;&#32317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3B4DE-EAAF-421E-BABB-76180B2F2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oqjyRjN7vb0歲出政事別決算審定數總表A3.dot</Template>
  <TotalTime>3</TotalTime>
  <Pages>2</Pages>
  <Words>742</Words>
  <Characters>4231</Characters>
  <Application>Microsoft Office Word</Application>
  <DocSecurity>0</DocSecurity>
  <Lines>35</Lines>
  <Paragraphs>9</Paragraphs>
  <ScaleCrop>false</ScaleCrop>
  <Company>N.A.O.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林于媺</dc:creator>
  <cp:keywords/>
  <cp:lastModifiedBy>林于媺</cp:lastModifiedBy>
  <cp:revision>4</cp:revision>
  <dcterms:created xsi:type="dcterms:W3CDTF">2026-06-15T11:31:00Z</dcterms:created>
  <dcterms:modified xsi:type="dcterms:W3CDTF">2026-06-15T11:33:00Z</dcterms:modified>
</cp:coreProperties>
</file>