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"/>
        <w:gridCol w:w="208"/>
        <w:gridCol w:w="2185"/>
        <w:gridCol w:w="1681"/>
        <w:gridCol w:w="1666"/>
        <w:gridCol w:w="1329"/>
        <w:gridCol w:w="327"/>
        <w:gridCol w:w="1115"/>
        <w:gridCol w:w="1750"/>
        <w:gridCol w:w="1288"/>
        <w:gridCol w:w="1273"/>
        <w:gridCol w:w="1274"/>
        <w:gridCol w:w="1680"/>
        <w:gridCol w:w="1330"/>
        <w:gridCol w:w="1483"/>
        <w:gridCol w:w="1708"/>
        <w:gridCol w:w="1426"/>
        <w:gridCol w:w="143"/>
      </w:tblGrid>
      <w:tr w:rsidR="0034626E" w14:paraId="2FBE5A82" w14:textId="77777777">
        <w:trPr>
          <w:gridAfter w:val="1"/>
          <w:wAfter w:w="143" w:type="dxa"/>
          <w:cantSplit/>
          <w:trHeight w:val="270"/>
          <w:tblHeader/>
        </w:trPr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47998" w14:textId="77777777" w:rsidR="0034626E" w:rsidRDefault="0034626E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71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96F19" w14:textId="77777777" w:rsidR="0034626E" w:rsidRDefault="0034626E">
            <w:pPr>
              <w:ind w:left="-42" w:right="80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7D25F" w14:textId="77777777" w:rsidR="0034626E" w:rsidRDefault="0034626E">
            <w:pPr>
              <w:ind w:right="7"/>
              <w:jc w:val="right"/>
              <w:rPr>
                <w:rFonts w:eastAsia="標楷體"/>
                <w:sz w:val="20"/>
              </w:rPr>
            </w:pPr>
            <w:r w:rsidRPr="008C4E7E">
              <w:rPr>
                <w:rFonts w:eastAsia="標楷體" w:hint="eastAsia"/>
                <w:sz w:val="22"/>
                <w:szCs w:val="22"/>
              </w:rPr>
              <w:t>單位</w:t>
            </w:r>
            <w:r w:rsidRPr="008C4E7E">
              <w:rPr>
                <w:rFonts w:eastAsia="標楷體"/>
                <w:sz w:val="22"/>
                <w:szCs w:val="22"/>
              </w:rPr>
              <w:t>：</w:t>
            </w:r>
            <w:r w:rsidRPr="008C4E7E">
              <w:rPr>
                <w:rFonts w:eastAsia="標楷體" w:hint="eastAsia"/>
                <w:sz w:val="22"/>
                <w:szCs w:val="22"/>
              </w:rPr>
              <w:t>新臺幣元</w:t>
            </w:r>
          </w:p>
        </w:tc>
      </w:tr>
      <w:tr w:rsidR="0034626E" w14:paraId="56C38F8B" w14:textId="77777777">
        <w:trPr>
          <w:gridAfter w:val="1"/>
          <w:wAfter w:w="143" w:type="dxa"/>
          <w:cantSplit/>
          <w:trHeight w:val="270"/>
          <w:tblHeader/>
        </w:trPr>
        <w:tc>
          <w:tcPr>
            <w:tcW w:w="544" w:type="dxa"/>
            <w:gridSpan w:val="2"/>
            <w:tcBorders>
              <w:top w:val="nil"/>
              <w:left w:val="nil"/>
              <w:right w:val="nil"/>
            </w:tcBorders>
          </w:tcPr>
          <w:p w14:paraId="34A2F875" w14:textId="77777777" w:rsidR="0034626E" w:rsidRDefault="0034626E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718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6B226210" w14:textId="77777777" w:rsidR="0034626E" w:rsidRDefault="0034626E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118FD8B" w14:textId="77777777" w:rsidR="0034626E" w:rsidRDefault="0034626E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</w:tr>
      <w:tr w:rsidR="0034626E" w14:paraId="27E6268A" w14:textId="77777777" w:rsidTr="00784B32">
        <w:trPr>
          <w:cantSplit/>
          <w:trHeight w:val="395"/>
          <w:tblHeader/>
        </w:trPr>
        <w:tc>
          <w:tcPr>
            <w:tcW w:w="2729" w:type="dxa"/>
            <w:gridSpan w:val="3"/>
            <w:tcBorders>
              <w:left w:val="nil"/>
            </w:tcBorders>
            <w:vAlign w:val="center"/>
          </w:tcPr>
          <w:p w14:paraId="27669D5E" w14:textId="77777777" w:rsidR="0034626E" w:rsidRDefault="0034626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681" w:type="dxa"/>
            <w:vMerge w:val="restart"/>
            <w:vAlign w:val="center"/>
          </w:tcPr>
          <w:p w14:paraId="26AFD8C5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6187" w:type="dxa"/>
            <w:gridSpan w:val="5"/>
            <w:vAlign w:val="center"/>
          </w:tcPr>
          <w:p w14:paraId="431BCB31" w14:textId="77777777"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835" w:type="dxa"/>
            <w:gridSpan w:val="3"/>
            <w:vAlign w:val="center"/>
          </w:tcPr>
          <w:p w14:paraId="1C4EF789" w14:textId="77777777"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6201" w:type="dxa"/>
            <w:gridSpan w:val="4"/>
            <w:vAlign w:val="center"/>
          </w:tcPr>
          <w:p w14:paraId="1C7B095B" w14:textId="77777777"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569" w:type="dxa"/>
            <w:gridSpan w:val="2"/>
            <w:vMerge w:val="restart"/>
            <w:tcBorders>
              <w:right w:val="nil"/>
            </w:tcBorders>
            <w:vAlign w:val="center"/>
          </w:tcPr>
          <w:p w14:paraId="37229F95" w14:textId="77777777" w:rsidR="0034626E" w:rsidRDefault="0034626E">
            <w:pPr>
              <w:ind w:left="-7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決算審定數與預</w:t>
            </w:r>
          </w:p>
          <w:p w14:paraId="4650E175" w14:textId="77777777" w:rsidR="0034626E" w:rsidRDefault="0034626E">
            <w:pPr>
              <w:ind w:left="-7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算數比較增減</w:t>
            </w:r>
          </w:p>
        </w:tc>
      </w:tr>
      <w:tr w:rsidR="004C6D55" w14:paraId="4C45C2D3" w14:textId="77777777" w:rsidTr="007E4C3C">
        <w:trPr>
          <w:cantSplit/>
          <w:trHeight w:val="415"/>
          <w:tblHeader/>
        </w:trPr>
        <w:tc>
          <w:tcPr>
            <w:tcW w:w="336" w:type="dxa"/>
            <w:tcBorders>
              <w:left w:val="nil"/>
            </w:tcBorders>
            <w:vAlign w:val="center"/>
          </w:tcPr>
          <w:p w14:paraId="4361383A" w14:textId="77777777" w:rsidR="0034626E" w:rsidRDefault="0034626E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393" w:type="dxa"/>
            <w:gridSpan w:val="2"/>
            <w:vAlign w:val="center"/>
          </w:tcPr>
          <w:p w14:paraId="03B6D67A" w14:textId="77777777" w:rsidR="0034626E" w:rsidRDefault="0034626E">
            <w:pPr>
              <w:ind w:left="140" w:right="14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681" w:type="dxa"/>
            <w:vMerge/>
            <w:vAlign w:val="center"/>
          </w:tcPr>
          <w:p w14:paraId="184EABCA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666" w:type="dxa"/>
            <w:vAlign w:val="center"/>
          </w:tcPr>
          <w:p w14:paraId="1D2110F8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9" w:type="dxa"/>
            <w:vAlign w:val="center"/>
          </w:tcPr>
          <w:p w14:paraId="1894B07F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2" w:type="dxa"/>
            <w:gridSpan w:val="2"/>
            <w:vAlign w:val="center"/>
          </w:tcPr>
          <w:p w14:paraId="1B43A6AB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750" w:type="dxa"/>
            <w:vAlign w:val="center"/>
          </w:tcPr>
          <w:p w14:paraId="0D5DC03F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288" w:type="dxa"/>
            <w:vAlign w:val="center"/>
          </w:tcPr>
          <w:p w14:paraId="60A4E75C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3" w:type="dxa"/>
            <w:vAlign w:val="center"/>
          </w:tcPr>
          <w:p w14:paraId="314C9049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274" w:type="dxa"/>
            <w:vAlign w:val="center"/>
          </w:tcPr>
          <w:p w14:paraId="61480E85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680" w:type="dxa"/>
            <w:vAlign w:val="center"/>
          </w:tcPr>
          <w:p w14:paraId="2461E187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30" w:type="dxa"/>
            <w:vAlign w:val="center"/>
          </w:tcPr>
          <w:p w14:paraId="5A15D062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83" w:type="dxa"/>
            <w:vAlign w:val="center"/>
          </w:tcPr>
          <w:p w14:paraId="11E81F5D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708" w:type="dxa"/>
            <w:vAlign w:val="center"/>
          </w:tcPr>
          <w:p w14:paraId="1107EB82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69" w:type="dxa"/>
            <w:gridSpan w:val="2"/>
            <w:vMerge/>
            <w:tcBorders>
              <w:right w:val="nil"/>
            </w:tcBorders>
            <w:vAlign w:val="center"/>
          </w:tcPr>
          <w:p w14:paraId="77E2A0F5" w14:textId="77777777" w:rsidR="0034626E" w:rsidRDefault="0034626E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4C6D55" w:rsidRPr="0032154D" w14:paraId="095532DD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11B6009C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0E422A0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B5321B7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2,549,482,217,877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F4134C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2,419,606,213,825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392CB8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4,500,894,987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197B37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58,043,982,005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03CCD4D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2,482,151,090,817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40F0D0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- 832,044,165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074CC1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BC59D4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- 377,470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72FF60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2,418,774,169,660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5FF2637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4,500,894,987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869EF7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58,043,604,535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3154A47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2,481,318,669,182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22CF64A7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- 68,163,548,695</w:t>
            </w:r>
          </w:p>
        </w:tc>
      </w:tr>
      <w:tr w:rsidR="004C6D55" w:rsidRPr="0032154D" w14:paraId="17EBEB8F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248CF3BF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4E6FA759" w14:textId="77777777" w:rsidR="00636117" w:rsidRPr="0032154D" w:rsidRDefault="00636117" w:rsidP="005473EE">
            <w:pPr>
              <w:snapToGrid w:val="0"/>
              <w:spacing w:line="600" w:lineRule="exact"/>
              <w:ind w:right="-29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(1.</w:t>
            </w:r>
            <w:r w:rsidRPr="00726BBB">
              <w:rPr>
                <w:rFonts w:ascii="標楷體" w:eastAsia="標楷體" w:hAnsi="標楷體" w:hint="eastAsia"/>
                <w:b/>
                <w:noProof/>
                <w:spacing w:val="78"/>
                <w:kern w:val="0"/>
                <w:sz w:val="20"/>
                <w:fitText w:val="1980" w:id="-428082688"/>
              </w:rPr>
              <w:t>一般政務支</w:t>
            </w:r>
            <w:r w:rsidRPr="00726BBB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1980" w:id="-428082688"/>
              </w:rPr>
              <w:t>出</w:t>
            </w: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C73EDA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230,191,782,976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671F8B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209,958,943,901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D5F496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3,463,090,106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B90458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5,142,898,619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08C8BDC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218,564,932,626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824BAA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41895B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E33940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BC2732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209,958,943,901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DC8C29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3,463,090,106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9DDD46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5,142,898,619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E2A3A1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218,564,932,626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4502CFD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- 11,626,850,350</w:t>
            </w:r>
          </w:p>
        </w:tc>
      </w:tr>
      <w:tr w:rsidR="004C6D55" w:rsidRPr="0032154D" w14:paraId="1432CA4F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50B883DF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51A7E15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國務支出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307BE26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1,246,665,284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BAA4F0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1,116,367,530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FA7B5A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0FF0EB9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46,688,148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288BA9F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1,163,055,678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1056BD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805CBA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1637FC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1296CD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1,116,367,530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D40C6B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913980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46,688,148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7FBBCD3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1,163,055,678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62BD535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- 83,609,606</w:t>
            </w:r>
          </w:p>
        </w:tc>
      </w:tr>
      <w:tr w:rsidR="004C6D55" w:rsidRPr="0032154D" w14:paraId="130A6765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7B87F7C9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2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2A39D7F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81F525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5,518,104,839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4A66FC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5,268,320,390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01B0A8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586F795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31,620,432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78FD81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5,299,940,822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46225D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451FB5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82379B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40238B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5,268,320,390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447151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600947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31,620,432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3F4D020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5,299,940,822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0853D47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- 218,164,017</w:t>
            </w:r>
          </w:p>
        </w:tc>
      </w:tr>
      <w:tr w:rsidR="004C6D55" w:rsidRPr="0032154D" w14:paraId="720EAC87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112D4DD5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3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120FAA7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E0A5E27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3,519,712,000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ECB0BB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3,373,464,267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E8CFD3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01DBE8F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23,889,637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6C84796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3,397,353,904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1318CE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4F764D7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1E46DA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34FD94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3,373,464,267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94EDC9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1728E3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23,889,637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52C68E4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3,397,353,904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264CF98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- 122,358,096</w:t>
            </w:r>
          </w:p>
        </w:tc>
      </w:tr>
      <w:tr w:rsidR="004C6D55" w:rsidRPr="0032154D" w14:paraId="73467C70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37FD9F1F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4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17CE2747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司法支出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AC59F6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66,384,828,957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A81906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64,110,722,199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78EAD8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07A38DD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161,914,581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2884AE9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64,272,636,780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529E57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355CD1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DA8EB2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452192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64,110,722,199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C9C9D4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F4B7787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161,914,581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D3546E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64,272,636,780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1FED724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- 2,112,192,177</w:t>
            </w:r>
          </w:p>
        </w:tc>
      </w:tr>
      <w:tr w:rsidR="004C6D55" w:rsidRPr="0032154D" w14:paraId="230DB9AD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7220C2AE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5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6DD97FE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考試支出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4C0D848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1,858,720,122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DA242B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1,772,332,338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4E6B3F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7191B3E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1,181,216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DAFD48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1,773,513,554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D79F61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AE1EA1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7DDDD6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584887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1,772,332,338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87456A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22E516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1,181,216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5F6212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1,773,513,554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0E63BB1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- 85,206,568</w:t>
            </w:r>
          </w:p>
        </w:tc>
      </w:tr>
      <w:tr w:rsidR="004C6D55" w:rsidRPr="0032154D" w14:paraId="234A2A97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6098E488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6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6484289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監察支出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3D1549D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2,613,662,489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4BED76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2,578,267,812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859A45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0203750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7,533,566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9AC6C7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2,585,801,378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6C93D6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144E5F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B3811B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10DA95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2,578,267,812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4278B5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C1841D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7,533,566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79A1F33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2,585,801,378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54FDAFB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- 27,861,111</w:t>
            </w:r>
          </w:p>
        </w:tc>
      </w:tr>
      <w:tr w:rsidR="004C6D55" w:rsidRPr="0032154D" w14:paraId="2F987448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6F509E0C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7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02CC1F3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6BD6F16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47,556,175,812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FF8B80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43,367,143,439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3B8651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12,432,000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040A216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971,054,728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13B1544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44,350,630,167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4FBD19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BA32EA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E4145A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91A367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43,367,143,439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DA762E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12,432,000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98AB15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971,054,728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8C2BDA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44,350,630,167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71F3C34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- 3,205,545,645</w:t>
            </w:r>
          </w:p>
        </w:tc>
      </w:tr>
      <w:tr w:rsidR="004C6D55" w:rsidRPr="0032154D" w14:paraId="5CC2B33D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06B1CC32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8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6DF34C1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9BA00F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26,155,209,086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FC3E70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23,522,359,566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9822B6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1C86CB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184,858,010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100191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23,707,217,576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BCED14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83EA54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6572F2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9B95C1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23,522,359,566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70DAAA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259990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184,858,010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2503D6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23,707,217,576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2B50FB3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- 2,447,991,510</w:t>
            </w:r>
          </w:p>
        </w:tc>
      </w:tr>
      <w:tr w:rsidR="004C6D55" w:rsidRPr="0032154D" w14:paraId="381F8FF2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34631CD4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9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5955B98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外交支出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48BC031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30,229,172,548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FCFF51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20,239,850,277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7F9EB0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3,450,658,106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69BAB25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3,479,752,142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3A58163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27,170,260,525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059CDD7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03AAD5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6189C3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92E2AC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20,239,850,277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B2BAF4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3,450,658,106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5EFAC8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3,479,752,142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76BA954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27,170,260,525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6EFE982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- 3,058,912,023</w:t>
            </w:r>
          </w:p>
        </w:tc>
      </w:tr>
      <w:tr w:rsidR="004C6D55" w:rsidRPr="0032154D" w14:paraId="15E65411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2DE1FBED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10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518A71B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473A33C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43,138,729,029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EE23F0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42,681,977,753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897C2A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21148BB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234,406,159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2C3FD02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42,916,383,912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721539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4919A0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0CE0EC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C18B54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42,681,977,753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AEFB40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8DAF3D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234,406,159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62CA7ED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42,916,383,912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0D6FD26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- 222,345,117</w:t>
            </w:r>
          </w:p>
        </w:tc>
      </w:tr>
      <w:tr w:rsidR="004C6D55" w:rsidRPr="0032154D" w14:paraId="7C8A6C49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4033C394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11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1CE2CF7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僑務支出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443E0C1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1,970,802,810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B6335A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1,928,138,330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80E63A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6B1277B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3E87136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1,928,138,330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F00162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15FD2A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42138B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98AB65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1,928,138,330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9817E2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7D226A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742228F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1,928,138,330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5D896F9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- 42,664,480</w:t>
            </w:r>
          </w:p>
        </w:tc>
      </w:tr>
      <w:tr w:rsidR="004C6D55" w:rsidRPr="0032154D" w14:paraId="131822A4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65691F75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0CE8BDEC" w14:textId="77777777" w:rsidR="00636117" w:rsidRPr="0032154D" w:rsidRDefault="00636117" w:rsidP="00784B32">
            <w:pPr>
              <w:snapToGrid w:val="0"/>
              <w:spacing w:line="600" w:lineRule="exact"/>
              <w:ind w:right="-30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(2.</w:t>
            </w:r>
            <w:r w:rsidRPr="00726BBB">
              <w:rPr>
                <w:rFonts w:ascii="標楷體" w:eastAsia="標楷體" w:hAnsi="標楷體" w:hint="eastAsia"/>
                <w:b/>
                <w:noProof/>
                <w:spacing w:val="195"/>
                <w:kern w:val="0"/>
                <w:sz w:val="20"/>
                <w:fitText w:val="1970" w:id="-428081152"/>
              </w:rPr>
              <w:t>國防支</w:t>
            </w:r>
            <w:r w:rsidRPr="00726BBB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1970" w:id="-428081152"/>
              </w:rPr>
              <w:t>出</w:t>
            </w: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7CAC83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443,521,429,581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970031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403,390,559,096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933F8D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59DDA49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38,014,385,294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26FF60D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441,404,944,390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E33C06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377,470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267DE4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5C7BEA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- 377,470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AEA23F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403,390,936,566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371F0D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531B14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38,014,007,824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E6B326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441,404,944,390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6179A76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- 2,116,485,191</w:t>
            </w:r>
          </w:p>
        </w:tc>
      </w:tr>
      <w:tr w:rsidR="004C6D55" w:rsidRPr="0032154D" w14:paraId="7B804D10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1FF5A999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12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2E78190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國防支出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0647E67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443,521,429,581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A5207F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403,390,559,096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809553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916224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38,014,385,294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012EB43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441,404,944,390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7C4B6C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377,470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0A5332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CA9625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- 377,470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92DD23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403,390,936,566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DE717B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586CCF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38,014,007,824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6F71B34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441,404,944,390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77F7E10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- 2,116,485,191</w:t>
            </w:r>
          </w:p>
        </w:tc>
      </w:tr>
      <w:tr w:rsidR="004C6D55" w:rsidRPr="0032154D" w14:paraId="7662C203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04194D56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59B88CB8" w14:textId="77777777" w:rsidR="00636117" w:rsidRPr="0032154D" w:rsidRDefault="00636117" w:rsidP="00784B32">
            <w:pPr>
              <w:snapToGrid w:val="0"/>
              <w:spacing w:line="600" w:lineRule="exact"/>
              <w:ind w:right="-1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(3.</w:t>
            </w:r>
            <w:r w:rsidRPr="00726BBB">
              <w:rPr>
                <w:rFonts w:ascii="標楷體" w:eastAsia="標楷體" w:hAnsi="標楷體" w:hint="eastAsia"/>
                <w:b/>
                <w:noProof/>
                <w:spacing w:val="26"/>
                <w:kern w:val="0"/>
                <w:sz w:val="20"/>
                <w:fitText w:val="1970" w:id="-428081151"/>
              </w:rPr>
              <w:t>教育科學文化支</w:t>
            </w:r>
            <w:r w:rsidRPr="00726BBB">
              <w:rPr>
                <w:rFonts w:ascii="標楷體" w:eastAsia="標楷體" w:hAnsi="標楷體" w:hint="eastAsia"/>
                <w:b/>
                <w:noProof/>
                <w:spacing w:val="2"/>
                <w:kern w:val="0"/>
                <w:sz w:val="20"/>
                <w:fitText w:val="1970" w:id="-428081151"/>
              </w:rPr>
              <w:t>出</w:t>
            </w: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7FB5CB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480,098,037,788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11FB0B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464,633,175,032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7CB421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447,802,254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2BB3052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5,503,114,619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0DD9AE1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470,584,091,905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2F88B0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- 593,679,783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3FABA9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4D47F3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721CE8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464,039,495,249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6FBFD1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447,802,254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C280C4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5,503,114,619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76AF15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469,990,412,122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2CB9FE6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- 10,107,625,666</w:t>
            </w:r>
          </w:p>
        </w:tc>
      </w:tr>
      <w:tr w:rsidR="004C6D55" w:rsidRPr="0032154D" w14:paraId="2C1D48E9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45B9D730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13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05812E1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47D1360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360,204,370,118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0120A4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351,701,862,663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F20081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86,885,447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5AE29E0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884,329,025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2D5B70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352,673,077,135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BDA853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- 593,679,783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9367A3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9FC1A0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7803EC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351,108,182,880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DF58B9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86,885,447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FF9399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884,329,025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723E50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352,079,397,352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4715D87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- 8,124,972,766</w:t>
            </w:r>
          </w:p>
        </w:tc>
      </w:tr>
      <w:tr w:rsidR="004C6D55" w:rsidRPr="0032154D" w14:paraId="7C83474F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7A82CEA9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14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073F163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科學支出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A4325C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89,374,675,987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D0C095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85,220,848,907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1CE6F1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311,321,383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787EF0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2,292,536,098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4EA22E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87,824,706,388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549002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C98DAD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F11880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E9B9D3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85,220,848,907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2EC890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311,321,383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7509C71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2,292,536,098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A8E73E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87,824,706,388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3601C22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- 1,549,969,599</w:t>
            </w:r>
          </w:p>
        </w:tc>
      </w:tr>
      <w:tr w:rsidR="004C6D55" w:rsidRPr="0032154D" w14:paraId="0B56E9EF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5353916B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15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47FE891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ADF162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30,518,991,683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B625A6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27,710,463,462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732A84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49,595,424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6D6FD3C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2,326,249,496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61DA8C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30,086,308,382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AE1C35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210F9F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05151B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AB8B81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27,710,463,462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B7C1A2F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49,595,424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3055B4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2,326,249,496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F8AD92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30,086,308,382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2CBA8A4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- 432,683,301</w:t>
            </w:r>
          </w:p>
        </w:tc>
      </w:tr>
      <w:tr w:rsidR="004C6D55" w:rsidRPr="0032154D" w14:paraId="4A2D5657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20593524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19586C37" w14:textId="77777777" w:rsidR="00636117" w:rsidRPr="0032154D" w:rsidRDefault="00636117" w:rsidP="00726BBB">
            <w:pPr>
              <w:snapToGrid w:val="0"/>
              <w:spacing w:line="600" w:lineRule="exact"/>
              <w:ind w:right="-45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</w:t>
            </w:r>
            <w:r w:rsidRPr="00726BBB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4.</w:t>
            </w:r>
            <w:r w:rsidRPr="00726BBB">
              <w:rPr>
                <w:rFonts w:ascii="標楷體" w:eastAsia="標楷體" w:hAnsi="標楷體" w:hint="eastAsia"/>
                <w:b/>
                <w:noProof/>
                <w:spacing w:val="76"/>
                <w:kern w:val="0"/>
                <w:sz w:val="20"/>
                <w:fitText w:val="1960" w:id="-428050686"/>
              </w:rPr>
              <w:t>經濟發展支</w:t>
            </w:r>
            <w:r w:rsidRPr="00726BBB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1960" w:id="-428050686"/>
              </w:rPr>
              <w:t>出</w:t>
            </w: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03C2E0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191,287,397,835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FBFB22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183,680,242,732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821EE0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453,489,149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8B4C84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4,449,047,312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6A730CF3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188,582,779,193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AC4ADFA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- 8,090,373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65338A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1B0F03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BFBC1B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183,672,152,359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442BC7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453,489,149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F44A98D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4,449,047,312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58293FE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188,574,688,820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4185EEF7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- 2,712,709,015</w:t>
            </w:r>
          </w:p>
        </w:tc>
      </w:tr>
      <w:tr w:rsidR="004C6D55" w:rsidRPr="0032154D" w14:paraId="0E39949E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485634ED" w14:textId="77777777" w:rsidR="00636117" w:rsidRPr="0032154D" w:rsidRDefault="00636117" w:rsidP="00290C41">
            <w:pPr>
              <w:snapToGrid w:val="0"/>
              <w:spacing w:line="60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16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2E394276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65B784F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88,328,540,126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C74678C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84,762,587,158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8B536B5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384,862,336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4B009738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2,127,366,557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0B61489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87,274,816,051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43EB9C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- 8,090,373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569608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6AA04F2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38C9E30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84,754,496,785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49D956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384,862,336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C790434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2,127,366,557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9A327DE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87,266,725,678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733D357B" w14:textId="77777777" w:rsidR="00636117" w:rsidRPr="0032154D" w:rsidRDefault="00636117" w:rsidP="00290C41">
            <w:pPr>
              <w:snapToGrid w:val="0"/>
              <w:spacing w:line="60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- 1,061,814,448</w:t>
            </w:r>
          </w:p>
        </w:tc>
      </w:tr>
      <w:tr w:rsidR="004C6D55" w:rsidRPr="0032154D" w14:paraId="11170BEC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52071849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lastRenderedPageBreak/>
              <w:t>17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753B8CC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894631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57,691,283,947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FAB51F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57,310,301,626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A75137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8,754,910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687819F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176,709,190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6289D85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57,495,765,726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D3EB01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8F56A2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9F6E65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5FEF4E9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57,310,301,626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AA7503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8,754,910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FBD723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176,709,190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1D3D48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57,495,765,726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568D984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- 195,518,221</w:t>
            </w:r>
          </w:p>
        </w:tc>
      </w:tr>
      <w:tr w:rsidR="004C6D55" w:rsidRPr="0032154D" w14:paraId="3FA1431E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3C311E72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18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4369E0B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4FDEBC7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27,623,526,606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EF2432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26,042,625,008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F081CE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59,871,903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549473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910,273,239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373E1AD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27,012,770,150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499833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04C13F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1A7115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152422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26,042,625,008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BC0A76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59,871,903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8E4427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910,273,239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57D598E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27,012,770,150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3858BEE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- 610,756,456</w:t>
            </w:r>
          </w:p>
        </w:tc>
      </w:tr>
      <w:tr w:rsidR="004C6D55" w:rsidRPr="0032154D" w14:paraId="3C212E7B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2898B881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19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05EB083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4A6767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17,644,047,156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11BFA0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15,564,728,940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953412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9F8070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1,234,698,326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B3293C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16,799,427,266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E5BF2E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882C8A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57CF9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FC3741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15,564,728,940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848DAF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E04017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1,234,698,326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3AB897E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16,799,427,266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56A968A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- 844,619,890</w:t>
            </w:r>
          </w:p>
        </w:tc>
      </w:tr>
      <w:tr w:rsidR="004C6D55" w:rsidRPr="0032154D" w14:paraId="2F160224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6000EDAA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1EAA6974" w14:textId="77777777" w:rsidR="00636117" w:rsidRPr="0032154D" w:rsidRDefault="00636117" w:rsidP="00726BBB">
            <w:pPr>
              <w:snapToGrid w:val="0"/>
              <w:spacing w:line="570" w:lineRule="exact"/>
              <w:ind w:right="-30"/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</w:t>
            </w:r>
            <w:r w:rsidRPr="00726BBB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5.</w:t>
            </w:r>
            <w:r w:rsidRPr="00726BBB">
              <w:rPr>
                <w:rFonts w:ascii="標楷體" w:eastAsia="標楷體" w:hAnsi="標楷體" w:hint="eastAsia"/>
                <w:b/>
                <w:noProof/>
                <w:spacing w:val="76"/>
                <w:kern w:val="0"/>
                <w:sz w:val="20"/>
                <w:fitText w:val="1960" w:id="-428050685"/>
              </w:rPr>
              <w:t>社會福利支</w:t>
            </w:r>
            <w:r w:rsidRPr="00726BBB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1960" w:id="-428050685"/>
              </w:rPr>
              <w:t>出</w:t>
            </w: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A9C40B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819,213,227,827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76A669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803,995,881,675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7EEBA1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5C65311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4,072,435,876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3119E09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808,068,317,551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8C96CB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- 230,651,479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25BEE2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BCD752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413A77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803,765,230,196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10D563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7B0E30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4,072,435,876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7802711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807,837,666,072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10B9484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- 11,375,561,755</w:t>
            </w:r>
          </w:p>
        </w:tc>
      </w:tr>
      <w:tr w:rsidR="004C6D55" w:rsidRPr="0032154D" w14:paraId="3952F6DF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7A5CE3B6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20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5898A5A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3176D6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595,619,428,360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4CCE6A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592,736,207,172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3BA682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413B13F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246,098,446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127A86A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592,982,305,618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18BD7C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CE0FE5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E898F9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E57812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592,736,207,172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E01BBF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939DB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246,098,446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116197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592,982,305,618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47DB0B7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- 2,637,122,742</w:t>
            </w:r>
          </w:p>
        </w:tc>
      </w:tr>
      <w:tr w:rsidR="004C6D55" w:rsidRPr="0032154D" w14:paraId="2363E156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3ED5A1E1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21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24AFF88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DDEFB7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9,763,422,269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E61A73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9,558,756,725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35908E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49B66B0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7,882,740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6354D8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9,566,639,465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5EC074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AE0743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FD7C6E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3F5C90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9,558,756,725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72D23B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9BF58E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7,882,740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CC3603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9,566,639,465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7E4E782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- 196,782,804</w:t>
            </w:r>
          </w:p>
        </w:tc>
      </w:tr>
      <w:tr w:rsidR="004C6D55" w:rsidRPr="0032154D" w14:paraId="11CB29AF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49C85537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22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257A08E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5B5662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162,288,216,375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B1CE24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158,935,252,647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E20834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059D07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88,853,942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609FB84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159,024,106,589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A6E55F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- 230,651,479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5E49F1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EB86F0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4883D6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158,704,601,168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9A96F4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41F4AE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88,853,942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3F89D57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158,793,455,110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25CF03A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- 3,494,761,265</w:t>
            </w:r>
          </w:p>
        </w:tc>
      </w:tr>
      <w:tr w:rsidR="004C6D55" w:rsidRPr="0032154D" w14:paraId="174E861D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3A0ACB28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23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4B209A4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3CCC042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1,681,883,515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9C7AB3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1,608,853,225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BFFA05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18B7EBB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62DAED4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1,608,853,225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3CC905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9C8FB4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E5D48D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BC0E6E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1,608,853,225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266201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2EA618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34AC815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1,608,853,225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58E9AAE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- 73,030,290</w:t>
            </w:r>
          </w:p>
        </w:tc>
      </w:tr>
      <w:tr w:rsidR="004C6D55" w:rsidRPr="0032154D" w14:paraId="4BD027B1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3A7BB55E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24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36E99EC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3B7D2B0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49,860,277,308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BE7C91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41,156,811,906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61A374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06C7299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3,729,600,748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219318F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44,886,412,654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3317B6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C58A0D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2F1F6AA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34BE0A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41,156,811,906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0F78D1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3ED6ED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3,729,600,748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6C14DA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44,886,412,654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60CDA21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- 4,973,864,654</w:t>
            </w:r>
          </w:p>
        </w:tc>
      </w:tr>
      <w:tr w:rsidR="004C6D55" w:rsidRPr="0032154D" w14:paraId="493D3EE2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0B8F9B41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1F43B9F2" w14:textId="77777777" w:rsidR="00636117" w:rsidRPr="0032154D" w:rsidRDefault="00636117" w:rsidP="00784B32">
            <w:pPr>
              <w:snapToGrid w:val="0"/>
              <w:spacing w:line="570" w:lineRule="exact"/>
              <w:ind w:right="-31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</w:t>
            </w:r>
            <w:r w:rsidRPr="00784B3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6.社區發展及環境保護支出</w:t>
            </w: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4414EA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9,004,996,558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8726EE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7,539,816,251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915436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136,513,478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7FC8663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861,664,645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6063FF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8,537,994,374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8D0EDD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240A49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4F75F9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11C08A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7,539,816,251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B85518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136,513,478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4960C6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861,664,645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B660DA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8,537,994,374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35278C4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- 467,002,184</w:t>
            </w:r>
          </w:p>
        </w:tc>
      </w:tr>
      <w:tr w:rsidR="004C6D55" w:rsidRPr="0032154D" w14:paraId="29914DB0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4DA23BB1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25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63D8DC1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180B36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9,004,996,558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116E533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7,539,816,251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07B9A6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136,513,478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30DE71E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861,664,645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60C5602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8,537,994,374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F065D7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23D230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E76B51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B0E078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7,539,816,251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442A9A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136,513,478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C73DBB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861,664,645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3C1BA9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8,537,994,374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5A2070B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- 467,002,184</w:t>
            </w:r>
          </w:p>
        </w:tc>
      </w:tr>
      <w:tr w:rsidR="004C6D55" w:rsidRPr="0032154D" w14:paraId="4774A74B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465E22AB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2464C9C6" w14:textId="77777777" w:rsidR="00636117" w:rsidRPr="0032154D" w:rsidRDefault="00636117" w:rsidP="00784B32">
            <w:pPr>
              <w:snapToGrid w:val="0"/>
              <w:spacing w:line="570" w:lineRule="exact"/>
              <w:ind w:right="-45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</w:t>
            </w:r>
            <w:r w:rsidRPr="00726BBB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7.</w:t>
            </w:r>
            <w:r w:rsidRPr="00726BBB">
              <w:rPr>
                <w:rFonts w:ascii="標楷體" w:eastAsia="標楷體" w:hAnsi="標楷體" w:hint="eastAsia"/>
                <w:b/>
                <w:noProof/>
                <w:spacing w:val="76"/>
                <w:kern w:val="0"/>
                <w:sz w:val="20"/>
                <w:fitText w:val="1960" w:id="-428050684"/>
              </w:rPr>
              <w:t>退休撫卹支</w:t>
            </w:r>
            <w:r w:rsidRPr="00726BBB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1960" w:id="-428050684"/>
              </w:rPr>
              <w:t>出</w:t>
            </w: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499D67A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181,524,467,416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69D55E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175,895,511,706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CF4F3D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6C3AEA5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435,640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2B3D4C7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175,895,947,346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9AB866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4505CC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A04616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519E39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175,895,511,706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D3E028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EF3147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435,640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E64C79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175,895,947,346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0B4A964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- 5,628,520,070</w:t>
            </w:r>
          </w:p>
        </w:tc>
      </w:tr>
      <w:tr w:rsidR="004C6D55" w:rsidRPr="0032154D" w14:paraId="40DB3945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6142BF3C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26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58AF5C9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A7F764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181,221,301,116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6EA4E5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175,597,074,331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5CBA4A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3077DCE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0163568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175,597,074,331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AFB382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2A547F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9C5DAD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6685DE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175,597,074,331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CE7B99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0C8B38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3E9CD0D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175,597,074,331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2104667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- 5,624,226,785</w:t>
            </w:r>
          </w:p>
        </w:tc>
      </w:tr>
      <w:tr w:rsidR="004C6D55" w:rsidRPr="0032154D" w14:paraId="31D52EC4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3530F0B2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27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318EB45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退休撫卹業務支出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4AA8E84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303,166,300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4CE4165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298,437,375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5397E3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69ACCF5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435,640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259A122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298,873,015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2B6E65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DB05E3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21B5B6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E8EDFE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298,437,375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A2F839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BD740C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435,640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BDD93E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298,873,015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6E7FA47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- 4,293,285</w:t>
            </w:r>
          </w:p>
        </w:tc>
      </w:tr>
      <w:tr w:rsidR="004C6D55" w:rsidRPr="0032154D" w14:paraId="3987471A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5A6FDE42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10AE67A4" w14:textId="77777777" w:rsidR="00636117" w:rsidRPr="0032154D" w:rsidRDefault="00636117" w:rsidP="00726BBB">
            <w:pPr>
              <w:snapToGrid w:val="0"/>
              <w:spacing w:line="570" w:lineRule="exact"/>
              <w:ind w:right="-31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</w:t>
            </w:r>
            <w:r w:rsidRPr="00726BBB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8.</w:t>
            </w:r>
            <w:r w:rsidRPr="00726BBB">
              <w:rPr>
                <w:rFonts w:ascii="標楷體" w:eastAsia="標楷體" w:hAnsi="標楷體" w:hint="eastAsia"/>
                <w:b/>
                <w:noProof/>
                <w:spacing w:val="193"/>
                <w:kern w:val="0"/>
                <w:sz w:val="20"/>
                <w:fitText w:val="1960" w:id="-428050683"/>
              </w:rPr>
              <w:t>債務支</w:t>
            </w:r>
            <w:r w:rsidRPr="00726BBB">
              <w:rPr>
                <w:rFonts w:ascii="標楷體" w:eastAsia="標楷體" w:hAnsi="標楷體" w:hint="eastAsia"/>
                <w:b/>
                <w:noProof/>
                <w:spacing w:val="1"/>
                <w:kern w:val="0"/>
                <w:sz w:val="20"/>
                <w:fitText w:val="1960" w:id="-428050683"/>
              </w:rPr>
              <w:t>出</w:t>
            </w: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DCAB40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106,307,862,000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468516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84,830,716,586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107710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3587CB2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35892DB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84,830,716,586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AABDF8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EAB4FA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D1AAA8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30DE5F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84,830,716,586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73C59F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153869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C5FE58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84,830,716,586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25F4C07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- 21,477,145,414</w:t>
            </w:r>
          </w:p>
        </w:tc>
      </w:tr>
      <w:tr w:rsidR="004C6D55" w:rsidRPr="0032154D" w14:paraId="216AB719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15BF960D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28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71EC2FE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CF5F60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105,886,407,000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52EC270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84,509,038,221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8A167F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731E72A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222520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84,509,038,221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9B1C81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454C87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39BF92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1B1A77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84,509,038,221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772E58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DDBA58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E6A558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84,509,038,221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2060174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- 21,377,368,779</w:t>
            </w:r>
          </w:p>
        </w:tc>
      </w:tr>
      <w:tr w:rsidR="004C6D55" w:rsidRPr="0032154D" w14:paraId="5B017C4A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15FEF08F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29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705F537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還本付息事務支出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141130C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421,455,000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2891F9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321,678,365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18D501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7545C48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1091C19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321,678,365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2BCA79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A75BDE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203C27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547AD1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321,678,365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9C71F3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70684F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027998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321,678,365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0A39807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- 99,776,635</w:t>
            </w:r>
          </w:p>
        </w:tc>
      </w:tr>
      <w:tr w:rsidR="004C6D55" w:rsidRPr="0032154D" w14:paraId="24A05E58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630A1A28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159A680B" w14:textId="77777777" w:rsidR="00636117" w:rsidRPr="0032154D" w:rsidRDefault="00636117" w:rsidP="00784B32">
            <w:pPr>
              <w:snapToGrid w:val="0"/>
              <w:spacing w:line="570" w:lineRule="exact"/>
              <w:ind w:right="-45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</w:t>
            </w:r>
            <w:r w:rsidRPr="00726BBB">
              <w:rPr>
                <w:rFonts w:ascii="標楷體" w:eastAsia="標楷體" w:hAnsi="標楷體" w:hint="eastAsia"/>
                <w:b/>
                <w:noProof/>
                <w:kern w:val="0"/>
                <w:sz w:val="20"/>
              </w:rPr>
              <w:t>9.</w:t>
            </w:r>
            <w:r w:rsidRPr="00726BBB">
              <w:rPr>
                <w:rFonts w:ascii="標楷體" w:eastAsia="標楷體" w:hAnsi="標楷體" w:hint="eastAsia"/>
                <w:b/>
                <w:noProof/>
                <w:spacing w:val="46"/>
                <w:kern w:val="0"/>
                <w:sz w:val="20"/>
                <w:fitText w:val="1960" w:id="-428050432"/>
              </w:rPr>
              <w:t>補助及其他支</w:t>
            </w:r>
            <w:r w:rsidRPr="00726BBB">
              <w:rPr>
                <w:rFonts w:ascii="標楷體" w:eastAsia="標楷體" w:hAnsi="標楷體" w:hint="eastAsia"/>
                <w:b/>
                <w:noProof/>
                <w:spacing w:val="3"/>
                <w:kern w:val="0"/>
                <w:sz w:val="20"/>
                <w:fitText w:val="1960" w:id="-428050432"/>
              </w:rPr>
              <w:t>出</w:t>
            </w:r>
            <w:r w:rsidRPr="0032154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5F963CF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88,333,015,896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21ADE12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85,681,366,846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6A3F7C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7B64656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59211E7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85,681,366,846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FC5B8D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F50D57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B1AFDE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58AF9B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85,681,366,846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F9B55F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53DFF9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683C88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85,681,366,846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28B0E07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- 2,651,649,050</w:t>
            </w:r>
          </w:p>
        </w:tc>
      </w:tr>
      <w:tr w:rsidR="004C6D55" w:rsidRPr="0032154D" w14:paraId="09408826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37502E63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30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1A104C5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專案補助支出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7E4D0D7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29,769,225,000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6D0AEEC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27,674,696,007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777A3C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23D2245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C9EA4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27,674,696,007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02DDEF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ACE970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28481F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07BCBA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27,674,696,007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841CD52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F6E86F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E3CE38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27,674,696,007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70F1D9E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- 2,094,528,993</w:t>
            </w:r>
          </w:p>
        </w:tc>
      </w:tr>
      <w:tr w:rsidR="004C6D55" w:rsidRPr="0032154D" w14:paraId="04CE96F8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0BB3D394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31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0CC889F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平衡預算補助支出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0461A13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51,999,999,000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3072CF0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51,941,547,000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F7D897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4E0FD4C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5063A14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51,941,547,000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92DF9D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3D705B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B0368C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0CD709E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51,941,547,000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0A3056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9134C9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746ED0B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51,941,547,000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5A4ADB5E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- 58,452,000</w:t>
            </w:r>
          </w:p>
        </w:tc>
      </w:tr>
      <w:tr w:rsidR="004C6D55" w:rsidRPr="0032154D" w14:paraId="7C644814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04825834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32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177E678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67569F6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6,563,791,896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012EFC55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6,065,123,839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292F34B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5A8C3061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4F28DE0D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6,065,123,839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DDB7E0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87E9C3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4C3B194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245C74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6,065,123,839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9FBE79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FF1113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E2DE75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6,065,123,839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120F9F7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/>
                <w:noProof/>
                <w:spacing w:val="-10"/>
                <w:sz w:val="20"/>
              </w:rPr>
              <w:t>- 498,668,057</w:t>
            </w:r>
          </w:p>
        </w:tc>
      </w:tr>
      <w:tr w:rsidR="004C6D55" w:rsidRPr="0032154D" w14:paraId="16C7E837" w14:textId="77777777" w:rsidTr="007E4C3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36" w:type="dxa"/>
            <w:shd w:val="clear" w:color="auto" w:fill="auto"/>
            <w:vAlign w:val="bottom"/>
          </w:tcPr>
          <w:p w14:paraId="2E2E108B" w14:textId="77777777" w:rsidR="00636117" w:rsidRPr="0032154D" w:rsidRDefault="00636117" w:rsidP="00290C41">
            <w:pPr>
              <w:snapToGrid w:val="0"/>
              <w:spacing w:line="57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/>
                <w:noProof/>
                <w:spacing w:val="-10"/>
                <w:sz w:val="20"/>
              </w:rPr>
              <w:t>33</w:t>
            </w:r>
          </w:p>
        </w:tc>
        <w:tc>
          <w:tcPr>
            <w:tcW w:w="2393" w:type="dxa"/>
            <w:gridSpan w:val="2"/>
            <w:shd w:val="clear" w:color="auto" w:fill="auto"/>
            <w:vAlign w:val="bottom"/>
          </w:tcPr>
          <w:p w14:paraId="383D5FE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2154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81" w:type="dxa"/>
            <w:shd w:val="clear" w:color="auto" w:fill="auto"/>
            <w:vAlign w:val="bottom"/>
          </w:tcPr>
          <w:p w14:paraId="25956F6C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66" w:type="dxa"/>
            <w:shd w:val="clear" w:color="auto" w:fill="auto"/>
            <w:vAlign w:val="bottom"/>
          </w:tcPr>
          <w:p w14:paraId="70E04CC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7EEB0F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4B077D3F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50" w:type="dxa"/>
            <w:shd w:val="clear" w:color="auto" w:fill="auto"/>
            <w:vAlign w:val="bottom"/>
          </w:tcPr>
          <w:p w14:paraId="795CB658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4CC53B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5DB47629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F25E54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BD99B3A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624D006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D4D2263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232D1040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9" w:type="dxa"/>
            <w:gridSpan w:val="2"/>
            <w:shd w:val="clear" w:color="auto" w:fill="auto"/>
            <w:vAlign w:val="bottom"/>
          </w:tcPr>
          <w:p w14:paraId="12D52A64" w14:textId="77777777" w:rsidR="00636117" w:rsidRPr="0032154D" w:rsidRDefault="00636117" w:rsidP="00290C41">
            <w:pPr>
              <w:snapToGrid w:val="0"/>
              <w:spacing w:line="57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32154D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</w:tr>
    </w:tbl>
    <w:p w14:paraId="3C950912" w14:textId="62698F0B" w:rsidR="0034626E" w:rsidRPr="00290C41" w:rsidRDefault="00290C41" w:rsidP="00290C41">
      <w:pPr>
        <w:ind w:leftChars="-221" w:left="-530" w:right="414"/>
        <w:rPr>
          <w:rFonts w:ascii="標楷體" w:eastAsia="標楷體" w:hAnsi="標楷體"/>
          <w:sz w:val="20"/>
          <w:szCs w:val="18"/>
        </w:rPr>
      </w:pPr>
      <w:proofErr w:type="gramStart"/>
      <w:r w:rsidRPr="00290C41">
        <w:rPr>
          <w:rFonts w:ascii="標楷體" w:eastAsia="標楷體" w:hAnsi="標楷體" w:hint="eastAsia"/>
          <w:sz w:val="20"/>
          <w:szCs w:val="18"/>
        </w:rPr>
        <w:t>註</w:t>
      </w:r>
      <w:proofErr w:type="gramEnd"/>
      <w:r w:rsidRPr="00290C41">
        <w:rPr>
          <w:rFonts w:ascii="標楷體" w:eastAsia="標楷體" w:hAnsi="標楷體" w:hint="eastAsia"/>
          <w:sz w:val="20"/>
          <w:szCs w:val="18"/>
        </w:rPr>
        <w:t>：第二預備金已全數動支。</w:t>
      </w:r>
    </w:p>
    <w:sectPr w:rsidR="0034626E" w:rsidRPr="00290C41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259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31C45" w14:textId="77777777" w:rsidR="00636117" w:rsidRDefault="00636117">
      <w:r>
        <w:separator/>
      </w:r>
    </w:p>
  </w:endnote>
  <w:endnote w:type="continuationSeparator" w:id="0">
    <w:p w14:paraId="7573E405" w14:textId="77777777" w:rsidR="00636117" w:rsidRDefault="0063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C6043" w14:textId="49F2DED6" w:rsidR="004C6D55" w:rsidRPr="004C6D55" w:rsidRDefault="004C6D55" w:rsidP="004C6D55">
    <w:pPr>
      <w:pStyle w:val="a4"/>
      <w:jc w:val="center"/>
      <w:rPr>
        <w:rFonts w:ascii="標楷體" w:eastAsia="標楷體" w:hAnsi="標楷體"/>
      </w:rPr>
    </w:pPr>
    <w:r w:rsidRPr="004C6D55">
      <w:rPr>
        <w:rFonts w:ascii="標楷體" w:eastAsia="標楷體" w:hAnsi="標楷體" w:hint="eastAsia"/>
      </w:rPr>
      <w:t>1</w:t>
    </w:r>
    <w:r w:rsidRPr="004C6D55">
      <w:rPr>
        <w:rFonts w:ascii="標楷體" w:eastAsia="標楷體" w:hAnsi="標楷體"/>
      </w:rPr>
      <w:t>1-2-2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DCDA0" w14:textId="683E0C31" w:rsidR="004C6D55" w:rsidRPr="004C6D55" w:rsidRDefault="004C6D55" w:rsidP="004C6D55">
    <w:pPr>
      <w:pStyle w:val="a4"/>
      <w:jc w:val="center"/>
      <w:rPr>
        <w:rFonts w:ascii="標楷體" w:eastAsia="標楷體" w:hAnsi="標楷體"/>
      </w:rPr>
    </w:pPr>
    <w:r w:rsidRPr="004C6D55">
      <w:rPr>
        <w:rFonts w:ascii="標楷體" w:eastAsia="標楷體" w:hAnsi="標楷體" w:hint="eastAsia"/>
      </w:rPr>
      <w:t>1</w:t>
    </w:r>
    <w:r w:rsidRPr="004C6D55">
      <w:rPr>
        <w:rFonts w:ascii="標楷體" w:eastAsia="標楷體" w:hAnsi="標楷體"/>
      </w:rPr>
      <w:t>1-2-1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9BE92" w14:textId="77777777" w:rsidR="00636117" w:rsidRDefault="00636117">
      <w:r>
        <w:separator/>
      </w:r>
    </w:p>
  </w:footnote>
  <w:footnote w:type="continuationSeparator" w:id="0">
    <w:p w14:paraId="1AF3BC7B" w14:textId="77777777" w:rsidR="00636117" w:rsidRDefault="0063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6536" w14:textId="75419C23" w:rsidR="0034626E" w:rsidRPr="004C6D55" w:rsidRDefault="0025241E">
    <w:pPr>
      <w:pStyle w:val="a3"/>
      <w:jc w:val="center"/>
    </w:pPr>
    <w:r w:rsidRPr="004C6D55">
      <w:rPr>
        <w:rFonts w:ascii="標楷體" w:eastAsia="標楷體" w:hint="eastAsia"/>
        <w:b/>
        <w:sz w:val="36"/>
        <w:u w:val="single"/>
      </w:rPr>
      <w:t>中華民國</w:t>
    </w:r>
    <w:proofErr w:type="gramStart"/>
    <w:r w:rsidR="00411958" w:rsidRPr="004C6D55">
      <w:rPr>
        <w:rFonts w:ascii="標楷體" w:eastAsia="標楷體" w:hAnsi="標楷體" w:hint="eastAsia"/>
        <w:b/>
        <w:sz w:val="36"/>
        <w:u w:val="single"/>
      </w:rPr>
      <w:t>114</w:t>
    </w:r>
    <w:proofErr w:type="gramEnd"/>
    <w:r w:rsidRPr="004C6D55">
      <w:rPr>
        <w:rFonts w:ascii="標楷體" w:eastAsia="標楷體" w:hint="eastAsia"/>
        <w:b/>
        <w:sz w:val="36"/>
        <w:u w:val="single"/>
      </w:rPr>
      <w:t>年度中央政府總決算歲出政事別</w:t>
    </w:r>
    <w:r w:rsidR="00411958" w:rsidRPr="004C6D55">
      <w:rPr>
        <w:rFonts w:ascii="標楷體" w:eastAsia="標楷體" w:hAnsi="標楷體" w:hint="eastAsia"/>
        <w:b/>
        <w:sz w:val="36"/>
        <w:u w:val="single"/>
      </w:rPr>
      <w:t>經常門</w:t>
    </w:r>
    <w:r w:rsidRPr="004C6D55">
      <w:rPr>
        <w:rFonts w:ascii="標楷體" w:eastAsia="標楷體" w:hint="eastAsia"/>
        <w:b/>
        <w:sz w:val="36"/>
        <w:u w:val="single"/>
      </w:rPr>
      <w:t>決算審定數總表</w:t>
    </w:r>
    <w:r w:rsidR="008C4E7E" w:rsidRPr="004C6D55">
      <w:rPr>
        <w:rFonts w:ascii="標楷體" w:eastAsia="標楷體" w:hint="eastAsia"/>
        <w:bCs/>
        <w:sz w:val="24"/>
        <w:szCs w:val="24"/>
      </w:rPr>
      <w:t>（續）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9851A" w14:textId="17271E31" w:rsidR="0034626E" w:rsidRPr="004C6D55" w:rsidRDefault="0034626E">
    <w:pPr>
      <w:pStyle w:val="a3"/>
      <w:jc w:val="center"/>
    </w:pPr>
    <w:r w:rsidRPr="004C6D55">
      <w:rPr>
        <w:rFonts w:ascii="標楷體" w:eastAsia="標楷體" w:hint="eastAsia"/>
        <w:b/>
        <w:sz w:val="36"/>
        <w:u w:val="single"/>
      </w:rPr>
      <w:t>中華民國</w:t>
    </w:r>
    <w:proofErr w:type="gramStart"/>
    <w:r w:rsidR="00411958" w:rsidRPr="004C6D55">
      <w:rPr>
        <w:rFonts w:ascii="標楷體" w:eastAsia="標楷體" w:hAnsi="標楷體" w:hint="eastAsia"/>
        <w:b/>
        <w:sz w:val="36"/>
        <w:u w:val="single"/>
      </w:rPr>
      <w:t>114</w:t>
    </w:r>
    <w:proofErr w:type="gramEnd"/>
    <w:r w:rsidRPr="004C6D55">
      <w:rPr>
        <w:rFonts w:ascii="標楷體" w:eastAsia="標楷體" w:hint="eastAsia"/>
        <w:b/>
        <w:sz w:val="36"/>
        <w:u w:val="single"/>
      </w:rPr>
      <w:t>年度中央政府總決算歲出政事別</w:t>
    </w:r>
    <w:r w:rsidR="00411958" w:rsidRPr="004C6D55">
      <w:rPr>
        <w:rFonts w:ascii="標楷體" w:eastAsia="標楷體" w:hAnsi="標楷體" w:hint="eastAsia"/>
        <w:b/>
        <w:sz w:val="36"/>
        <w:u w:val="single"/>
      </w:rPr>
      <w:t>經常門</w:t>
    </w:r>
    <w:r w:rsidRPr="004C6D55">
      <w:rPr>
        <w:rFonts w:ascii="標楷體" w:eastAsia="標楷體" w:hint="eastAsia"/>
        <w:b/>
        <w:sz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6117"/>
    <w:rsid w:val="0025241E"/>
    <w:rsid w:val="00290C41"/>
    <w:rsid w:val="0034626E"/>
    <w:rsid w:val="00411958"/>
    <w:rsid w:val="004C6D55"/>
    <w:rsid w:val="005473EE"/>
    <w:rsid w:val="005B15F9"/>
    <w:rsid w:val="00636117"/>
    <w:rsid w:val="006754C7"/>
    <w:rsid w:val="00726BBB"/>
    <w:rsid w:val="00784B32"/>
    <w:rsid w:val="007E4C3C"/>
    <w:rsid w:val="007F05C9"/>
    <w:rsid w:val="00873363"/>
    <w:rsid w:val="008C4E7E"/>
    <w:rsid w:val="00D1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56B6945"/>
  <w15:chartTrackingRefBased/>
  <w15:docId w15:val="{419F5623-A578-419C-8D8F-CDB3D02FB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4iAe47e7nB8DvPi&#27506;&#20986;&#25919;&#20107;&#21029;&#27770;&#31639;&#23529;&#23450;&#25976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4iAe47e7nB8DvPi歲出政事別決算審定數總表A3.dot</Template>
  <TotalTime>31</TotalTime>
  <Pages>2</Pages>
  <Words>897</Words>
  <Characters>5116</Characters>
  <Application>Microsoft Office Word</Application>
  <DocSecurity>0</DocSecurity>
  <Lines>42</Lines>
  <Paragraphs>12</Paragraphs>
  <ScaleCrop>false</ScaleCrop>
  <Company>N.A.O.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林于媺</dc:creator>
  <cp:keywords/>
  <cp:lastModifiedBy>林于媺</cp:lastModifiedBy>
  <cp:revision>6</cp:revision>
  <dcterms:created xsi:type="dcterms:W3CDTF">2026-06-15T06:27:00Z</dcterms:created>
  <dcterms:modified xsi:type="dcterms:W3CDTF">2026-06-15T09:56:00Z</dcterms:modified>
</cp:coreProperties>
</file>