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56"/>
        <w:gridCol w:w="2977"/>
        <w:gridCol w:w="1587"/>
        <w:gridCol w:w="1441"/>
        <w:gridCol w:w="1127"/>
        <w:gridCol w:w="250"/>
        <w:gridCol w:w="1409"/>
        <w:gridCol w:w="1409"/>
        <w:gridCol w:w="1530"/>
        <w:gridCol w:w="1531"/>
        <w:gridCol w:w="1530"/>
        <w:gridCol w:w="1531"/>
        <w:gridCol w:w="797"/>
        <w:gridCol w:w="1596"/>
        <w:gridCol w:w="840"/>
        <w:gridCol w:w="1370"/>
        <w:gridCol w:w="534"/>
        <w:gridCol w:w="141"/>
      </w:tblGrid>
      <w:tr w:rsidR="00E44CF5" w14:paraId="33146833" w14:textId="77777777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</w:tcPr>
          <w:p w14:paraId="2A29673A" w14:textId="77777777" w:rsidR="00E44CF5" w:rsidRDefault="00E44CF5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經常</w:t>
            </w:r>
          </w:p>
        </w:tc>
        <w:tc>
          <w:tcPr>
            <w:tcW w:w="7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9E534" w14:textId="77777777" w:rsidR="00E44CF5" w:rsidRDefault="00E44CF5" w:rsidP="00F356B2">
            <w:pPr>
              <w:ind w:left="-42" w:right="-221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門</w:t>
            </w:r>
            <w:proofErr w:type="gramStart"/>
            <w:r>
              <w:rPr>
                <w:rFonts w:eastAsia="標楷體" w:hint="eastAsia"/>
                <w:sz w:val="22"/>
              </w:rPr>
              <w:t>併</w:t>
            </w:r>
            <w:proofErr w:type="gramEnd"/>
            <w:r>
              <w:rPr>
                <w:rFonts w:eastAsia="標楷體" w:hint="eastAsia"/>
                <w:sz w:val="22"/>
              </w:rPr>
              <w:t>計</w:t>
            </w:r>
          </w:p>
        </w:tc>
        <w:tc>
          <w:tcPr>
            <w:tcW w:w="14327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BA28" w14:textId="77777777" w:rsidR="00E44CF5" w:rsidRDefault="00E44CF5">
            <w:pPr>
              <w:ind w:right="7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E44CF5" w14:paraId="2DF2F98F" w14:textId="77777777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tcBorders>
              <w:top w:val="nil"/>
              <w:left w:val="nil"/>
              <w:right w:val="nil"/>
            </w:tcBorders>
          </w:tcPr>
          <w:p w14:paraId="30EE33EF" w14:textId="77777777" w:rsidR="00E44CF5" w:rsidRDefault="00E44CF5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資本</w:t>
            </w:r>
          </w:p>
        </w:tc>
        <w:tc>
          <w:tcPr>
            <w:tcW w:w="718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D4B35A3" w14:textId="77777777" w:rsidR="00E44CF5" w:rsidRDefault="00E44CF5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09557194" w14:textId="77777777" w:rsidR="00E44CF5" w:rsidRDefault="00E44CF5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E44CF5" w14:paraId="02E9B114" w14:textId="77777777" w:rsidTr="00BF1587">
        <w:trPr>
          <w:cantSplit/>
          <w:tblHeader/>
        </w:trPr>
        <w:tc>
          <w:tcPr>
            <w:tcW w:w="3579" w:type="dxa"/>
            <w:gridSpan w:val="3"/>
            <w:tcBorders>
              <w:left w:val="nil"/>
            </w:tcBorders>
            <w:vAlign w:val="center"/>
          </w:tcPr>
          <w:p w14:paraId="5D5C9EAA" w14:textId="77777777" w:rsidR="00E44CF5" w:rsidRDefault="00E44CF5">
            <w:pPr>
              <w:ind w:left="360" w:right="2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1587" w:type="dxa"/>
            <w:vMerge w:val="restart"/>
            <w:vAlign w:val="center"/>
          </w:tcPr>
          <w:p w14:paraId="453FD70B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預算數</w:t>
            </w:r>
          </w:p>
        </w:tc>
        <w:tc>
          <w:tcPr>
            <w:tcW w:w="5636" w:type="dxa"/>
            <w:gridSpan w:val="5"/>
            <w:vAlign w:val="center"/>
          </w:tcPr>
          <w:p w14:paraId="3D29A16E" w14:textId="77777777"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</w:t>
            </w:r>
          </w:p>
        </w:tc>
        <w:tc>
          <w:tcPr>
            <w:tcW w:w="6919" w:type="dxa"/>
            <w:gridSpan w:val="5"/>
            <w:vAlign w:val="center"/>
          </w:tcPr>
          <w:p w14:paraId="0122CA0A" w14:textId="77777777"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</w:t>
            </w:r>
          </w:p>
        </w:tc>
        <w:tc>
          <w:tcPr>
            <w:tcW w:w="2436" w:type="dxa"/>
            <w:gridSpan w:val="2"/>
            <w:vAlign w:val="center"/>
          </w:tcPr>
          <w:p w14:paraId="2EAD8347" w14:textId="77777777" w:rsidR="00E44CF5" w:rsidRDefault="00E44CF5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  <w:r>
              <w:rPr>
                <w:rFonts w:eastAsia="標楷體"/>
                <w:sz w:val="22"/>
              </w:rPr>
              <w:br/>
            </w:r>
            <w:r>
              <w:rPr>
                <w:rFonts w:eastAsia="標楷體" w:hint="eastAsia"/>
                <w:sz w:val="22"/>
              </w:rPr>
              <w:t>預算數比較增減</w:t>
            </w:r>
          </w:p>
        </w:tc>
        <w:tc>
          <w:tcPr>
            <w:tcW w:w="2045" w:type="dxa"/>
            <w:gridSpan w:val="3"/>
            <w:tcBorders>
              <w:right w:val="nil"/>
            </w:tcBorders>
            <w:vAlign w:val="center"/>
          </w:tcPr>
          <w:p w14:paraId="519203A0" w14:textId="77777777" w:rsidR="001806E3" w:rsidRDefault="00E44CF5" w:rsidP="001806E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</w:p>
          <w:p w14:paraId="69A1E561" w14:textId="77777777" w:rsidR="00E44CF5" w:rsidRDefault="00E44CF5" w:rsidP="001806E3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決算數比較增減</w:t>
            </w:r>
          </w:p>
        </w:tc>
      </w:tr>
      <w:tr w:rsidR="00E44CF5" w14:paraId="3E8AD3F7" w14:textId="77777777" w:rsidTr="00803391">
        <w:trPr>
          <w:cantSplit/>
          <w:trHeight w:val="510"/>
          <w:tblHeader/>
        </w:trPr>
        <w:tc>
          <w:tcPr>
            <w:tcW w:w="602" w:type="dxa"/>
            <w:gridSpan w:val="2"/>
            <w:tcBorders>
              <w:left w:val="nil"/>
            </w:tcBorders>
            <w:vAlign w:val="center"/>
          </w:tcPr>
          <w:p w14:paraId="5A3B02E3" w14:textId="77777777" w:rsidR="00E44CF5" w:rsidRDefault="00E44CF5" w:rsidP="00F356B2">
            <w:pPr>
              <w:ind w:leftChars="-60" w:left="-19" w:right="-221" w:hangingChars="57" w:hanging="125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2977" w:type="dxa"/>
            <w:vAlign w:val="center"/>
          </w:tcPr>
          <w:p w14:paraId="24EAA845" w14:textId="77777777" w:rsidR="00E44CF5" w:rsidRDefault="00E44CF5">
            <w:pPr>
              <w:ind w:left="214" w:right="280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1587" w:type="dxa"/>
            <w:vMerge/>
            <w:vAlign w:val="center"/>
          </w:tcPr>
          <w:p w14:paraId="59461577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441" w:type="dxa"/>
            <w:vAlign w:val="center"/>
          </w:tcPr>
          <w:p w14:paraId="70B24B1F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377" w:type="dxa"/>
            <w:gridSpan w:val="2"/>
            <w:vAlign w:val="center"/>
          </w:tcPr>
          <w:p w14:paraId="02F8DCC0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1409" w:type="dxa"/>
            <w:vAlign w:val="center"/>
          </w:tcPr>
          <w:p w14:paraId="2039683A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409" w:type="dxa"/>
            <w:vAlign w:val="center"/>
          </w:tcPr>
          <w:p w14:paraId="55602E92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30" w:type="dxa"/>
            <w:vAlign w:val="center"/>
          </w:tcPr>
          <w:p w14:paraId="65E77C0A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531" w:type="dxa"/>
            <w:vAlign w:val="center"/>
          </w:tcPr>
          <w:p w14:paraId="7C8E8623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1530" w:type="dxa"/>
            <w:vAlign w:val="center"/>
          </w:tcPr>
          <w:p w14:paraId="02BCEC3F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531" w:type="dxa"/>
            <w:vAlign w:val="center"/>
          </w:tcPr>
          <w:p w14:paraId="24BFE65C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797" w:type="dxa"/>
            <w:vAlign w:val="center"/>
          </w:tcPr>
          <w:p w14:paraId="70F5171C" w14:textId="77777777" w:rsidR="00E44CF5" w:rsidRDefault="00E44CF5">
            <w:pPr>
              <w:ind w:right="14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占總數％</w:t>
            </w:r>
          </w:p>
        </w:tc>
        <w:tc>
          <w:tcPr>
            <w:tcW w:w="1596" w:type="dxa"/>
            <w:vAlign w:val="center"/>
          </w:tcPr>
          <w:p w14:paraId="05848D27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840" w:type="dxa"/>
            <w:vAlign w:val="center"/>
          </w:tcPr>
          <w:p w14:paraId="4927CDEF" w14:textId="77777777" w:rsidR="00E44CF5" w:rsidRDefault="00E44CF5">
            <w:pPr>
              <w:ind w:right="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  <w:tc>
          <w:tcPr>
            <w:tcW w:w="1370" w:type="dxa"/>
            <w:vAlign w:val="center"/>
          </w:tcPr>
          <w:p w14:paraId="17142F94" w14:textId="77777777" w:rsidR="00E44CF5" w:rsidRDefault="00E44CF5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675" w:type="dxa"/>
            <w:gridSpan w:val="2"/>
            <w:tcBorders>
              <w:right w:val="nil"/>
            </w:tcBorders>
            <w:vAlign w:val="center"/>
          </w:tcPr>
          <w:p w14:paraId="7C720DDD" w14:textId="77777777" w:rsidR="00E44CF5" w:rsidRDefault="00E44CF5">
            <w:pPr>
              <w:ind w:right="14"/>
              <w:jc w:val="center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</w:tr>
      <w:tr w:rsidR="001850B6" w:rsidRPr="009E4388" w14:paraId="51D4171D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9E6BBC8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3BEA94C" w14:textId="77777777" w:rsidR="001850B6" w:rsidRPr="009E4388" w:rsidRDefault="001850B6" w:rsidP="007F2AA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4718095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3,006,905,295,000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5EA1E7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2,812,444,919,076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6760997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16,697,631,906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95AA431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104,906,884,175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559F0CD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2,934,049,435,157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77ABD6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2,811,332,932,356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807EF88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16,697,631,906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7D167D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105,181,377,700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D48A56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2,933,211,941,962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4CBBF50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7773122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- 73,693,353,038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2A4D3B9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- 2.45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85B2909" w14:textId="77777777" w:rsidR="001850B6" w:rsidRPr="009E4388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- 837,493,195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C422D64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- 0.03</w:t>
            </w:r>
          </w:p>
        </w:tc>
      </w:tr>
      <w:tr w:rsidR="001850B6" w:rsidRPr="009E4388" w14:paraId="4A149A9C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50879FCE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E0A8DBB" w14:textId="271E29B4" w:rsidR="001850B6" w:rsidRPr="001B3662" w:rsidRDefault="001B3662" w:rsidP="008D291D">
            <w:pPr>
              <w:ind w:rightChars="-7" w:right="-17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1B3662">
              <w:rPr>
                <w:rFonts w:ascii="標楷體" w:eastAsia="標楷體" w:hAnsi="標楷體" w:hint="eastAsia"/>
                <w:b/>
                <w:noProof/>
                <w:sz w:val="20"/>
              </w:rPr>
              <w:t>(1.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30"/>
                <w:kern w:val="0"/>
                <w:sz w:val="20"/>
                <w:fitText w:val="2500" w:id="-429623550"/>
              </w:rPr>
              <w:t>一般政務支</w:t>
            </w:r>
            <w:r w:rsidRPr="008D291D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00" w:id="-429623550"/>
              </w:rPr>
              <w:t>出</w:t>
            </w:r>
            <w:r w:rsidRPr="001B3662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5EC2E59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272,641,174,000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BB106F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243,509,518,402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3722ECB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4,720,952,857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E79EBA0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12,317,125,327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6514236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260,547,596,586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65F533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243,509,518,402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7C685E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4,720,952,857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BC9287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12,317,125,327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4DF73F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260,547,596,586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A12FA2F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8.88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514D629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- 12,093,577,414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68AAC1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- 4.44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96B6901" w14:textId="77777777" w:rsidR="001850B6" w:rsidRPr="009E4388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8A842B9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1850B6" w14:paraId="7DF63595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137C1FA0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BD60582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國務支出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9E1188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1,325,538,000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7138F48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1,186,314,513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46CA72F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7566A5F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55,532,148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93BB679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1,241,846,661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D41275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1,186,314,513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D4C574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A7E0C3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55,532,148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6668C9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1,241,846,661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BCEDFF5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A727413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- 83,691,339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3DBCDFA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- 6.31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279B7D4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28E08D8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7AD3B099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6972A3A4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DFCB6FF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3054E79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6,473,680,000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A038EB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6,147,554,591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6B47BB8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4FB0E59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92,914,266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E623144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6,240,468,857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08DBBD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6,147,554,591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E2B9EC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0391E3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92,914,266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0094BE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6,240,468,857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05730CA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BF78148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- 233,211,143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127A76F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- 3.60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4F25F7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C7049FF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33BB1929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62ACC41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2EA9807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CD72A26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3,771,675,000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78B2F8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3,524,186,958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276B2A7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EB09359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120,050,517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119FB6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3,644,237,475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28F5EA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3,524,186,958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6EE1F6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F4693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120,050,517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A355AF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3,644,237,475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D1B0F89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0.12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22FE95C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- 127,437,525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3187286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- 3.38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BEE3B25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D5FEAB0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5219B01D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BC10EB7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85E4DA3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司法支出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4D520CF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72,527,577,000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F5880B0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68,440,288,378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14DB176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186,686,613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C9DC752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1,559,924,452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BF46B42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70,186,899,443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C38DFA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68,440,288,378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2AA935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186,686,613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AA139F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1,559,924,452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BF8B88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70,186,899,443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858D943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2.39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393DF18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- 2,340,677,557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AE269F2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- 3.23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B0734AA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E7C501A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208A88F8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3E862AFE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C2C1FAD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考試支出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3C7FBAE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2,196,424,000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0EEECC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1,954,728,334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9EBBE83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F85620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156,184,614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90CB562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2,110,912,948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74D71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1,954,728,334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829D8C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E2F83A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156,184,614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597FFD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2,110,912,948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9901294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0.07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725B9C5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- 85,511,052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D5473BC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- 3.89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BE8E3D6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079825B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4B7B293F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7DB55680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0C4667C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監察支出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99C71CB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2,778,001,000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C67548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2,736,382,841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58DFA70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2CD65C5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13,664,643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CC60132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2,750,047,484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28B1B6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2,736,382,841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363EBA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113479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13,664,643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16C3B3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2,750,047,484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A5E7747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0.09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512C30C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- 27,953,516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BD17E8C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- 1.01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EF09CDF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FBEF2F3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3A7C44FE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EEA2EFA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919058A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F63502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69,911,454,000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5C5835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62,396,913,338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8B0B1DC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178,855,730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DA41F23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4,061,284,706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C4B4FDD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66,637,053,774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43BC6F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62,396,913,338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A0BE6C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178,855,730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B615BF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4,061,284,706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6CF210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66,637,053,774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08F3A0F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2.27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1B34105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- 3,274,400,226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4D2220C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- 4.68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C712045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AEFBEEC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79FBDFA9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C6F9545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FBE5F77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5614B8B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34,523,804,000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9C0251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30,327,173,395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C11A9C6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82,784,574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CAB14A6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1,646,658,881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A443118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32,056,616,850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1C4B3F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30,327,173,395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7F8E73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82,784,574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888E18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1,646,658,881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C01107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32,056,616,850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559F903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1.09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7B295CB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- 2,467,187,150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929854E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- 7.15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8EBE524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CC26DD1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241AFEA2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EC05699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3C6FD54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外交支出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3F15FE0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31,392,281,000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F7DE7B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20,443,062,582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91EE0CF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4,272,625,940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0A35405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3,607,267,623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4DB1018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28,322,956,145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053F1C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20,443,062,582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52FF92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4,272,625,940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235B2F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3,607,267,623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6DD711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28,322,956,145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5E07B78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0.97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FED91B2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- 3,069,324,855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7FB311C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- 9.78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A97B1AD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887FDA8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72EA8633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3AA75635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0A3026D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8A0DAE6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45,747,561,000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FA9872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44,403,105,952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1B74705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F2C8374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1,003,643,477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9BBBDB4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45,406,749,429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695D97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44,403,105,952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380A01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E478EB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1,003,643,477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FFB4D3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45,406,749,429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2C8DA3F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1.55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E696354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- 340,811,571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C144915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- 0.74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14493FB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EEDC6A5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3AD782C0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A2B3FB3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8378287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僑務支出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4976057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1,993,179,000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57C7A5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1,949,807,520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892B6D8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F7D5543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3CA82F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1,949,807,520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0CD970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1,949,807,520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FE404F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F5C708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E1451B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1,949,807,520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7250436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0.07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21F5891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- 43,371,480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795A16C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- 2.18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25E718B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C36BC02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1D13ACFB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78BFDA69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32AE61A" w14:textId="57F462CF" w:rsidR="001850B6" w:rsidRPr="009E4388" w:rsidRDefault="008A6324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8A6324">
              <w:rPr>
                <w:rFonts w:ascii="標楷體" w:eastAsia="標楷體" w:hAnsi="標楷體" w:hint="eastAsia"/>
                <w:b/>
                <w:noProof/>
                <w:sz w:val="20"/>
              </w:rPr>
              <w:t>(2.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283"/>
                <w:kern w:val="0"/>
                <w:sz w:val="20"/>
                <w:fitText w:val="2500" w:id="-429623292"/>
              </w:rPr>
              <w:t>國防支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500" w:id="-429623292"/>
              </w:rPr>
              <w:t>出</w:t>
            </w:r>
            <w:r w:rsidRPr="008A6324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FCA6C4E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464,971,764,326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A9C5BA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421,567,181,810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3133ECC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45CE3DC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41,088,173,529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9E6144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462,655,355,339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062838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421,567,559,280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41E739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5071B8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41,087,796,059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2744A2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462,655,355,339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180DBCF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15.77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77D6FB0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- 2,316,408,987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2328476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- 0.50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106E52" w14:textId="77777777" w:rsidR="001850B6" w:rsidRPr="009E4388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C651643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1850B6" w14:paraId="7D2C8487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16DFEC35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7756A9F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國防支出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E882688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464,971,764,326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3B2844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421,567,181,810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0849206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8E29112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41,088,173,529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E455C7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462,655,355,339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BB8A70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421,567,559,280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BAA7AE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BF9281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41,087,796,059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6445F6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462,655,355,339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5DCEC2C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15.77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75D2CED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- 2,316,408,987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C914AE0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- 0.50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CF257DA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821364B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6AE9F87E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FE53278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06CDF027" w14:textId="77777777" w:rsidR="001850B6" w:rsidRPr="009E4388" w:rsidRDefault="001850B6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(3.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64"/>
                <w:kern w:val="0"/>
                <w:sz w:val="20"/>
                <w:fitText w:val="2500" w:id="-429623290"/>
              </w:rPr>
              <w:t>教育科學文化支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500" w:id="-429623290"/>
              </w:rPr>
              <w:t>出</w:t>
            </w: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582B161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596,516,033,000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1DBAC55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568,299,576,570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36F0768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1,297,368,766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57BE20B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16,832,812,718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C9BA1DB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586,429,758,054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D0A93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567,426,771,172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AB9633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1,297,368,766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ADF279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17,107,683,713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3C04E5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585,831,823,651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6947F1C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19.97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9DD3EAC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- 10,684,209,349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7BA2845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- 1.79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BA7CC76" w14:textId="77777777" w:rsidR="001850B6" w:rsidRPr="009E4388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- 597,934,403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F5BAC33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- 0.10</w:t>
            </w:r>
          </w:p>
        </w:tc>
      </w:tr>
      <w:tr w:rsidR="001850B6" w14:paraId="79743EED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CEEDD0E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2A32F7C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619A3D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399,112,589,000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66E91C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387,022,512,706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7098D92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91,995,447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88EEEF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4,147,229,823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44318F3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391,261,737,976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20D8C1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386,149,707,308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28199E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91,995,447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6B6A08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4,422,100,818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CCFB87B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390,663,803,573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7E51F06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13.32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BE408F1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- 8,448,785,427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637BE45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- 2.12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38B4A29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- 597,934,403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1A8F2B7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- 0.15</w:t>
            </w:r>
          </w:p>
        </w:tc>
      </w:tr>
      <w:tr w:rsidR="001850B6" w14:paraId="0AC8EF4F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7B9F1264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0916FC1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科學支出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6790879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153,649,630,000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C46B6C3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145,435,807,607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FDE4881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403,423,260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D906BD5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6,060,237,469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885A4AA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151,899,468,336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0B093D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145,435,807,607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6E5030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403,423,260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0711E9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6,060,237,469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46F4A1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151,899,468,336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E23AE49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5.18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9E212A4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- 1,750,161,664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0F1FB8B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- 1.14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E4BAE6E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86F8EE0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60FC16F8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59916B8F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AD84031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5235937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43,753,814,000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225C6A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35,841,256,257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9400249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801,950,059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7A471B4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6,625,345,426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AAACF4C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43,268,551,742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DF6656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35,841,256,257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665AEE9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801,950,059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F3E6EE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6,625,345,426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EEFA78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43,268,551,742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30BCEC6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1.48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7083B19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- 485,262,258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1D01EA1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- 1.11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833CA4C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5E4AE35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645F80A5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20A21B4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9BBC8AA" w14:textId="77777777" w:rsidR="001850B6" w:rsidRPr="009E4388" w:rsidRDefault="001850B6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(4.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30"/>
                <w:kern w:val="0"/>
                <w:sz w:val="20"/>
                <w:fitText w:val="2500" w:id="-429623288"/>
              </w:rPr>
              <w:t>經濟發展支</w:t>
            </w:r>
            <w:r w:rsidRPr="008D291D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00" w:id="-429623288"/>
              </w:rPr>
              <w:t>出</w:t>
            </w: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40DE62B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434,580,073,000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443D33E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395,768,650,756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90BC046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9,901,439,074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DC1399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24,289,944,413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FE8AA14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429,960,034,243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D17E68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395,759,743,443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EB3E03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9,901,439,074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B6D807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24,289,944,413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8A3D56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429,951,126,930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860004E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14.66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5F8AF0B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- 4,628,946,070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05FF278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- 1.07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BE5A548" w14:textId="77777777" w:rsidR="001850B6" w:rsidRPr="009E4388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- 8,907,313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402A422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- 0.00</w:t>
            </w:r>
          </w:p>
        </w:tc>
      </w:tr>
      <w:tr w:rsidR="001850B6" w14:paraId="72914E78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3ED7210B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E1B7A70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F34F38D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146,281,101,000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D705266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129,563,757,781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915D54B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7,975,681,186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A4679A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7,178,715,147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27521D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144,718,154,114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861434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129,554,850,468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C1D76B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7,975,681,186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721D7C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7,178,715,147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E1C9F5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144,709,246,801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00D806A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4.93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1043620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- 1,571,854,199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99D5EBC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- 1.07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5484ED4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- 8,907,313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204F0A8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- 0.01</w:t>
            </w:r>
          </w:p>
        </w:tc>
      </w:tr>
      <w:tr w:rsidR="001850B6" w14:paraId="41562563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B7C51F2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B609098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29815B3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59,091,994,000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853EE1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57,559,303,104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CA2930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119,155,847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9ADC0D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790,386,747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F88862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58,468,845,698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94F125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57,559,303,104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F3CE3D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119,155,847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3BE40A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790,386,747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BA7FA13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58,468,845,698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6316559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1.99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009EBE4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- 623,148,302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7AB3429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- 1.05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DFCFAC9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D2DCE74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1B78C828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0E51A5D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0311BA2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6FDD205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161,829,108,000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6EDE30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144,390,288,162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24E9F25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1,806,602,041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3C21C3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14,124,594,456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6E80F14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160,321,484,659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9758EA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144,390,288,162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3B035E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1,806,602,041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CF874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14,124,594,456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D442AB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160,321,484,659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F0E93BC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5.47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D463F35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- 1,507,623,341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AF398AA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- 0.93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E348560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FEDA8FD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438665CC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03A35CA2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D256BE0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FA82C9F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67,377,870,000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C484BC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64,255,301,709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B250A3F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706E695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2,196,248,063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EC8B7D8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66,451,549,772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41D1E1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64,255,301,709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1D7AAE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F84C2A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2,196,248,063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8EB0C4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66,451,549,772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72009F3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2.27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32A7256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- 926,320,228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E713CE3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- 1.37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9399CD2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241DB49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2419EDBF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15FC1AA1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03964BF6" w14:textId="77777777" w:rsidR="001850B6" w:rsidRPr="009E4388" w:rsidRDefault="001850B6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(5.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30"/>
                <w:kern w:val="0"/>
                <w:sz w:val="20"/>
                <w:fitText w:val="2500" w:id="-429623039"/>
              </w:rPr>
              <w:t>社會福利支</w:t>
            </w:r>
            <w:r w:rsidRPr="008D291D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00" w:id="-429623039"/>
              </w:rPr>
              <w:t>出</w:t>
            </w: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7ECDC0F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829,955,878,000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C2EE10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809,035,270,996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33A1A6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8CD1BDE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9,350,377,683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FB3072F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818,385,648,679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2799E0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808,804,619,517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446ED56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0BB03E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9,350,377,683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75169C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818,154,997,200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5F14193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27.89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36D9B9C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- 11,800,880,800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EF7AF80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- 1.42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F1496D9" w14:textId="77777777" w:rsidR="001850B6" w:rsidRPr="009E4388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- 230,651,479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3EBB20A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- 0.03</w:t>
            </w:r>
          </w:p>
        </w:tc>
      </w:tr>
      <w:tr w:rsidR="001850B6" w14:paraId="2D6C6501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11C27023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B54A795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ADFA2A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596,935,696,000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62DAA1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593,870,225,850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569FCE5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E17D60C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428,113,610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7B8A1C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594,298,339,460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6E48D5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593,870,225,850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ED0C8A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06D8F4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428,113,610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BE0C25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594,298,339,460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5E49287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20.26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CD60986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- 2,637,356,540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A386622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- 0.44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0B2FFBE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E09EA40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1FF5D47D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326BA357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666217C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71F8CED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9,770,104,000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6E5C1B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9,565,438,456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4D042F5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4A5B852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7,882,740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49D23CB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9,573,321,196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72DBEA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9,565,438,456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6B908D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954478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7,882,740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7081DD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9,573,321,196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D32E60F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0.33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4B0A112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- 196,782,804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71FFE4A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- 2.01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16B330D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8924F36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6A0BAB13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34E57B47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2B731A7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8F8ABDC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164,193,618,000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6E5E8BE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160,036,123,003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1EA85A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C2D4AAE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879,152,019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096C1B7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160,915,275,022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24E6B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159,805,471,524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D7168B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88AAC4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879,152,019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0BD3A0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160,684,623,543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9C2AAB1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5.48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C1B3505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- 3,508,994,457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ACDF029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- 2.14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832B96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- 230,651,479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82BF967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- 0.14</w:t>
            </w:r>
          </w:p>
        </w:tc>
      </w:tr>
      <w:tr w:rsidR="001850B6" w14:paraId="69998BB9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5CAEDCC1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23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B57C4AF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1214EFB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1,718,535,000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DFD21E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1,642,717,094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68CA80E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D181526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2,120,000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F03A81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1,644,837,094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014FB0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1,642,717,094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35AF133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E3F855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2,120,000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BAC7AC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1,644,837,094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E8ACF73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E4550EF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- 73,697,906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3EB8B8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- 4.29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54120CA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E93DD31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43484B17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29219C4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9F33AB5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3202F0A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57,337,925,000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B93AB9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43,920,766,593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10E8581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5247C79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8,033,109,314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3C7F79C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51,953,875,907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730AB7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43,920,766,593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6EEFAA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ED16C9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8,033,109,314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90088A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51,953,875,907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5A48926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1.77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42E49AD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- 5,384,049,093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ECD47A5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- 9.39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423798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B5B93F7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6246695E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7757B76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010E2A00" w14:textId="77777777" w:rsidR="001850B6" w:rsidRPr="009E4388" w:rsidRDefault="001850B6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(6.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5"/>
                <w:kern w:val="0"/>
                <w:sz w:val="20"/>
                <w:fitText w:val="2500" w:id="-429623032"/>
              </w:rPr>
              <w:t>社區發展及環境保護支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-1"/>
                <w:kern w:val="0"/>
                <w:sz w:val="20"/>
                <w:fitText w:val="2500" w:id="-429623032"/>
              </w:rPr>
              <w:t>出</w:t>
            </w: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76DE418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30,179,571,000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D438FF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27,851,950,461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19B7089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777,871,209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338E434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1,001,845,700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8976DB7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29,631,667,370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58EE14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27,851,950,461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B264FC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777,871,209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D8EAB7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1,001,845,700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B16026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29,631,667,370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BC25A56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1.01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A10687C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- 547,903,630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28555AE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- 1.82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034DEFD" w14:textId="77777777" w:rsidR="001850B6" w:rsidRPr="009E4388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75B3D2A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1850B6" w14:paraId="1B0C520B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24537AE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lastRenderedPageBreak/>
              <w:t>25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475E3B4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9AD53E5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30,179,571,000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785A6C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27,851,950,461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931C018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777,871,209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4A330E8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1,001,845,700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3982C77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29,631,667,370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EEB88E" w14:textId="444F7E37" w:rsidR="004D53DF" w:rsidRPr="00944E17" w:rsidRDefault="001850B6" w:rsidP="00944E17">
            <w:pPr>
              <w:ind w:rightChars="22" w:right="53"/>
              <w:jc w:val="right"/>
              <w:rPr>
                <w:rFonts w:ascii="細明體" w:eastAsia="細明體" w:hAnsi="細明體" w:hint="eastAsia"/>
                <w:noProof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27,851,950,461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2B0BEE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777,871,209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759C53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1,001,845,700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FB0773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29,631,667,370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D59A4D0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1.01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31497D4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- 547,903,630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81178CE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- 1.82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1545A0B" w14:textId="77777777" w:rsidR="001850B6" w:rsidRPr="000845E5" w:rsidRDefault="001850B6" w:rsidP="00BF1587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C0F1E5A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0F64BD98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2B4207A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34EAFCE" w14:textId="77777777" w:rsidR="001850B6" w:rsidRPr="009E4388" w:rsidRDefault="001850B6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(7.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30"/>
                <w:kern w:val="0"/>
                <w:sz w:val="20"/>
                <w:fitText w:val="2500" w:id="-429622782"/>
              </w:rPr>
              <w:t>退休撫卹支</w:t>
            </w:r>
            <w:r w:rsidRPr="008D291D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00" w:id="-429622782"/>
              </w:rPr>
              <w:t>出</w:t>
            </w: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CBB3040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181,555,811,524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36ECDA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175,900,686,649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A294CBA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D7133C4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26,604,805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DBC8E3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175,927,291,454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6687B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175,900,686,649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D3237C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04F5A2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26,604,805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501A6D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175,927,291,454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4128185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4FF8E73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- 5,628,520,070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B08C864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- 3.10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AFC6C7B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0DAA7D0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1850B6" w14:paraId="5A482CAD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6CA1A68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26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263C560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97B331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181,221,301,116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EC224EF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175,597,074,331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90FBF43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C295066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7FE1179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175,597,074,331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F1468A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175,597,074,331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2C1871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B267A4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3EC816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175,597,074,331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B8EAEBD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5.99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BD24BB8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- 5,624,226,785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DAFC17C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- 3.10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9EA4C3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323AA47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765EBFAF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1DE6BC3F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27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7D076BB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退休撫卹業務支出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367C677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334,510,408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359799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303,612,318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605B6A7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3CF7FD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26,604,805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2027E27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330,217,123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AE5E75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303,612,318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6A8280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1D33BA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26,604,805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564E7E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330,217,123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20E3581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62767C4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- 4,293,285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0C46BC6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- 1.28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A674CCA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7F9D49F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2A27B15C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BEC9A4E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EE87462" w14:textId="77777777" w:rsidR="001850B6" w:rsidRPr="009E4388" w:rsidRDefault="001850B6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(8.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283"/>
                <w:kern w:val="0"/>
                <w:sz w:val="20"/>
                <w:fitText w:val="2500" w:id="-429622777"/>
              </w:rPr>
              <w:t>債務支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500" w:id="-429622777"/>
              </w:rPr>
              <w:t>出</w:t>
            </w: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6C5A979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106,307,862,000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034095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84,830,716,586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FD13B63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8E04C10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FD2C878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84,830,716,586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618874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84,830,716,586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BC6A23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4089B2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EF485B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84,830,716,586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FB7AAF8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2.89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426B2C1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- 21,477,145,414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BA4549B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- 20.20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4E8484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13E9D5D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1850B6" w14:paraId="2AE9B1C3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4FCBCF38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28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8D9650B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063EB3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105,886,407,000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A01B7D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84,509,038,221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A4B68AB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9FB554B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03EAAC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84,509,038,221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4EACD0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84,509,038,221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4889B8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D82FBC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AC1B9C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84,509,038,221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2AC011F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2.88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BB3C6C0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- 21,377,368,779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ADC67FB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- 20.19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8DAC73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A1D8E53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0F3BF55F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625554BD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29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EA0BAC3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729BE73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421,455,000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7C4C79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321,678,365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68E79D4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2E47282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09E3C8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321,678,365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74418E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321,678,365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03AC85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FE2C2E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F1AD96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321,678,365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49D3B46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EF78F80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- 99,776,635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A48D547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- 23.67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72ACBF9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FDFFEBA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:rsidRPr="009E4388" w14:paraId="516509E0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0A410226" w14:textId="77777777" w:rsidR="001850B6" w:rsidRPr="009E4388" w:rsidRDefault="001850B6" w:rsidP="007F2AA2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AFC2DF7" w14:textId="77777777" w:rsidR="001850B6" w:rsidRPr="009E4388" w:rsidRDefault="001850B6" w:rsidP="008D291D">
            <w:pPr>
              <w:rPr>
                <w:rFonts w:ascii="標楷體" w:eastAsia="標楷體" w:hAnsi="標楷體"/>
                <w:b/>
                <w:sz w:val="20"/>
              </w:rPr>
            </w:pP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(9.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91"/>
                <w:kern w:val="0"/>
                <w:sz w:val="20"/>
                <w:fitText w:val="2500" w:id="-429622527"/>
              </w:rPr>
              <w:t>補助及其他支</w:t>
            </w:r>
            <w:r w:rsidRPr="008D291D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2500" w:id="-429622527"/>
              </w:rPr>
              <w:t>出</w:t>
            </w:r>
            <w:r w:rsidRPr="009E4388"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77C457B" w14:textId="77777777" w:rsidR="001850B6" w:rsidRPr="009E4388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90,197,128,150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825720" w14:textId="77777777" w:rsidR="001850B6" w:rsidRPr="009E4388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85,681,366,846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553F7D" w14:textId="77777777" w:rsidR="001850B6" w:rsidRPr="009E4388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5718896" w14:textId="77777777" w:rsidR="001850B6" w:rsidRPr="009E4388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F91A4BA" w14:textId="77777777" w:rsidR="001850B6" w:rsidRPr="009E4388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b/>
                <w:spacing w:val="-20"/>
                <w:w w:val="97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w w:val="97"/>
                <w:sz w:val="20"/>
              </w:rPr>
              <w:t>85,681,366,846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696349" w14:textId="77777777" w:rsidR="001850B6" w:rsidRPr="009E4388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85,681,366,846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12E10D" w14:textId="77777777" w:rsidR="001850B6" w:rsidRPr="009E4388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50A18A" w14:textId="77777777" w:rsidR="001850B6" w:rsidRPr="009E4388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5201AD" w14:textId="77777777" w:rsidR="001850B6" w:rsidRPr="009E4388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85,681,366,846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B171BD2" w14:textId="77777777" w:rsidR="001850B6" w:rsidRPr="009E4388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2.92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0931631" w14:textId="77777777" w:rsidR="001850B6" w:rsidRPr="009E4388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- 4,515,761,304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5C7138B" w14:textId="77777777" w:rsidR="001850B6" w:rsidRPr="009E4388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- 5.01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14588BF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39BF724" w14:textId="77777777" w:rsidR="001850B6" w:rsidRPr="009E4388" w:rsidRDefault="001850B6" w:rsidP="007F2AA2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E4388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1850B6" w14:paraId="469CC727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2C38C280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30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188A6019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F957062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29,769,225,000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051626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27,674,696,007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52F92A3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D19412C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CE5F32D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27,674,696,007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AED60B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27,674,696,007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5655E3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29C2E7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26DECC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27,674,696,007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C3E31DD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0.94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90BF1DA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- 2,094,528,993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A4A4117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- 7.04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DAFE3CC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FC2FE27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26A9E01C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07910AB9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31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2550FBB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4495F6F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51,999,999,000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DF11BF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51,941,547,000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1B89FEF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2DC5B9C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B32399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51,941,547,000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6979B4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51,941,547,000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6EAF0E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3E7C8E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3D56F0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51,941,547,000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F3CF8B3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1.77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11DB7C1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- 58,452,000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C1F40F3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- 0.11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60BA250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75EB09B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124F6F54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5E0755AE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32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A6EE74D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BAC4ECF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8,155,906,150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C58533C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6,065,123,839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37DFE55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3930567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432A70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7"/>
                <w:sz w:val="20"/>
              </w:rPr>
              <w:t>6,065,123,839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C00BB6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6,065,123,839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8E3D3A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CFBA81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32B7EF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6,065,123,839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AC73A31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0.21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8105912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- 2,090,782,311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635D757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- 25.64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A92E93D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10AB1B0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1850B6" w14:paraId="79122AAE" w14:textId="77777777" w:rsidTr="00BF15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602" w:type="dxa"/>
            <w:gridSpan w:val="2"/>
            <w:shd w:val="clear" w:color="auto" w:fill="auto"/>
            <w:vAlign w:val="bottom"/>
          </w:tcPr>
          <w:p w14:paraId="0C6E9A73" w14:textId="77777777" w:rsidR="001850B6" w:rsidRPr="000845E5" w:rsidRDefault="001850B6" w:rsidP="007F2AA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/>
                <w:noProof/>
                <w:sz w:val="20"/>
              </w:rPr>
              <w:t>33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0A27DDD9" w14:textId="77777777" w:rsidR="001850B6" w:rsidRPr="000845E5" w:rsidRDefault="001850B6" w:rsidP="007F2AA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73AFF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676822C" w14:textId="77777777" w:rsidR="001850B6" w:rsidRPr="000845E5" w:rsidRDefault="001850B6" w:rsidP="008A6324">
            <w:pPr>
              <w:ind w:leftChars="5" w:left="12" w:rightChars="17" w:right="41"/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271,998,000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6C93E1" w14:textId="77777777" w:rsidR="001850B6" w:rsidRPr="000845E5" w:rsidRDefault="001850B6" w:rsidP="00AE1B0E">
            <w:pPr>
              <w:ind w:rightChars="12" w:right="29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w w:val="97"/>
                <w:sz w:val="20"/>
              </w:rPr>
              <w:t>－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F72289C" w14:textId="77777777" w:rsidR="001850B6" w:rsidRPr="000845E5" w:rsidRDefault="001850B6" w:rsidP="00714E28">
            <w:pPr>
              <w:ind w:rightChars="23" w:right="55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98CA48B" w14:textId="77777777" w:rsidR="001850B6" w:rsidRPr="000845E5" w:rsidRDefault="001850B6" w:rsidP="00AE1B0E">
            <w:pPr>
              <w:ind w:rightChars="16" w:right="3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39120FF" w14:textId="77777777" w:rsidR="001850B6" w:rsidRPr="000845E5" w:rsidRDefault="001850B6" w:rsidP="00AE1B0E">
            <w:pPr>
              <w:ind w:rightChars="14" w:right="34"/>
              <w:jc w:val="right"/>
              <w:rPr>
                <w:rFonts w:ascii="細明體" w:eastAsia="細明體" w:hAnsi="細明體"/>
                <w:spacing w:val="-20"/>
                <w:w w:val="97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w w:val="97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B8877" w14:textId="77777777" w:rsidR="001850B6" w:rsidRPr="000845E5" w:rsidRDefault="001850B6" w:rsidP="00AE1B0E">
            <w:pPr>
              <w:ind w:rightChars="22" w:right="5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9F0F0D" w14:textId="77777777" w:rsidR="001850B6" w:rsidRPr="000845E5" w:rsidRDefault="001850B6" w:rsidP="00AE1B0E">
            <w:pPr>
              <w:ind w:rightChars="24" w:right="5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114D0D" w14:textId="77777777" w:rsidR="001850B6" w:rsidRPr="000845E5" w:rsidRDefault="001850B6" w:rsidP="00AE1B0E">
            <w:pPr>
              <w:ind w:rightChars="25" w:right="60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C5B1C9" w14:textId="77777777" w:rsidR="001850B6" w:rsidRPr="000845E5" w:rsidRDefault="001850B6" w:rsidP="00AE1B0E">
            <w:pPr>
              <w:ind w:rightChars="15" w:right="36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A421921" w14:textId="77777777" w:rsidR="001850B6" w:rsidRPr="000845E5" w:rsidRDefault="001850B6" w:rsidP="00BF1587">
            <w:pPr>
              <w:ind w:rightChars="20" w:right="48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4CAC7CE" w14:textId="77777777" w:rsidR="001850B6" w:rsidRPr="000845E5" w:rsidRDefault="001850B6" w:rsidP="00AE1B0E">
            <w:pPr>
              <w:ind w:rightChars="18" w:right="43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- 271,998,000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25FE1E2" w14:textId="77777777" w:rsidR="001850B6" w:rsidRPr="000845E5" w:rsidRDefault="001850B6" w:rsidP="00BF1587">
            <w:pPr>
              <w:ind w:rightChars="31" w:right="74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- 100.00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3696FD8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EF49C05" w14:textId="77777777" w:rsidR="001850B6" w:rsidRPr="000845E5" w:rsidRDefault="001850B6" w:rsidP="007F2AA2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D73AFF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</w:tr>
    </w:tbl>
    <w:p w14:paraId="4481A900" w14:textId="051811A8" w:rsidR="00C74580" w:rsidRPr="00D65921" w:rsidRDefault="00FC2F12" w:rsidP="00FC2F12">
      <w:pPr>
        <w:ind w:leftChars="-140" w:left="-336" w:right="7"/>
        <w:jc w:val="both"/>
        <w:rPr>
          <w:rFonts w:ascii="標楷體" w:eastAsia="標楷體" w:hAnsi="標楷體"/>
          <w:sz w:val="20"/>
          <w:szCs w:val="16"/>
        </w:rPr>
      </w:pPr>
      <w:proofErr w:type="gramStart"/>
      <w:r w:rsidRPr="00D65921">
        <w:rPr>
          <w:rFonts w:ascii="標楷體" w:eastAsia="標楷體" w:hAnsi="標楷體" w:hint="eastAsia"/>
          <w:sz w:val="20"/>
          <w:szCs w:val="16"/>
        </w:rPr>
        <w:t>註</w:t>
      </w:r>
      <w:proofErr w:type="gramEnd"/>
      <w:r w:rsidRPr="00D65921">
        <w:rPr>
          <w:rFonts w:ascii="標楷體" w:eastAsia="標楷體" w:hAnsi="標楷體" w:hint="eastAsia"/>
          <w:sz w:val="20"/>
          <w:szCs w:val="16"/>
        </w:rPr>
        <w:t>：</w:t>
      </w:r>
      <w:proofErr w:type="gramStart"/>
      <w:r w:rsidRPr="00D65921">
        <w:rPr>
          <w:rFonts w:ascii="標楷體" w:eastAsia="標楷體" w:hAnsi="標楷體" w:hint="eastAsia"/>
          <w:sz w:val="20"/>
          <w:szCs w:val="16"/>
        </w:rPr>
        <w:t>114</w:t>
      </w:r>
      <w:proofErr w:type="gramEnd"/>
      <w:r w:rsidRPr="00D65921">
        <w:rPr>
          <w:rFonts w:ascii="標楷體" w:eastAsia="標楷體" w:hAnsi="標楷體" w:hint="eastAsia"/>
          <w:sz w:val="20"/>
          <w:szCs w:val="16"/>
        </w:rPr>
        <w:t>年度第二預備金原編列預算數80億元，經行政院核准動支77億2,800萬餘元，賸餘2億7,199萬餘元。</w:t>
      </w:r>
    </w:p>
    <w:sectPr w:rsidR="00C74580" w:rsidRPr="00D65921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EC9E" w14:textId="77777777" w:rsidR="001850B6" w:rsidRDefault="001850B6">
      <w:r>
        <w:separator/>
      </w:r>
    </w:p>
  </w:endnote>
  <w:endnote w:type="continuationSeparator" w:id="0">
    <w:p w14:paraId="23B92144" w14:textId="77777777" w:rsidR="001850B6" w:rsidRDefault="00185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81CE" w14:textId="7178EEA3" w:rsidR="004D53DF" w:rsidRPr="004D53DF" w:rsidRDefault="004D53DF" w:rsidP="004D53DF">
    <w:pPr>
      <w:pStyle w:val="a4"/>
      <w:jc w:val="center"/>
      <w:rPr>
        <w:rFonts w:ascii="標楷體" w:eastAsia="標楷體" w:hAnsi="標楷體"/>
      </w:rPr>
    </w:pPr>
    <w:r w:rsidRPr="004D53DF">
      <w:rPr>
        <w:rFonts w:ascii="標楷體" w:eastAsia="標楷體" w:hAnsi="標楷體" w:hint="eastAsia"/>
      </w:rPr>
      <w:t>11-1-2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AB0E8" w14:textId="398B2BE9" w:rsidR="004D53DF" w:rsidRPr="004D53DF" w:rsidRDefault="004D53DF" w:rsidP="004D53DF">
    <w:pPr>
      <w:pStyle w:val="a4"/>
      <w:jc w:val="center"/>
      <w:rPr>
        <w:rFonts w:ascii="標楷體" w:eastAsia="標楷體" w:hAnsi="標楷體"/>
      </w:rPr>
    </w:pPr>
    <w:r w:rsidRPr="004D53DF">
      <w:rPr>
        <w:rFonts w:ascii="標楷體" w:eastAsia="標楷體" w:hAnsi="標楷體" w:hint="eastAsia"/>
      </w:rPr>
      <w:t>11-1-1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D41C3" w14:textId="77777777" w:rsidR="001850B6" w:rsidRDefault="001850B6">
      <w:r>
        <w:separator/>
      </w:r>
    </w:p>
  </w:footnote>
  <w:footnote w:type="continuationSeparator" w:id="0">
    <w:p w14:paraId="0472C06C" w14:textId="77777777" w:rsidR="001850B6" w:rsidRDefault="00185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B3C1" w14:textId="6D4A99B2" w:rsidR="00E44CF5" w:rsidRPr="00794D04" w:rsidRDefault="00C74580">
    <w:pPr>
      <w:pStyle w:val="a3"/>
      <w:jc w:val="center"/>
    </w:pPr>
    <w:r w:rsidRPr="00794D04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794D04" w:rsidRPr="00794D04">
      <w:rPr>
        <w:rFonts w:ascii="標楷體" w:eastAsia="標楷體" w:hAnsi="標楷體" w:hint="eastAsia"/>
        <w:b/>
        <w:sz w:val="36"/>
        <w:u w:val="single"/>
      </w:rPr>
      <w:t>114</w:t>
    </w:r>
    <w:proofErr w:type="gramEnd"/>
    <w:r w:rsidRPr="00794D04">
      <w:rPr>
        <w:rFonts w:ascii="標楷體" w:eastAsia="標楷體" w:hint="eastAsia"/>
        <w:b/>
        <w:sz w:val="36"/>
        <w:u w:val="single"/>
      </w:rPr>
      <w:t>年度中央政府總決算歲出政事別決算審定總表</w:t>
    </w:r>
    <w:r w:rsidR="001326F4" w:rsidRPr="00794D04">
      <w:rPr>
        <w:rFonts w:ascii="標楷體" w:eastAsia="標楷體" w:hAnsi="標楷體" w:hint="eastAsia"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B543" w14:textId="0D33B8D5" w:rsidR="00E44CF5" w:rsidRPr="00794D04" w:rsidRDefault="00E44CF5">
    <w:pPr>
      <w:pStyle w:val="a3"/>
      <w:jc w:val="center"/>
    </w:pPr>
    <w:r w:rsidRPr="00794D04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794D04" w:rsidRPr="00794D04">
      <w:rPr>
        <w:rFonts w:ascii="標楷體" w:eastAsia="標楷體" w:hAnsi="標楷體" w:hint="eastAsia"/>
        <w:b/>
        <w:sz w:val="36"/>
        <w:u w:val="single"/>
      </w:rPr>
      <w:t>114</w:t>
    </w:r>
    <w:proofErr w:type="gramEnd"/>
    <w:r w:rsidRPr="00794D04">
      <w:rPr>
        <w:rFonts w:ascii="標楷體" w:eastAsia="標楷體" w:hint="eastAsia"/>
        <w:b/>
        <w:sz w:val="36"/>
        <w:u w:val="single"/>
      </w:rPr>
      <w:t>年度中央政府總決算歲出政事別決算審定</w:t>
    </w:r>
    <w:r w:rsidR="00C74580" w:rsidRPr="00794D04">
      <w:rPr>
        <w:rFonts w:ascii="標楷體" w:eastAsia="標楷體" w:hint="eastAsia"/>
        <w:b/>
        <w:sz w:val="36"/>
        <w:u w:val="single"/>
      </w:rPr>
      <w:t>總</w:t>
    </w:r>
    <w:r w:rsidRPr="00794D04">
      <w:rPr>
        <w:rFonts w:ascii="標楷體" w:eastAsia="標楷體" w:hint="eastAsia"/>
        <w:b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11205整合平台圓桌.docx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50B6"/>
    <w:rsid w:val="00063FD2"/>
    <w:rsid w:val="000845E5"/>
    <w:rsid w:val="000B2C96"/>
    <w:rsid w:val="001326F4"/>
    <w:rsid w:val="001806E3"/>
    <w:rsid w:val="001850B6"/>
    <w:rsid w:val="001B3662"/>
    <w:rsid w:val="0029227A"/>
    <w:rsid w:val="00295A72"/>
    <w:rsid w:val="0045165B"/>
    <w:rsid w:val="004D53DF"/>
    <w:rsid w:val="005E4B6D"/>
    <w:rsid w:val="00714E28"/>
    <w:rsid w:val="00794D04"/>
    <w:rsid w:val="00803391"/>
    <w:rsid w:val="00841C87"/>
    <w:rsid w:val="008A6324"/>
    <w:rsid w:val="008D2637"/>
    <w:rsid w:val="008D291D"/>
    <w:rsid w:val="00944E17"/>
    <w:rsid w:val="00AE1B0E"/>
    <w:rsid w:val="00BF1587"/>
    <w:rsid w:val="00C74580"/>
    <w:rsid w:val="00CE016D"/>
    <w:rsid w:val="00D65921"/>
    <w:rsid w:val="00E44CF5"/>
    <w:rsid w:val="00F356B2"/>
    <w:rsid w:val="00FC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EA12E58"/>
  <w15:chartTrackingRefBased/>
  <w15:docId w15:val="{27D54117-959C-413B-BE41-294B6920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Wbwc5&#27506;&#20986;&#25919;&#20107;&#21029;&#27770;&#31639;&#23529;&#23450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Wbwc5歲出政事別決算審定總表A3.dot</Template>
  <TotalTime>92</TotalTime>
  <Pages>2</Pages>
  <Words>1001</Words>
  <Characters>5711</Characters>
  <Application>Microsoft Office Word</Application>
  <DocSecurity>0</DocSecurity>
  <Lines>47</Lines>
  <Paragraphs>13</Paragraphs>
  <ScaleCrop>false</ScaleCrop>
  <Company>N.A.O.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林于媺</dc:creator>
  <cp:keywords/>
  <cp:lastModifiedBy>林于媺</cp:lastModifiedBy>
  <cp:revision>16</cp:revision>
  <dcterms:created xsi:type="dcterms:W3CDTF">2026-06-12T07:14:00Z</dcterms:created>
  <dcterms:modified xsi:type="dcterms:W3CDTF">2026-06-15T07:16:00Z</dcterms:modified>
</cp:coreProperties>
</file>