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219"/>
        <w:gridCol w:w="151"/>
        <w:gridCol w:w="371"/>
        <w:gridCol w:w="2321"/>
        <w:gridCol w:w="1647"/>
        <w:gridCol w:w="1665"/>
        <w:gridCol w:w="1428"/>
        <w:gridCol w:w="672"/>
        <w:gridCol w:w="1667"/>
        <w:gridCol w:w="1479"/>
        <w:gridCol w:w="1417"/>
        <w:gridCol w:w="851"/>
        <w:gridCol w:w="1417"/>
        <w:gridCol w:w="1418"/>
        <w:gridCol w:w="992"/>
        <w:gridCol w:w="1701"/>
        <w:gridCol w:w="1637"/>
      </w:tblGrid>
      <w:tr w:rsidR="00EC77FB" w:rsidRPr="00F524C2" w14:paraId="2132F2A4" w14:textId="77777777" w:rsidTr="00D620D8">
        <w:trPr>
          <w:cantSplit/>
          <w:trHeight w:hRule="exact" w:val="205"/>
          <w:tblHeader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8479" w14:textId="77777777" w:rsidR="00EC77FB" w:rsidRPr="00973F68" w:rsidRDefault="00EC77FB" w:rsidP="00D620D8">
            <w:pPr>
              <w:pStyle w:val="af9"/>
              <w:ind w:leftChars="0" w:left="0" w:rightChars="0" w:right="-11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B1CFC" w14:textId="77777777" w:rsidR="00EC77FB" w:rsidRPr="008856D0" w:rsidRDefault="00EC77FB" w:rsidP="00D620D8">
            <w:pPr>
              <w:spacing w:line="400" w:lineRule="exact"/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3139FE0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2E93449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879B2E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58F233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507B19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8F4F7E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E94D59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490820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14:paraId="26C9A7B1" w14:textId="77777777" w:rsidR="00EC77FB" w:rsidRPr="00F524C2" w:rsidRDefault="00EC77FB" w:rsidP="00D620D8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EC77FB" w:rsidRPr="00D22073" w14:paraId="5B7005B8" w14:textId="77777777" w:rsidTr="00D620D8">
        <w:trPr>
          <w:cantSplit/>
          <w:trHeight w:hRule="exact" w:val="329"/>
          <w:tblHeader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right w:val="nil"/>
            </w:tcBorders>
          </w:tcPr>
          <w:p w14:paraId="3A93400A" w14:textId="77777777" w:rsidR="00EC77FB" w:rsidRPr="00973F68" w:rsidRDefault="00EC77FB" w:rsidP="00D620D8">
            <w:pPr>
              <w:pStyle w:val="af9"/>
              <w:ind w:leftChars="0" w:left="0" w:rightChars="-5" w:right="-12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</w:tcPr>
          <w:p w14:paraId="3E0C9DE5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14:paraId="05122101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</w:tcPr>
          <w:p w14:paraId="2388C96E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1A43EED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50EEC41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88A5181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D659E2C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E71F5CC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4EF57AB" w14:textId="77777777" w:rsidR="00EC77FB" w:rsidRPr="00F524C2" w:rsidRDefault="00EC77FB" w:rsidP="00D620D8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31CAD" w14:textId="77777777" w:rsidR="00EC77FB" w:rsidRPr="00D22073" w:rsidRDefault="00EC77FB" w:rsidP="00D620D8">
            <w:pPr>
              <w:ind w:right="-186"/>
              <w:rPr>
                <w:rFonts w:ascii="標楷體" w:eastAsia="標楷體" w:hAnsi="標楷體"/>
                <w:sz w:val="20"/>
              </w:rPr>
            </w:pPr>
            <w:r w:rsidRPr="0003415E">
              <w:rPr>
                <w:rFonts w:ascii="標楷體" w:eastAsia="標楷體" w:hAnsi="標楷體" w:hint="eastAsia"/>
                <w:sz w:val="22"/>
                <w:szCs w:val="22"/>
              </w:rPr>
              <w:t>單位：新臺幣元</w:t>
            </w:r>
          </w:p>
        </w:tc>
      </w:tr>
      <w:tr w:rsidR="00EC77FB" w:rsidRPr="00F524C2" w14:paraId="07F928AC" w14:textId="77777777" w:rsidTr="00D620D8">
        <w:trPr>
          <w:cantSplit/>
          <w:trHeight w:val="399"/>
          <w:tblHeader/>
          <w:jc w:val="center"/>
        </w:trPr>
        <w:tc>
          <w:tcPr>
            <w:tcW w:w="3432" w:type="dxa"/>
            <w:gridSpan w:val="5"/>
            <w:tcBorders>
              <w:left w:val="nil"/>
            </w:tcBorders>
            <w:vAlign w:val="center"/>
          </w:tcPr>
          <w:p w14:paraId="73983AC2" w14:textId="77777777" w:rsidR="00EC77FB" w:rsidRPr="00F524C2" w:rsidRDefault="00EC77FB" w:rsidP="00D620D8">
            <w:pPr>
              <w:pStyle w:val="af9"/>
              <w:ind w:left="72" w:right="72"/>
            </w:pPr>
            <w:r w:rsidRPr="00F524C2">
              <w:rPr>
                <w:rFonts w:hint="eastAsia"/>
              </w:rPr>
              <w:t>科目</w:t>
            </w:r>
          </w:p>
        </w:tc>
        <w:tc>
          <w:tcPr>
            <w:tcW w:w="1647" w:type="dxa"/>
            <w:vMerge w:val="restart"/>
            <w:vAlign w:val="center"/>
          </w:tcPr>
          <w:p w14:paraId="3213194A" w14:textId="77777777" w:rsidR="00EC77FB" w:rsidRPr="00F524C2" w:rsidRDefault="00EC77FB" w:rsidP="00D620D8">
            <w:pPr>
              <w:pStyle w:val="af9"/>
              <w:ind w:left="72" w:right="72"/>
            </w:pPr>
            <w:r w:rsidRPr="00F524C2">
              <w:rPr>
                <w:rFonts w:hint="eastAsia"/>
              </w:rPr>
              <w:t>預算數</w:t>
            </w:r>
          </w:p>
        </w:tc>
        <w:tc>
          <w:tcPr>
            <w:tcW w:w="5432" w:type="dxa"/>
            <w:gridSpan w:val="4"/>
            <w:vAlign w:val="center"/>
          </w:tcPr>
          <w:p w14:paraId="21BE0C9E" w14:textId="77777777" w:rsidR="00EC77FB" w:rsidRPr="00F524C2" w:rsidRDefault="00EC77FB" w:rsidP="00D620D8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決算數</w:t>
            </w:r>
          </w:p>
        </w:tc>
        <w:tc>
          <w:tcPr>
            <w:tcW w:w="3747" w:type="dxa"/>
            <w:gridSpan w:val="3"/>
            <w:vAlign w:val="center"/>
          </w:tcPr>
          <w:p w14:paraId="12F6CFFC" w14:textId="77777777" w:rsidR="00EC77FB" w:rsidRPr="00A138E3" w:rsidRDefault="00EC77FB" w:rsidP="00D620D8">
            <w:pPr>
              <w:pStyle w:val="af9"/>
              <w:ind w:leftChars="0" w:left="113" w:right="72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528" w:type="dxa"/>
            <w:gridSpan w:val="4"/>
            <w:vAlign w:val="center"/>
          </w:tcPr>
          <w:p w14:paraId="2195AE12" w14:textId="77777777" w:rsidR="00EC77FB" w:rsidRPr="00A138E3" w:rsidRDefault="00EC77FB" w:rsidP="00D620D8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637" w:type="dxa"/>
            <w:vMerge w:val="restart"/>
            <w:tcBorders>
              <w:right w:val="nil"/>
            </w:tcBorders>
            <w:vAlign w:val="center"/>
          </w:tcPr>
          <w:p w14:paraId="6439B5D4" w14:textId="77777777" w:rsidR="00951000" w:rsidRDefault="00EC77FB" w:rsidP="00D620D8">
            <w:pPr>
              <w:pStyle w:val="af9"/>
              <w:ind w:leftChars="0" w:left="0" w:rightChars="0" w:right="0"/>
              <w:rPr>
                <w:spacing w:val="-12"/>
                <w:kern w:val="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</w:t>
            </w:r>
          </w:p>
          <w:p w14:paraId="6E31CFAE" w14:textId="150177E9" w:rsidR="00EC77FB" w:rsidRPr="00F524C2" w:rsidRDefault="00EC77FB" w:rsidP="00951000">
            <w:pPr>
              <w:pStyle w:val="af9"/>
              <w:ind w:leftChars="0" w:left="0" w:rightChars="0" w:right="0"/>
            </w:pPr>
            <w:r w:rsidRPr="003C1BFC">
              <w:rPr>
                <w:rFonts w:hint="eastAsia"/>
                <w:spacing w:val="-12"/>
                <w:kern w:val="0"/>
              </w:rPr>
              <w:t>預</w:t>
            </w: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EC77FB" w:rsidRPr="00F524C2" w14:paraId="5FEE28E5" w14:textId="77777777" w:rsidTr="00D620D8">
        <w:trPr>
          <w:cantSplit/>
          <w:trHeight w:val="399"/>
          <w:tblHeader/>
          <w:jc w:val="center"/>
        </w:trPr>
        <w:tc>
          <w:tcPr>
            <w:tcW w:w="370" w:type="dxa"/>
            <w:tcBorders>
              <w:left w:val="nil"/>
            </w:tcBorders>
            <w:vAlign w:val="center"/>
          </w:tcPr>
          <w:p w14:paraId="7C99F5AB" w14:textId="77777777" w:rsidR="00EC77FB" w:rsidRPr="00F524C2" w:rsidRDefault="00EC77FB" w:rsidP="00D620D8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款</w:t>
            </w:r>
          </w:p>
        </w:tc>
        <w:tc>
          <w:tcPr>
            <w:tcW w:w="370" w:type="dxa"/>
            <w:gridSpan w:val="2"/>
            <w:vAlign w:val="center"/>
          </w:tcPr>
          <w:p w14:paraId="3972A140" w14:textId="77777777" w:rsidR="00EC77FB" w:rsidRPr="00F524C2" w:rsidRDefault="00EC77FB" w:rsidP="00D620D8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項</w:t>
            </w:r>
          </w:p>
        </w:tc>
        <w:tc>
          <w:tcPr>
            <w:tcW w:w="371" w:type="dxa"/>
            <w:vAlign w:val="center"/>
          </w:tcPr>
          <w:p w14:paraId="7DA0DF1A" w14:textId="77777777" w:rsidR="00EC77FB" w:rsidRPr="00F524C2" w:rsidRDefault="00EC77FB" w:rsidP="00D620D8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目</w:t>
            </w:r>
          </w:p>
        </w:tc>
        <w:tc>
          <w:tcPr>
            <w:tcW w:w="2321" w:type="dxa"/>
            <w:vAlign w:val="center"/>
          </w:tcPr>
          <w:p w14:paraId="1F9BD3E5" w14:textId="77777777" w:rsidR="00EC77FB" w:rsidRPr="00F524C2" w:rsidRDefault="00EC77FB" w:rsidP="00D620D8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名稱</w:t>
            </w:r>
          </w:p>
        </w:tc>
        <w:tc>
          <w:tcPr>
            <w:tcW w:w="1647" w:type="dxa"/>
            <w:vMerge/>
            <w:vAlign w:val="center"/>
          </w:tcPr>
          <w:p w14:paraId="381CBDF3" w14:textId="77777777" w:rsidR="00EC77FB" w:rsidRPr="00F524C2" w:rsidRDefault="00EC77FB" w:rsidP="00D620D8">
            <w:pPr>
              <w:pStyle w:val="af9"/>
              <w:ind w:left="72" w:right="72"/>
            </w:pPr>
          </w:p>
        </w:tc>
        <w:tc>
          <w:tcPr>
            <w:tcW w:w="1665" w:type="dxa"/>
            <w:vAlign w:val="center"/>
          </w:tcPr>
          <w:p w14:paraId="41AFF13D" w14:textId="77777777" w:rsidR="00EC77FB" w:rsidRPr="00F524C2" w:rsidRDefault="00EC77FB" w:rsidP="00D620D8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F524C2">
              <w:rPr>
                <w:rFonts w:hint="eastAsia"/>
              </w:rPr>
              <w:t>數</w:t>
            </w:r>
          </w:p>
        </w:tc>
        <w:tc>
          <w:tcPr>
            <w:tcW w:w="1428" w:type="dxa"/>
            <w:vAlign w:val="center"/>
          </w:tcPr>
          <w:p w14:paraId="15C68276" w14:textId="77777777" w:rsidR="00EC77FB" w:rsidRPr="00F524C2" w:rsidRDefault="00EC77FB" w:rsidP="00D620D8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應收數</w:t>
            </w:r>
          </w:p>
        </w:tc>
        <w:tc>
          <w:tcPr>
            <w:tcW w:w="672" w:type="dxa"/>
            <w:vAlign w:val="center"/>
          </w:tcPr>
          <w:p w14:paraId="7B879F69" w14:textId="77777777" w:rsidR="00EC77FB" w:rsidRPr="00D57508" w:rsidRDefault="00EC77FB" w:rsidP="00D620D8">
            <w:pPr>
              <w:pStyle w:val="af9"/>
              <w:ind w:leftChars="10" w:left="24" w:rightChars="10" w:right="24"/>
              <w:rPr>
                <w:spacing w:val="-8"/>
              </w:rPr>
            </w:pPr>
            <w:r w:rsidRPr="00D57508">
              <w:rPr>
                <w:rFonts w:hint="eastAsia"/>
                <w:spacing w:val="-8"/>
              </w:rPr>
              <w:t>保留數</w:t>
            </w:r>
          </w:p>
        </w:tc>
        <w:tc>
          <w:tcPr>
            <w:tcW w:w="1667" w:type="dxa"/>
            <w:vAlign w:val="center"/>
          </w:tcPr>
          <w:p w14:paraId="1CFB8857" w14:textId="77777777" w:rsidR="00EC77FB" w:rsidRPr="00F524C2" w:rsidRDefault="00EC77FB" w:rsidP="00D620D8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合計</w:t>
            </w:r>
          </w:p>
        </w:tc>
        <w:tc>
          <w:tcPr>
            <w:tcW w:w="1479" w:type="dxa"/>
            <w:vAlign w:val="center"/>
          </w:tcPr>
          <w:p w14:paraId="78AA3B8E" w14:textId="77777777" w:rsidR="00EC77FB" w:rsidRPr="00B04BE6" w:rsidRDefault="00EC77FB" w:rsidP="00D620D8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417" w:type="dxa"/>
            <w:vAlign w:val="center"/>
          </w:tcPr>
          <w:p w14:paraId="35BBC181" w14:textId="77777777" w:rsidR="00EC77FB" w:rsidRPr="00A138E3" w:rsidRDefault="00EC77FB" w:rsidP="00D620D8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851" w:type="dxa"/>
            <w:vAlign w:val="center"/>
          </w:tcPr>
          <w:p w14:paraId="7EFB42B5" w14:textId="77777777" w:rsidR="00EC77FB" w:rsidRPr="005E0FCD" w:rsidRDefault="00EC77FB" w:rsidP="00D620D8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417" w:type="dxa"/>
            <w:vAlign w:val="center"/>
          </w:tcPr>
          <w:p w14:paraId="083B1996" w14:textId="77777777" w:rsidR="00EC77FB" w:rsidRPr="00A138E3" w:rsidRDefault="00EC77FB" w:rsidP="00D620D8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418" w:type="dxa"/>
            <w:vAlign w:val="center"/>
          </w:tcPr>
          <w:p w14:paraId="5E513E79" w14:textId="77777777" w:rsidR="00EC77FB" w:rsidRPr="00A138E3" w:rsidRDefault="00EC77FB" w:rsidP="00D620D8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應收數</w:t>
            </w:r>
          </w:p>
        </w:tc>
        <w:tc>
          <w:tcPr>
            <w:tcW w:w="992" w:type="dxa"/>
            <w:vAlign w:val="center"/>
          </w:tcPr>
          <w:p w14:paraId="6DD67D86" w14:textId="77777777" w:rsidR="00EC77FB" w:rsidRPr="00671259" w:rsidRDefault="00EC77FB" w:rsidP="00D620D8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701" w:type="dxa"/>
            <w:vAlign w:val="center"/>
          </w:tcPr>
          <w:p w14:paraId="589A6827" w14:textId="77777777" w:rsidR="00EC77FB" w:rsidRPr="00A138E3" w:rsidRDefault="00EC77FB" w:rsidP="00D620D8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637" w:type="dxa"/>
            <w:vMerge/>
            <w:tcBorders>
              <w:right w:val="nil"/>
            </w:tcBorders>
            <w:vAlign w:val="center"/>
          </w:tcPr>
          <w:p w14:paraId="369A7E5B" w14:textId="77777777" w:rsidR="00EC77FB" w:rsidRPr="00F524C2" w:rsidRDefault="00EC77FB" w:rsidP="00D620D8">
            <w:pPr>
              <w:pStyle w:val="af9"/>
              <w:ind w:left="72" w:right="72"/>
            </w:pPr>
          </w:p>
        </w:tc>
      </w:tr>
      <w:tr w:rsidR="00EC77FB" w:rsidRPr="00CF34DE" w14:paraId="5DFAADA2" w14:textId="77777777" w:rsidTr="00D620D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A3D01A" w14:textId="77777777" w:rsidR="00EC77FB" w:rsidRPr="00CF34DE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35965" w14:textId="77777777" w:rsidR="00EC77FB" w:rsidRPr="00CF34DE" w:rsidRDefault="00EC77FB" w:rsidP="00D620D8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983BB" w14:textId="77777777" w:rsidR="00EC77FB" w:rsidRPr="00CF34DE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F8981" w14:textId="77777777" w:rsidR="00EC77FB" w:rsidRPr="00CF34DE" w:rsidRDefault="00EC77FB" w:rsidP="00D620D8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CF34DE">
              <w:rPr>
                <w:rFonts w:ascii="標楷體" w:hAnsi="標楷體" w:cs="新細明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AFB45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12,499,522,000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66500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20,165,773,760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2D9029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5,692,389,031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004298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7A8EB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25,858,162,791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82832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5AE480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CD046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EFC19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20,165,773,760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AA2FC9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5,692,389,031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F810A7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3C065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25,858,162,791</w:t>
            </w:r>
          </w:p>
        </w:tc>
        <w:tc>
          <w:tcPr>
            <w:tcW w:w="16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8A18F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13,358,640,791</w:t>
            </w:r>
          </w:p>
        </w:tc>
      </w:tr>
      <w:tr w:rsidR="00EC77FB" w:rsidRPr="00CF34DE" w14:paraId="2BBAF49F" w14:textId="77777777" w:rsidTr="00D620D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E41303" w14:textId="77777777" w:rsidR="00EC77FB" w:rsidRPr="00CF34DE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A6142" w14:textId="77777777" w:rsidR="00EC77FB" w:rsidRPr="00CF34DE" w:rsidRDefault="00EC77FB" w:rsidP="00D620D8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214E4" w14:textId="77777777" w:rsidR="00EC77FB" w:rsidRPr="00CF34DE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848AB" w14:textId="71CACB95" w:rsidR="00EC77FB" w:rsidRPr="00CF34DE" w:rsidRDefault="00EC77FB" w:rsidP="00160F1C">
            <w:pPr>
              <w:pStyle w:val="1-32"/>
              <w:ind w:firstLineChars="3" w:firstLine="6"/>
              <w:jc w:val="left"/>
              <w:rPr>
                <w:rFonts w:ascii="標楷體" w:hAnsi="標楷體" w:cs="新細明體"/>
                <w:b/>
                <w:sz w:val="20"/>
              </w:rPr>
            </w:pPr>
            <w:r w:rsidRPr="00CF34DE">
              <w:rPr>
                <w:rFonts w:ascii="標楷體" w:hAnsi="標楷體" w:cs="新細明體" w:hint="eastAsia"/>
                <w:b/>
                <w:noProof/>
                <w:sz w:val="20"/>
              </w:rPr>
              <w:t>(4.</w:t>
            </w:r>
            <w:r w:rsidRPr="00160F1C">
              <w:rPr>
                <w:rFonts w:ascii="標楷體" w:hAnsi="標楷體" w:cs="新細明體" w:hint="eastAsia"/>
                <w:b/>
                <w:noProof/>
                <w:spacing w:val="6"/>
                <w:sz w:val="20"/>
              </w:rPr>
              <w:t>財</w:t>
            </w:r>
            <w:r w:rsidR="00160F1C" w:rsidRPr="00160F1C">
              <w:rPr>
                <w:rFonts w:ascii="標楷體" w:hAnsi="標楷體" w:cs="新細明體" w:hint="eastAsia"/>
                <w:b/>
                <w:noProof/>
                <w:spacing w:val="6"/>
                <w:sz w:val="20"/>
              </w:rPr>
              <w:t xml:space="preserve">   </w:t>
            </w:r>
            <w:r w:rsidRPr="00160F1C">
              <w:rPr>
                <w:rFonts w:ascii="標楷體" w:hAnsi="標楷體" w:cs="新細明體" w:hint="eastAsia"/>
                <w:b/>
                <w:noProof/>
                <w:spacing w:val="6"/>
                <w:sz w:val="20"/>
              </w:rPr>
              <w:t>產</w:t>
            </w:r>
            <w:r w:rsidR="00160F1C" w:rsidRPr="00160F1C">
              <w:rPr>
                <w:rFonts w:ascii="標楷體" w:hAnsi="標楷體" w:cs="新細明體" w:hint="eastAsia"/>
                <w:b/>
                <w:noProof/>
                <w:spacing w:val="6"/>
                <w:sz w:val="20"/>
              </w:rPr>
              <w:t xml:space="preserve">   </w:t>
            </w:r>
            <w:r w:rsidRPr="00160F1C">
              <w:rPr>
                <w:rFonts w:ascii="標楷體" w:hAnsi="標楷體" w:cs="新細明體" w:hint="eastAsia"/>
                <w:b/>
                <w:noProof/>
                <w:spacing w:val="6"/>
                <w:sz w:val="20"/>
              </w:rPr>
              <w:t>收</w:t>
            </w:r>
            <w:r w:rsidR="00160F1C" w:rsidRPr="00160F1C">
              <w:rPr>
                <w:rFonts w:ascii="標楷體" w:hAnsi="標楷體" w:cs="新細明體" w:hint="eastAsia"/>
                <w:b/>
                <w:noProof/>
                <w:spacing w:val="6"/>
                <w:sz w:val="20"/>
              </w:rPr>
              <w:t xml:space="preserve">   </w:t>
            </w:r>
            <w:r w:rsidRPr="00160F1C">
              <w:rPr>
                <w:rFonts w:ascii="標楷體" w:hAnsi="標楷體" w:cs="新細明體" w:hint="eastAsia"/>
                <w:b/>
                <w:noProof/>
                <w:spacing w:val="6"/>
                <w:sz w:val="20"/>
              </w:rPr>
              <w:t>入</w:t>
            </w:r>
            <w:r w:rsidRPr="00CF34DE">
              <w:rPr>
                <w:rFonts w:ascii="標楷體" w:hAnsi="標楷體" w:cs="新細明體" w:hint="eastAsia"/>
                <w:b/>
                <w:noProof/>
                <w:sz w:val="20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899CB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12,499,522,000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0DA23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20,165,773,760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D3EF1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5,692,389,031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46F4E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AECF4F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25,858,162,791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410F2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AE883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69FD6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EC210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20,165,773,760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7BA2E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5,692,389,031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E2C6F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1B813A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25,858,162,791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398549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13,358,640,791</w:t>
            </w:r>
          </w:p>
        </w:tc>
      </w:tr>
      <w:tr w:rsidR="00EC77FB" w:rsidRPr="00CF34DE" w14:paraId="5B19F2BB" w14:textId="77777777" w:rsidTr="00D620D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474CF5" w14:textId="77777777" w:rsidR="00EC77FB" w:rsidRPr="00CF34DE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 w:rsidRPr="00CF34DE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01AA2" w14:textId="77777777" w:rsidR="00EC77FB" w:rsidRPr="00CF34DE" w:rsidRDefault="00EC77FB" w:rsidP="00D620D8">
            <w:pPr>
              <w:pStyle w:val="-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AAB92" w14:textId="77777777" w:rsidR="00EC77FB" w:rsidRPr="00CF34DE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4B709" w14:textId="77777777" w:rsidR="00EC77FB" w:rsidRPr="00CF34DE" w:rsidRDefault="00EC77FB" w:rsidP="00D620D8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CF34DE">
              <w:rPr>
                <w:rFonts w:ascii="標楷體" w:hAnsi="標楷體" w:cs="新細明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AEBA8B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12,499,522,000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76473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20,165,773,760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576A8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5,692,389,031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5CDA5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EF8C6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25,858,162,791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AB45C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60948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F0385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6E29A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20,165,773,760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00D41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5,692,389,031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95240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540B5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25,858,162,791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504955" w14:textId="77777777" w:rsidR="00EC77FB" w:rsidRPr="00CF34DE" w:rsidRDefault="00EC77FB" w:rsidP="00D620D8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CF34DE">
              <w:rPr>
                <w:rFonts w:hAnsi="細明體"/>
                <w:b/>
                <w:noProof/>
                <w:spacing w:val="-6"/>
                <w:sz w:val="20"/>
              </w:rPr>
              <w:t>13,358,640,791</w:t>
            </w:r>
          </w:p>
        </w:tc>
      </w:tr>
      <w:tr w:rsidR="00EC77FB" w:rsidRPr="00F524C2" w14:paraId="14286416" w14:textId="77777777" w:rsidTr="00D620D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81DA43" w14:textId="77777777" w:rsidR="00EC77FB" w:rsidRPr="00E0133C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EE626" w14:textId="77777777" w:rsidR="00EC77FB" w:rsidRPr="00E0133C" w:rsidRDefault="00EC77FB" w:rsidP="00D620D8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F02747" w14:textId="77777777" w:rsidR="00EC77FB" w:rsidRPr="00E0133C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1C5BF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FC913" w14:textId="77777777" w:rsidR="00EC77FB" w:rsidRPr="00E0133C" w:rsidRDefault="00EC77FB" w:rsidP="00D620D8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1C5BFD">
              <w:rPr>
                <w:rFonts w:ascii="標楷體" w:hAnsi="標楷體" w:cs="新細明體" w:hint="eastAsia"/>
                <w:noProof/>
                <w:sz w:val="20"/>
              </w:rPr>
              <w:t>財產售價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1C887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11,486,234,000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6A8C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19,151,471,929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269E6F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5,692,389,031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8D9A0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185A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24,843,860,960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1FA51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7CBF4E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C407EC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0DADB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19,151,471,929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8A93F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5,692,389,031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1BDB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8CC34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24,843,860,960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6EF136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13,357,626,960</w:t>
            </w:r>
          </w:p>
        </w:tc>
      </w:tr>
      <w:tr w:rsidR="00EC77FB" w:rsidRPr="00F524C2" w14:paraId="4B32418B" w14:textId="77777777" w:rsidTr="00D620D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944DB2" w14:textId="77777777" w:rsidR="00EC77FB" w:rsidRPr="00E0133C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59E3A" w14:textId="77777777" w:rsidR="00EC77FB" w:rsidRPr="00E0133C" w:rsidRDefault="00EC77FB" w:rsidP="00D620D8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3D497" w14:textId="77777777" w:rsidR="00EC77FB" w:rsidRPr="00E0133C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1C5BFD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F5D34" w14:textId="77777777" w:rsidR="00EC77FB" w:rsidRPr="00E0133C" w:rsidRDefault="00EC77FB" w:rsidP="00D620D8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1C5BFD">
              <w:rPr>
                <w:rFonts w:ascii="標楷體" w:hAnsi="標楷體" w:cs="新細明體" w:hint="eastAsia"/>
                <w:noProof/>
                <w:sz w:val="20"/>
              </w:rPr>
              <w:t>財產作價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75E25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1,013,288,000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38B81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1,013,285,000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BA71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C4E14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C249E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1,013,285,000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358296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F8F61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C62B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B4D915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1,013,285,000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8CE2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0A5C20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D3847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1,013,285,000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E4D0F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- 3,000</w:t>
            </w:r>
          </w:p>
        </w:tc>
      </w:tr>
      <w:tr w:rsidR="00EC77FB" w:rsidRPr="00F524C2" w14:paraId="04FC1467" w14:textId="77777777" w:rsidTr="00D620D8">
        <w:trPr>
          <w:cantSplit/>
          <w:trHeight w:val="709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093DD9" w14:textId="77777777" w:rsidR="00EC77FB" w:rsidRPr="00E0133C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968B32" w14:textId="77777777" w:rsidR="00EC77FB" w:rsidRPr="00E0133C" w:rsidRDefault="00EC77FB" w:rsidP="00D620D8">
            <w:pPr>
              <w:pStyle w:val="-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66BD15" w14:textId="77777777" w:rsidR="00EC77FB" w:rsidRPr="00E0133C" w:rsidRDefault="00EC77FB" w:rsidP="00D620D8">
            <w:pPr>
              <w:pStyle w:val="-"/>
              <w:ind w:left="0" w:rightChars="0" w:right="0" w:firstLine="0"/>
              <w:jc w:val="center"/>
              <w:rPr>
                <w:rFonts w:ascii="標楷體" w:eastAsia="標楷體" w:hAnsi="標楷體"/>
                <w:sz w:val="20"/>
              </w:rPr>
            </w:pPr>
            <w:r w:rsidRPr="001C5BFD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707FC8" w14:textId="77777777" w:rsidR="00EC77FB" w:rsidRPr="00E0133C" w:rsidRDefault="00EC77FB" w:rsidP="00D620D8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1C5BFD">
              <w:rPr>
                <w:rFonts w:ascii="標楷體" w:hAnsi="標楷體" w:cs="新細明體" w:hint="eastAsia"/>
                <w:noProof/>
                <w:sz w:val="20"/>
              </w:rPr>
              <w:t>投資收回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E2FB7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D6D077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1,016,831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0827D7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ED4F4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0821E6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1,016,831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09682B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EE1DE1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FCF591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657154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1,016,831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B95916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9B9C53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C8F53D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1,016,831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5243E" w14:textId="77777777" w:rsidR="00EC77FB" w:rsidRPr="00E0133C" w:rsidRDefault="00EC77FB" w:rsidP="00D620D8">
            <w:pPr>
              <w:pStyle w:val="31"/>
              <w:rPr>
                <w:rFonts w:hAnsi="細明體"/>
                <w:spacing w:val="-6"/>
                <w:sz w:val="20"/>
              </w:rPr>
            </w:pPr>
            <w:r w:rsidRPr="001C5BFD">
              <w:rPr>
                <w:rFonts w:hAnsi="細明體"/>
                <w:noProof/>
                <w:spacing w:val="-6"/>
                <w:sz w:val="20"/>
              </w:rPr>
              <w:t>1,016,831</w:t>
            </w:r>
          </w:p>
        </w:tc>
      </w:tr>
    </w:tbl>
    <w:p w14:paraId="55A75788" w14:textId="77777777" w:rsidR="00EC77FB" w:rsidRPr="005C22C8" w:rsidRDefault="00EC77FB" w:rsidP="00EC77FB">
      <w:pPr>
        <w:pStyle w:val="ab"/>
        <w:tabs>
          <w:tab w:val="left" w:pos="9195"/>
        </w:tabs>
        <w:spacing w:afterLines="50" w:after="180" w:line="240" w:lineRule="auto"/>
        <w:rPr>
          <w:sz w:val="16"/>
          <w:szCs w:val="16"/>
        </w:rPr>
      </w:pPr>
    </w:p>
    <w:sectPr w:rsidR="00EC77FB" w:rsidRPr="005C22C8" w:rsidSect="000341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1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F02C" w14:textId="77777777" w:rsidR="00EC77FB" w:rsidRDefault="00EC77FB">
      <w:r>
        <w:separator/>
      </w:r>
    </w:p>
  </w:endnote>
  <w:endnote w:type="continuationSeparator" w:id="0">
    <w:p w14:paraId="1CE0C3C6" w14:textId="77777777" w:rsidR="00EC77FB" w:rsidRDefault="00EC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4007" w14:textId="77777777" w:rsidR="00EA6465" w:rsidRDefault="000C092F" w:rsidP="00FD5835">
    <w:pPr>
      <w:pStyle w:val="a5"/>
      <w:ind w:right="360" w:firstLine="360"/>
      <w:jc w:val="center"/>
    </w:pPr>
    <w:r w:rsidRPr="00355738">
      <w:rPr>
        <w:rFonts w:ascii="標楷體" w:eastAsia="標楷體" w:hAnsi="標楷體" w:hint="eastAsia"/>
      </w:rPr>
      <w:t>己</w:t>
    </w:r>
    <w:r w:rsidR="00EA6465" w:rsidRPr="003C08EA">
      <w:rPr>
        <w:rFonts w:ascii="標楷體" w:eastAsia="標楷體" w:hAnsi="標楷體" w:hint="eastAsia"/>
      </w:rPr>
      <w:t>－</w:t>
    </w:r>
    <w:r w:rsidR="00EA6465" w:rsidRPr="003C08EA">
      <w:rPr>
        <w:rStyle w:val="a8"/>
        <w:rFonts w:ascii="標楷體" w:eastAsia="標楷體" w:hAnsi="標楷體"/>
      </w:rPr>
      <w:fldChar w:fldCharType="begin"/>
    </w:r>
    <w:r w:rsidR="00EA6465" w:rsidRPr="003C08EA">
      <w:rPr>
        <w:rStyle w:val="a8"/>
        <w:rFonts w:ascii="標楷體" w:eastAsia="標楷體" w:hAnsi="標楷體"/>
      </w:rPr>
      <w:instrText xml:space="preserve"> PAGE </w:instrText>
    </w:r>
    <w:r w:rsidR="00EA6465" w:rsidRPr="003C08EA">
      <w:rPr>
        <w:rStyle w:val="a8"/>
        <w:rFonts w:ascii="標楷體" w:eastAsia="標楷體" w:hAnsi="標楷體"/>
      </w:rPr>
      <w:fldChar w:fldCharType="separate"/>
    </w:r>
    <w:r w:rsidR="00064E1A">
      <w:rPr>
        <w:rStyle w:val="a8"/>
        <w:rFonts w:ascii="標楷體" w:eastAsia="標楷體" w:hAnsi="標楷體"/>
        <w:noProof/>
      </w:rPr>
      <w:t>20</w:t>
    </w:r>
    <w:r w:rsidR="00EA6465"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93FF1" w14:textId="77777777" w:rsidR="00EA6465" w:rsidRDefault="00EA6465" w:rsidP="00FD5835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2DBDE" w14:textId="50C6EECF" w:rsidR="00D0577F" w:rsidRPr="00D0577F" w:rsidRDefault="00D0577F">
    <w:pPr>
      <w:pStyle w:val="a5"/>
      <w:jc w:val="center"/>
      <w:rPr>
        <w:rFonts w:ascii="標楷體" w:eastAsia="標楷體" w:hAnsi="標楷體"/>
      </w:rPr>
    </w:pPr>
    <w:r w:rsidRPr="00D0577F">
      <w:rPr>
        <w:rFonts w:ascii="標楷體" w:eastAsia="標楷體" w:hAnsi="標楷體" w:hint="eastAsia"/>
      </w:rPr>
      <w:t>10-3-1</w:t>
    </w:r>
  </w:p>
  <w:p w14:paraId="28B5E8DB" w14:textId="77777777" w:rsidR="00D0577F" w:rsidRDefault="00D057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1A9BC" w14:textId="77777777" w:rsidR="00EC77FB" w:rsidRDefault="00EC77FB">
      <w:r>
        <w:separator/>
      </w:r>
    </w:p>
  </w:footnote>
  <w:footnote w:type="continuationSeparator" w:id="0">
    <w:p w14:paraId="54B80211" w14:textId="77777777" w:rsidR="00EC77FB" w:rsidRDefault="00EC7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4575B" w14:textId="77777777" w:rsidR="00EA6465" w:rsidRPr="00F05AF4" w:rsidRDefault="00EA6465" w:rsidP="004E2604">
    <w:pPr>
      <w:pStyle w:val="a3"/>
    </w:pPr>
    <w:r>
      <w:t xml:space="preserve">  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7919B" w14:textId="0244B065" w:rsidR="0003415E" w:rsidRDefault="0003415E" w:rsidP="0003415E">
    <w:pPr>
      <w:pStyle w:val="a3"/>
      <w:jc w:val="center"/>
    </w:pP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中華民國</w:t>
    </w:r>
    <w:r w:rsidR="00D0577F" w:rsidRPr="00D0577F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114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年度中央政府總決算歲入來源別</w:t>
    </w:r>
    <w:r w:rsidR="00D0577F" w:rsidRPr="00D0577F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資本門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決算審定數總表</w:t>
    </w:r>
    <w:r w:rsidRPr="0003415E">
      <w:rPr>
        <w:rFonts w:ascii="標楷體" w:eastAsia="標楷體" w:hAnsi="標楷體" w:hint="eastAsia"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E51E7" w14:textId="0F69486E" w:rsidR="0003415E" w:rsidRPr="0003415E" w:rsidRDefault="0003415E" w:rsidP="0003415E">
    <w:pPr>
      <w:pStyle w:val="a3"/>
      <w:jc w:val="center"/>
      <w:rPr>
        <w:rFonts w:ascii="標楷體" w:eastAsia="標楷體" w:hAnsi="標楷體"/>
        <w:b/>
        <w:bCs/>
        <w:spacing w:val="120"/>
        <w:sz w:val="36"/>
        <w:szCs w:val="36"/>
      </w:rPr>
    </w:pP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中華民國</w:t>
    </w:r>
    <w:r w:rsidR="00D0577F" w:rsidRPr="00D0577F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114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年度中央政府總決算歲入來源別</w:t>
    </w:r>
    <w:r w:rsidR="00D0577F" w:rsidRPr="00D0577F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資本門</w:t>
    </w:r>
    <w:r w:rsidRPr="0003415E">
      <w:rPr>
        <w:rFonts w:ascii="標楷體" w:eastAsia="標楷體" w:hAnsi="標楷體" w:hint="eastAsia"/>
        <w:b/>
        <w:bCs/>
        <w:spacing w:val="12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歲入來源別經常門決算審定數總表(提要表)\歲入來源別決算審定數總表A3.doc"/>
    <w:odso/>
  </w:mailMerge>
  <w:defaultTabStop w:val="36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FB"/>
    <w:rsid w:val="00001DEC"/>
    <w:rsid w:val="000101B3"/>
    <w:rsid w:val="00010AE8"/>
    <w:rsid w:val="00011ED9"/>
    <w:rsid w:val="00012AA1"/>
    <w:rsid w:val="00014F4B"/>
    <w:rsid w:val="00017FB2"/>
    <w:rsid w:val="00022ED2"/>
    <w:rsid w:val="00030A62"/>
    <w:rsid w:val="00030BB4"/>
    <w:rsid w:val="0003415E"/>
    <w:rsid w:val="000361BB"/>
    <w:rsid w:val="00040276"/>
    <w:rsid w:val="0004052A"/>
    <w:rsid w:val="00050592"/>
    <w:rsid w:val="00056F47"/>
    <w:rsid w:val="00057A5D"/>
    <w:rsid w:val="00057AB5"/>
    <w:rsid w:val="00061A38"/>
    <w:rsid w:val="000636B3"/>
    <w:rsid w:val="00064E1A"/>
    <w:rsid w:val="000673E7"/>
    <w:rsid w:val="00067532"/>
    <w:rsid w:val="0007347F"/>
    <w:rsid w:val="00083A01"/>
    <w:rsid w:val="000866E9"/>
    <w:rsid w:val="00091976"/>
    <w:rsid w:val="00096AB8"/>
    <w:rsid w:val="0009739A"/>
    <w:rsid w:val="00097885"/>
    <w:rsid w:val="00097E69"/>
    <w:rsid w:val="000A0F5C"/>
    <w:rsid w:val="000A4417"/>
    <w:rsid w:val="000A7E05"/>
    <w:rsid w:val="000B0E44"/>
    <w:rsid w:val="000C092F"/>
    <w:rsid w:val="000C3FE4"/>
    <w:rsid w:val="000D3ED1"/>
    <w:rsid w:val="000E033F"/>
    <w:rsid w:val="000E1389"/>
    <w:rsid w:val="000E6160"/>
    <w:rsid w:val="000E6611"/>
    <w:rsid w:val="000E7A4F"/>
    <w:rsid w:val="000F15EF"/>
    <w:rsid w:val="000F4A95"/>
    <w:rsid w:val="00105653"/>
    <w:rsid w:val="00105A02"/>
    <w:rsid w:val="0011008E"/>
    <w:rsid w:val="00112E65"/>
    <w:rsid w:val="00113C64"/>
    <w:rsid w:val="00114B59"/>
    <w:rsid w:val="00124D9D"/>
    <w:rsid w:val="00127960"/>
    <w:rsid w:val="00130A45"/>
    <w:rsid w:val="0013145A"/>
    <w:rsid w:val="00135B2A"/>
    <w:rsid w:val="0013618F"/>
    <w:rsid w:val="001426C8"/>
    <w:rsid w:val="00142D23"/>
    <w:rsid w:val="001435D1"/>
    <w:rsid w:val="001448B9"/>
    <w:rsid w:val="00150BF5"/>
    <w:rsid w:val="00155673"/>
    <w:rsid w:val="00160F1C"/>
    <w:rsid w:val="00162CF5"/>
    <w:rsid w:val="001709E7"/>
    <w:rsid w:val="00170E15"/>
    <w:rsid w:val="001715C9"/>
    <w:rsid w:val="001722F4"/>
    <w:rsid w:val="001770D1"/>
    <w:rsid w:val="00177AF9"/>
    <w:rsid w:val="00191FDA"/>
    <w:rsid w:val="001922DE"/>
    <w:rsid w:val="0019393B"/>
    <w:rsid w:val="00195CE6"/>
    <w:rsid w:val="001A12FB"/>
    <w:rsid w:val="001A2B79"/>
    <w:rsid w:val="001A33A8"/>
    <w:rsid w:val="001A33AF"/>
    <w:rsid w:val="001A4004"/>
    <w:rsid w:val="001B1A9D"/>
    <w:rsid w:val="001B393E"/>
    <w:rsid w:val="001B4577"/>
    <w:rsid w:val="001B684E"/>
    <w:rsid w:val="001B6A55"/>
    <w:rsid w:val="001B763E"/>
    <w:rsid w:val="001C3575"/>
    <w:rsid w:val="001D2402"/>
    <w:rsid w:val="001E161A"/>
    <w:rsid w:val="001E2E1A"/>
    <w:rsid w:val="001E3012"/>
    <w:rsid w:val="001E5DB3"/>
    <w:rsid w:val="001F1605"/>
    <w:rsid w:val="001F2258"/>
    <w:rsid w:val="001F58CF"/>
    <w:rsid w:val="001F634C"/>
    <w:rsid w:val="001F75D8"/>
    <w:rsid w:val="00200BFA"/>
    <w:rsid w:val="00202CB2"/>
    <w:rsid w:val="002049B6"/>
    <w:rsid w:val="002059AE"/>
    <w:rsid w:val="00206FE6"/>
    <w:rsid w:val="0020713F"/>
    <w:rsid w:val="00215D88"/>
    <w:rsid w:val="00222438"/>
    <w:rsid w:val="002317B3"/>
    <w:rsid w:val="00233AB1"/>
    <w:rsid w:val="00237091"/>
    <w:rsid w:val="0024293E"/>
    <w:rsid w:val="00245CBC"/>
    <w:rsid w:val="00253573"/>
    <w:rsid w:val="00253686"/>
    <w:rsid w:val="00253853"/>
    <w:rsid w:val="00256B46"/>
    <w:rsid w:val="002750F0"/>
    <w:rsid w:val="00277F86"/>
    <w:rsid w:val="00294CE0"/>
    <w:rsid w:val="002A4C35"/>
    <w:rsid w:val="002B02A1"/>
    <w:rsid w:val="002B070D"/>
    <w:rsid w:val="002B267B"/>
    <w:rsid w:val="002B4256"/>
    <w:rsid w:val="002B56E2"/>
    <w:rsid w:val="002B7E12"/>
    <w:rsid w:val="002C4032"/>
    <w:rsid w:val="002C54EC"/>
    <w:rsid w:val="002C6914"/>
    <w:rsid w:val="002D523E"/>
    <w:rsid w:val="002E0EBA"/>
    <w:rsid w:val="002E548D"/>
    <w:rsid w:val="002F3253"/>
    <w:rsid w:val="002F444C"/>
    <w:rsid w:val="0030397B"/>
    <w:rsid w:val="00304B53"/>
    <w:rsid w:val="00307925"/>
    <w:rsid w:val="00311901"/>
    <w:rsid w:val="00324432"/>
    <w:rsid w:val="0032535B"/>
    <w:rsid w:val="00325932"/>
    <w:rsid w:val="00340FF2"/>
    <w:rsid w:val="00345979"/>
    <w:rsid w:val="00345A2A"/>
    <w:rsid w:val="00353111"/>
    <w:rsid w:val="003552FB"/>
    <w:rsid w:val="00355FA5"/>
    <w:rsid w:val="00356D3E"/>
    <w:rsid w:val="00361E66"/>
    <w:rsid w:val="003627DB"/>
    <w:rsid w:val="00373661"/>
    <w:rsid w:val="00375032"/>
    <w:rsid w:val="00376A93"/>
    <w:rsid w:val="00383AC0"/>
    <w:rsid w:val="00386BA2"/>
    <w:rsid w:val="003904AD"/>
    <w:rsid w:val="00395EDF"/>
    <w:rsid w:val="003A0434"/>
    <w:rsid w:val="003A495B"/>
    <w:rsid w:val="003B652E"/>
    <w:rsid w:val="003C08EA"/>
    <w:rsid w:val="003C1BFC"/>
    <w:rsid w:val="003C1E6B"/>
    <w:rsid w:val="003C235A"/>
    <w:rsid w:val="003C6F68"/>
    <w:rsid w:val="003D5790"/>
    <w:rsid w:val="003D6C3F"/>
    <w:rsid w:val="003E04AE"/>
    <w:rsid w:val="003E068A"/>
    <w:rsid w:val="003E0A76"/>
    <w:rsid w:val="003E3991"/>
    <w:rsid w:val="003E4351"/>
    <w:rsid w:val="003E5703"/>
    <w:rsid w:val="003E7C7C"/>
    <w:rsid w:val="003F1209"/>
    <w:rsid w:val="003F2D6B"/>
    <w:rsid w:val="003F33F2"/>
    <w:rsid w:val="0040347A"/>
    <w:rsid w:val="00404999"/>
    <w:rsid w:val="00405BBE"/>
    <w:rsid w:val="004070A0"/>
    <w:rsid w:val="0041314D"/>
    <w:rsid w:val="00415E06"/>
    <w:rsid w:val="00421485"/>
    <w:rsid w:val="00426694"/>
    <w:rsid w:val="00427419"/>
    <w:rsid w:val="00437CF4"/>
    <w:rsid w:val="00441655"/>
    <w:rsid w:val="00444E0A"/>
    <w:rsid w:val="00450146"/>
    <w:rsid w:val="004533A0"/>
    <w:rsid w:val="0045479B"/>
    <w:rsid w:val="00460436"/>
    <w:rsid w:val="00462A1C"/>
    <w:rsid w:val="00465E29"/>
    <w:rsid w:val="00466D60"/>
    <w:rsid w:val="00475378"/>
    <w:rsid w:val="004760D5"/>
    <w:rsid w:val="0047618F"/>
    <w:rsid w:val="00477129"/>
    <w:rsid w:val="00481D92"/>
    <w:rsid w:val="00483427"/>
    <w:rsid w:val="004848F6"/>
    <w:rsid w:val="004910D1"/>
    <w:rsid w:val="004918ED"/>
    <w:rsid w:val="004A1155"/>
    <w:rsid w:val="004A45DB"/>
    <w:rsid w:val="004A505A"/>
    <w:rsid w:val="004B32F5"/>
    <w:rsid w:val="004B509E"/>
    <w:rsid w:val="004D0D0B"/>
    <w:rsid w:val="004D5AB0"/>
    <w:rsid w:val="004D6D23"/>
    <w:rsid w:val="004D70BA"/>
    <w:rsid w:val="004D7426"/>
    <w:rsid w:val="004E02BA"/>
    <w:rsid w:val="004E0BF6"/>
    <w:rsid w:val="004E2604"/>
    <w:rsid w:val="004E7AD4"/>
    <w:rsid w:val="004E7C98"/>
    <w:rsid w:val="004F00B9"/>
    <w:rsid w:val="004F0228"/>
    <w:rsid w:val="004F1AEC"/>
    <w:rsid w:val="004F3841"/>
    <w:rsid w:val="004F6EF1"/>
    <w:rsid w:val="005059BE"/>
    <w:rsid w:val="0051001C"/>
    <w:rsid w:val="00517B76"/>
    <w:rsid w:val="0052522E"/>
    <w:rsid w:val="00532608"/>
    <w:rsid w:val="005331FA"/>
    <w:rsid w:val="00533785"/>
    <w:rsid w:val="0053381A"/>
    <w:rsid w:val="005367AA"/>
    <w:rsid w:val="0054642F"/>
    <w:rsid w:val="00550733"/>
    <w:rsid w:val="00551A61"/>
    <w:rsid w:val="00560239"/>
    <w:rsid w:val="00570442"/>
    <w:rsid w:val="00573760"/>
    <w:rsid w:val="005765E9"/>
    <w:rsid w:val="00576B0C"/>
    <w:rsid w:val="00576D11"/>
    <w:rsid w:val="00577E65"/>
    <w:rsid w:val="0058080A"/>
    <w:rsid w:val="0058139F"/>
    <w:rsid w:val="00584E36"/>
    <w:rsid w:val="005864C9"/>
    <w:rsid w:val="00587DBF"/>
    <w:rsid w:val="005914A1"/>
    <w:rsid w:val="005A067B"/>
    <w:rsid w:val="005A0BF7"/>
    <w:rsid w:val="005A6976"/>
    <w:rsid w:val="005B4725"/>
    <w:rsid w:val="005B4B67"/>
    <w:rsid w:val="005B7FAF"/>
    <w:rsid w:val="005C0402"/>
    <w:rsid w:val="005C22C8"/>
    <w:rsid w:val="005D0632"/>
    <w:rsid w:val="005D209A"/>
    <w:rsid w:val="005D6F2D"/>
    <w:rsid w:val="005D6FB5"/>
    <w:rsid w:val="005E0FCD"/>
    <w:rsid w:val="005E6F21"/>
    <w:rsid w:val="005F0325"/>
    <w:rsid w:val="005F217B"/>
    <w:rsid w:val="005F4A50"/>
    <w:rsid w:val="005F7327"/>
    <w:rsid w:val="006002BD"/>
    <w:rsid w:val="006047DA"/>
    <w:rsid w:val="00605E95"/>
    <w:rsid w:val="00622386"/>
    <w:rsid w:val="006250E6"/>
    <w:rsid w:val="00633514"/>
    <w:rsid w:val="006349E4"/>
    <w:rsid w:val="006355BA"/>
    <w:rsid w:val="00635E68"/>
    <w:rsid w:val="006425BA"/>
    <w:rsid w:val="006447C2"/>
    <w:rsid w:val="006617EA"/>
    <w:rsid w:val="00662ADD"/>
    <w:rsid w:val="0066509C"/>
    <w:rsid w:val="00671259"/>
    <w:rsid w:val="00672F43"/>
    <w:rsid w:val="006735DD"/>
    <w:rsid w:val="006738A3"/>
    <w:rsid w:val="006779FF"/>
    <w:rsid w:val="00682D1F"/>
    <w:rsid w:val="00682F10"/>
    <w:rsid w:val="006834AD"/>
    <w:rsid w:val="00684DCB"/>
    <w:rsid w:val="006A18E1"/>
    <w:rsid w:val="006A59FA"/>
    <w:rsid w:val="006A6D8D"/>
    <w:rsid w:val="006B5CE8"/>
    <w:rsid w:val="006C24BD"/>
    <w:rsid w:val="006C42CF"/>
    <w:rsid w:val="006C6872"/>
    <w:rsid w:val="006C77B9"/>
    <w:rsid w:val="006D3BBE"/>
    <w:rsid w:val="006D75E7"/>
    <w:rsid w:val="006E06A9"/>
    <w:rsid w:val="006F56FB"/>
    <w:rsid w:val="006F71EE"/>
    <w:rsid w:val="00711225"/>
    <w:rsid w:val="00711DC3"/>
    <w:rsid w:val="00712831"/>
    <w:rsid w:val="00721C1A"/>
    <w:rsid w:val="00723D2B"/>
    <w:rsid w:val="00724B4C"/>
    <w:rsid w:val="00724E30"/>
    <w:rsid w:val="0074187C"/>
    <w:rsid w:val="00741FF4"/>
    <w:rsid w:val="00742FCE"/>
    <w:rsid w:val="00743645"/>
    <w:rsid w:val="007479CA"/>
    <w:rsid w:val="007532BE"/>
    <w:rsid w:val="0075465A"/>
    <w:rsid w:val="007635D7"/>
    <w:rsid w:val="0076701B"/>
    <w:rsid w:val="007723E5"/>
    <w:rsid w:val="00780309"/>
    <w:rsid w:val="007817EE"/>
    <w:rsid w:val="00781D02"/>
    <w:rsid w:val="00783EC7"/>
    <w:rsid w:val="0078511D"/>
    <w:rsid w:val="00787FF3"/>
    <w:rsid w:val="00793F30"/>
    <w:rsid w:val="007947A5"/>
    <w:rsid w:val="007965DA"/>
    <w:rsid w:val="00797D58"/>
    <w:rsid w:val="007A40A5"/>
    <w:rsid w:val="007B13CE"/>
    <w:rsid w:val="007B3501"/>
    <w:rsid w:val="007B3E4B"/>
    <w:rsid w:val="007B654F"/>
    <w:rsid w:val="007C01A3"/>
    <w:rsid w:val="007D03C1"/>
    <w:rsid w:val="007D2310"/>
    <w:rsid w:val="007D337B"/>
    <w:rsid w:val="007D6135"/>
    <w:rsid w:val="007D688F"/>
    <w:rsid w:val="007D68F9"/>
    <w:rsid w:val="007E6B96"/>
    <w:rsid w:val="007E79D3"/>
    <w:rsid w:val="007F0E87"/>
    <w:rsid w:val="007F6363"/>
    <w:rsid w:val="0080312C"/>
    <w:rsid w:val="0081020C"/>
    <w:rsid w:val="008136DA"/>
    <w:rsid w:val="0082228A"/>
    <w:rsid w:val="00827F42"/>
    <w:rsid w:val="00833D31"/>
    <w:rsid w:val="00835F4A"/>
    <w:rsid w:val="0083635C"/>
    <w:rsid w:val="0083745E"/>
    <w:rsid w:val="00837909"/>
    <w:rsid w:val="008408AC"/>
    <w:rsid w:val="00847D86"/>
    <w:rsid w:val="00855087"/>
    <w:rsid w:val="008552E1"/>
    <w:rsid w:val="0085762D"/>
    <w:rsid w:val="00862C5E"/>
    <w:rsid w:val="00865ECD"/>
    <w:rsid w:val="0087039C"/>
    <w:rsid w:val="008703BE"/>
    <w:rsid w:val="00871CE9"/>
    <w:rsid w:val="00872088"/>
    <w:rsid w:val="00873EEE"/>
    <w:rsid w:val="0087751C"/>
    <w:rsid w:val="008777FC"/>
    <w:rsid w:val="008778C5"/>
    <w:rsid w:val="008856D0"/>
    <w:rsid w:val="00886A55"/>
    <w:rsid w:val="00890BE0"/>
    <w:rsid w:val="00896447"/>
    <w:rsid w:val="008A3F7F"/>
    <w:rsid w:val="008B7AF5"/>
    <w:rsid w:val="008D0285"/>
    <w:rsid w:val="008D0B08"/>
    <w:rsid w:val="008D3346"/>
    <w:rsid w:val="008E5AF7"/>
    <w:rsid w:val="008F02AF"/>
    <w:rsid w:val="008F55DA"/>
    <w:rsid w:val="00902DB3"/>
    <w:rsid w:val="00913E0E"/>
    <w:rsid w:val="0091460F"/>
    <w:rsid w:val="0092143D"/>
    <w:rsid w:val="00922BC5"/>
    <w:rsid w:val="00922DC3"/>
    <w:rsid w:val="0092767E"/>
    <w:rsid w:val="00940161"/>
    <w:rsid w:val="009430B5"/>
    <w:rsid w:val="0094461F"/>
    <w:rsid w:val="009473DA"/>
    <w:rsid w:val="00951000"/>
    <w:rsid w:val="00951841"/>
    <w:rsid w:val="00952874"/>
    <w:rsid w:val="00952880"/>
    <w:rsid w:val="00952C84"/>
    <w:rsid w:val="009604AC"/>
    <w:rsid w:val="009606A5"/>
    <w:rsid w:val="00970F52"/>
    <w:rsid w:val="00971936"/>
    <w:rsid w:val="009736E4"/>
    <w:rsid w:val="00973F68"/>
    <w:rsid w:val="00977CE0"/>
    <w:rsid w:val="00991310"/>
    <w:rsid w:val="00991C8A"/>
    <w:rsid w:val="00992F22"/>
    <w:rsid w:val="00997C20"/>
    <w:rsid w:val="009A5A48"/>
    <w:rsid w:val="009B09B7"/>
    <w:rsid w:val="009B2E5B"/>
    <w:rsid w:val="009B4E69"/>
    <w:rsid w:val="009B5788"/>
    <w:rsid w:val="009B6247"/>
    <w:rsid w:val="009B6372"/>
    <w:rsid w:val="009B6D71"/>
    <w:rsid w:val="009C6B16"/>
    <w:rsid w:val="009C75B1"/>
    <w:rsid w:val="009D0DE8"/>
    <w:rsid w:val="009D69F7"/>
    <w:rsid w:val="009E150E"/>
    <w:rsid w:val="009E4238"/>
    <w:rsid w:val="009E7BBB"/>
    <w:rsid w:val="009F00ED"/>
    <w:rsid w:val="009F1290"/>
    <w:rsid w:val="009F34BF"/>
    <w:rsid w:val="009F4A83"/>
    <w:rsid w:val="009F6028"/>
    <w:rsid w:val="009F6830"/>
    <w:rsid w:val="009F77CD"/>
    <w:rsid w:val="00A00D4E"/>
    <w:rsid w:val="00A01A5F"/>
    <w:rsid w:val="00A112FB"/>
    <w:rsid w:val="00A138E3"/>
    <w:rsid w:val="00A13A8B"/>
    <w:rsid w:val="00A251CD"/>
    <w:rsid w:val="00A278A0"/>
    <w:rsid w:val="00A32EBD"/>
    <w:rsid w:val="00A35B87"/>
    <w:rsid w:val="00A45F87"/>
    <w:rsid w:val="00A4643B"/>
    <w:rsid w:val="00A46B9C"/>
    <w:rsid w:val="00A4726C"/>
    <w:rsid w:val="00A477A4"/>
    <w:rsid w:val="00A52934"/>
    <w:rsid w:val="00A57BD1"/>
    <w:rsid w:val="00A75DF9"/>
    <w:rsid w:val="00A778AF"/>
    <w:rsid w:val="00A83825"/>
    <w:rsid w:val="00A9314F"/>
    <w:rsid w:val="00A95EF4"/>
    <w:rsid w:val="00A97474"/>
    <w:rsid w:val="00AA6B5D"/>
    <w:rsid w:val="00AB3B8A"/>
    <w:rsid w:val="00AC25CA"/>
    <w:rsid w:val="00AC3ABB"/>
    <w:rsid w:val="00AC6717"/>
    <w:rsid w:val="00AC6C28"/>
    <w:rsid w:val="00AD29CD"/>
    <w:rsid w:val="00AD4CCE"/>
    <w:rsid w:val="00AD74C3"/>
    <w:rsid w:val="00AE0F1E"/>
    <w:rsid w:val="00AE51F9"/>
    <w:rsid w:val="00AE6F11"/>
    <w:rsid w:val="00AF4238"/>
    <w:rsid w:val="00AF4E9E"/>
    <w:rsid w:val="00AF7B10"/>
    <w:rsid w:val="00B01440"/>
    <w:rsid w:val="00B04BE6"/>
    <w:rsid w:val="00B05A8D"/>
    <w:rsid w:val="00B12D60"/>
    <w:rsid w:val="00B16D35"/>
    <w:rsid w:val="00B30403"/>
    <w:rsid w:val="00B305E6"/>
    <w:rsid w:val="00B32778"/>
    <w:rsid w:val="00B360DF"/>
    <w:rsid w:val="00B37096"/>
    <w:rsid w:val="00B40B92"/>
    <w:rsid w:val="00B42F5F"/>
    <w:rsid w:val="00B43DCC"/>
    <w:rsid w:val="00B45C4A"/>
    <w:rsid w:val="00B46310"/>
    <w:rsid w:val="00B56791"/>
    <w:rsid w:val="00B571DE"/>
    <w:rsid w:val="00B57A97"/>
    <w:rsid w:val="00B63917"/>
    <w:rsid w:val="00B6715E"/>
    <w:rsid w:val="00B7135E"/>
    <w:rsid w:val="00B72650"/>
    <w:rsid w:val="00B8247B"/>
    <w:rsid w:val="00B828E7"/>
    <w:rsid w:val="00B92321"/>
    <w:rsid w:val="00B95364"/>
    <w:rsid w:val="00B972A1"/>
    <w:rsid w:val="00B97A87"/>
    <w:rsid w:val="00BA7040"/>
    <w:rsid w:val="00BA79FE"/>
    <w:rsid w:val="00BB00CF"/>
    <w:rsid w:val="00BB1337"/>
    <w:rsid w:val="00BB3376"/>
    <w:rsid w:val="00BC5864"/>
    <w:rsid w:val="00BC5E8A"/>
    <w:rsid w:val="00BC6D34"/>
    <w:rsid w:val="00BC7E01"/>
    <w:rsid w:val="00BD1E96"/>
    <w:rsid w:val="00BE2C77"/>
    <w:rsid w:val="00BE46EE"/>
    <w:rsid w:val="00BF20C2"/>
    <w:rsid w:val="00BF2B1D"/>
    <w:rsid w:val="00C23DA1"/>
    <w:rsid w:val="00C23DB6"/>
    <w:rsid w:val="00C2522A"/>
    <w:rsid w:val="00C306E1"/>
    <w:rsid w:val="00C311CF"/>
    <w:rsid w:val="00C32495"/>
    <w:rsid w:val="00C33982"/>
    <w:rsid w:val="00C40AB1"/>
    <w:rsid w:val="00C43A3C"/>
    <w:rsid w:val="00C4413D"/>
    <w:rsid w:val="00C46DD7"/>
    <w:rsid w:val="00C50578"/>
    <w:rsid w:val="00C531D3"/>
    <w:rsid w:val="00C54CD6"/>
    <w:rsid w:val="00C61D62"/>
    <w:rsid w:val="00C6242E"/>
    <w:rsid w:val="00C63B24"/>
    <w:rsid w:val="00C663E5"/>
    <w:rsid w:val="00C66FA6"/>
    <w:rsid w:val="00C826BE"/>
    <w:rsid w:val="00C90E90"/>
    <w:rsid w:val="00C9471C"/>
    <w:rsid w:val="00C947B3"/>
    <w:rsid w:val="00CA2EB1"/>
    <w:rsid w:val="00CB5DAF"/>
    <w:rsid w:val="00CB5F2D"/>
    <w:rsid w:val="00CB7FAA"/>
    <w:rsid w:val="00CC2060"/>
    <w:rsid w:val="00CC2B2C"/>
    <w:rsid w:val="00CC756C"/>
    <w:rsid w:val="00CD0B8A"/>
    <w:rsid w:val="00CE06A2"/>
    <w:rsid w:val="00CE23E7"/>
    <w:rsid w:val="00CE2DE6"/>
    <w:rsid w:val="00CE79B4"/>
    <w:rsid w:val="00CF170E"/>
    <w:rsid w:val="00CF1913"/>
    <w:rsid w:val="00CF3F9E"/>
    <w:rsid w:val="00CF7F71"/>
    <w:rsid w:val="00D02160"/>
    <w:rsid w:val="00D0577F"/>
    <w:rsid w:val="00D11A24"/>
    <w:rsid w:val="00D1207C"/>
    <w:rsid w:val="00D12190"/>
    <w:rsid w:val="00D15555"/>
    <w:rsid w:val="00D17CDE"/>
    <w:rsid w:val="00D21477"/>
    <w:rsid w:val="00D22073"/>
    <w:rsid w:val="00D267E8"/>
    <w:rsid w:val="00D3251E"/>
    <w:rsid w:val="00D328A9"/>
    <w:rsid w:val="00D457A9"/>
    <w:rsid w:val="00D57508"/>
    <w:rsid w:val="00D6120E"/>
    <w:rsid w:val="00D61D63"/>
    <w:rsid w:val="00D62ECC"/>
    <w:rsid w:val="00D6309C"/>
    <w:rsid w:val="00D63BE5"/>
    <w:rsid w:val="00D63BEB"/>
    <w:rsid w:val="00D674E9"/>
    <w:rsid w:val="00D84687"/>
    <w:rsid w:val="00D93130"/>
    <w:rsid w:val="00D934EF"/>
    <w:rsid w:val="00D94CDB"/>
    <w:rsid w:val="00D97BDE"/>
    <w:rsid w:val="00DA4CAC"/>
    <w:rsid w:val="00DB6FB8"/>
    <w:rsid w:val="00DC153A"/>
    <w:rsid w:val="00DC668A"/>
    <w:rsid w:val="00DD059B"/>
    <w:rsid w:val="00DD11CF"/>
    <w:rsid w:val="00DD1271"/>
    <w:rsid w:val="00DE2B8A"/>
    <w:rsid w:val="00DE3186"/>
    <w:rsid w:val="00DE4C07"/>
    <w:rsid w:val="00DE5C4B"/>
    <w:rsid w:val="00DF00C6"/>
    <w:rsid w:val="00DF2951"/>
    <w:rsid w:val="00DF416C"/>
    <w:rsid w:val="00DF4634"/>
    <w:rsid w:val="00DF5367"/>
    <w:rsid w:val="00DF7B3B"/>
    <w:rsid w:val="00E0133C"/>
    <w:rsid w:val="00E035EA"/>
    <w:rsid w:val="00E0420C"/>
    <w:rsid w:val="00E046F1"/>
    <w:rsid w:val="00E051F2"/>
    <w:rsid w:val="00E10F9A"/>
    <w:rsid w:val="00E122A0"/>
    <w:rsid w:val="00E3029B"/>
    <w:rsid w:val="00E330F1"/>
    <w:rsid w:val="00E33BD1"/>
    <w:rsid w:val="00E36E45"/>
    <w:rsid w:val="00E45A7C"/>
    <w:rsid w:val="00E468E2"/>
    <w:rsid w:val="00E47C4D"/>
    <w:rsid w:val="00E50050"/>
    <w:rsid w:val="00E51E8F"/>
    <w:rsid w:val="00E544B1"/>
    <w:rsid w:val="00E54BE7"/>
    <w:rsid w:val="00E71EFB"/>
    <w:rsid w:val="00E76EB5"/>
    <w:rsid w:val="00E77246"/>
    <w:rsid w:val="00E85796"/>
    <w:rsid w:val="00E87ACF"/>
    <w:rsid w:val="00E955FE"/>
    <w:rsid w:val="00EA02FB"/>
    <w:rsid w:val="00EA0D41"/>
    <w:rsid w:val="00EA1AFB"/>
    <w:rsid w:val="00EA6465"/>
    <w:rsid w:val="00EB1B6B"/>
    <w:rsid w:val="00EB3D68"/>
    <w:rsid w:val="00EB4430"/>
    <w:rsid w:val="00EB588F"/>
    <w:rsid w:val="00EC0008"/>
    <w:rsid w:val="00EC052F"/>
    <w:rsid w:val="00EC2FF9"/>
    <w:rsid w:val="00EC5BD6"/>
    <w:rsid w:val="00EC68EE"/>
    <w:rsid w:val="00EC77FB"/>
    <w:rsid w:val="00ED0418"/>
    <w:rsid w:val="00ED3EA1"/>
    <w:rsid w:val="00ED46B8"/>
    <w:rsid w:val="00ED7D47"/>
    <w:rsid w:val="00EE0F57"/>
    <w:rsid w:val="00EE3269"/>
    <w:rsid w:val="00EE63CF"/>
    <w:rsid w:val="00EF2FA2"/>
    <w:rsid w:val="00F05AF4"/>
    <w:rsid w:val="00F12165"/>
    <w:rsid w:val="00F17C47"/>
    <w:rsid w:val="00F2510F"/>
    <w:rsid w:val="00F33BA0"/>
    <w:rsid w:val="00F36069"/>
    <w:rsid w:val="00F511A9"/>
    <w:rsid w:val="00F51A86"/>
    <w:rsid w:val="00F524C2"/>
    <w:rsid w:val="00F5310A"/>
    <w:rsid w:val="00F57443"/>
    <w:rsid w:val="00F64D3F"/>
    <w:rsid w:val="00F73B69"/>
    <w:rsid w:val="00F73D17"/>
    <w:rsid w:val="00F75881"/>
    <w:rsid w:val="00F8077A"/>
    <w:rsid w:val="00F80CFC"/>
    <w:rsid w:val="00F81650"/>
    <w:rsid w:val="00F81AF2"/>
    <w:rsid w:val="00F822C2"/>
    <w:rsid w:val="00F84FE4"/>
    <w:rsid w:val="00F85DEA"/>
    <w:rsid w:val="00F97BB4"/>
    <w:rsid w:val="00FA13BE"/>
    <w:rsid w:val="00FA4AA3"/>
    <w:rsid w:val="00FB2F06"/>
    <w:rsid w:val="00FB3F14"/>
    <w:rsid w:val="00FB7087"/>
    <w:rsid w:val="00FC4332"/>
    <w:rsid w:val="00FD1B8E"/>
    <w:rsid w:val="00FD327E"/>
    <w:rsid w:val="00FD34E2"/>
    <w:rsid w:val="00FD5835"/>
    <w:rsid w:val="00FE0BED"/>
    <w:rsid w:val="00FE600F"/>
    <w:rsid w:val="00FE6A53"/>
    <w:rsid w:val="00FE7647"/>
    <w:rsid w:val="00FF3097"/>
    <w:rsid w:val="00FF475D"/>
    <w:rsid w:val="00FF5257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AE4E42A"/>
  <w15:chartTrackingRefBased/>
  <w15:docId w15:val="{29F7D2CE-E7A6-4CC1-B184-C554622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7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TieDj7Ojow&#27506;&#20837;&#20358;&#28304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7177C-2037-49A3-B462-B361D7A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TieDj7Ojow歲入來源別決算審定數總表A3</Template>
  <TotalTime>0</TotalTime>
  <Pages>1</Pages>
  <Words>182</Words>
  <Characters>683</Characters>
  <Application>Microsoft Office Word</Application>
  <DocSecurity>0</DocSecurity>
  <Lines>5</Lines>
  <Paragraphs>1</Paragraphs>
  <ScaleCrop>false</ScaleCrop>
  <Company>nao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徐承軒</dc:creator>
  <cp:keywords/>
  <cp:lastModifiedBy>徐承軒</cp:lastModifiedBy>
  <cp:revision>3</cp:revision>
  <cp:lastPrinted>2026-06-12T02:49:00Z</cp:lastPrinted>
  <dcterms:created xsi:type="dcterms:W3CDTF">2026-06-12T03:07:00Z</dcterms:created>
  <dcterms:modified xsi:type="dcterms:W3CDTF">2026-06-17T01:36:00Z</dcterms:modified>
</cp:coreProperties>
</file>