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219"/>
        <w:gridCol w:w="151"/>
        <w:gridCol w:w="371"/>
        <w:gridCol w:w="2321"/>
        <w:gridCol w:w="1647"/>
        <w:gridCol w:w="1665"/>
        <w:gridCol w:w="1428"/>
        <w:gridCol w:w="672"/>
        <w:gridCol w:w="1667"/>
        <w:gridCol w:w="1479"/>
        <w:gridCol w:w="1417"/>
        <w:gridCol w:w="851"/>
        <w:gridCol w:w="1559"/>
        <w:gridCol w:w="1276"/>
        <w:gridCol w:w="992"/>
        <w:gridCol w:w="1701"/>
        <w:gridCol w:w="1637"/>
      </w:tblGrid>
      <w:tr w:rsidR="000A4FA7" w:rsidRPr="00F524C2" w14:paraId="2451191A" w14:textId="77777777" w:rsidTr="00DA6E4E">
        <w:trPr>
          <w:cantSplit/>
          <w:trHeight w:hRule="exact" w:val="205"/>
          <w:tblHeader/>
          <w:jc w:val="center"/>
        </w:trPr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A5497" w14:textId="77777777" w:rsidR="000A4FA7" w:rsidRPr="00973F68" w:rsidRDefault="000A4FA7" w:rsidP="00B90B13">
            <w:pPr>
              <w:pStyle w:val="af9"/>
              <w:ind w:leftChars="0" w:left="0" w:rightChars="0" w:right="-11"/>
              <w:jc w:val="right"/>
              <w:rPr>
                <w:spacing w:val="-12"/>
              </w:rPr>
            </w:pPr>
          </w:p>
        </w:tc>
        <w:tc>
          <w:tcPr>
            <w:tcW w:w="6155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DBE4A0" w14:textId="77777777" w:rsidR="000A4FA7" w:rsidRPr="008856D0" w:rsidRDefault="000A4FA7" w:rsidP="00B90B13">
            <w:pPr>
              <w:spacing w:line="400" w:lineRule="exact"/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67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BDE7157" w14:textId="77777777" w:rsidR="000A4FA7" w:rsidRPr="00F524C2" w:rsidRDefault="000A4FA7" w:rsidP="00B90B13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FAEFEAF" w14:textId="77777777" w:rsidR="000A4FA7" w:rsidRPr="00F524C2" w:rsidRDefault="000A4FA7" w:rsidP="00B90B13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6D5585" w14:textId="77777777" w:rsidR="000A4FA7" w:rsidRPr="00F524C2" w:rsidRDefault="000A4FA7" w:rsidP="00B90B13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8768FE9" w14:textId="77777777" w:rsidR="000A4FA7" w:rsidRPr="00F524C2" w:rsidRDefault="000A4FA7" w:rsidP="00B90B13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7B80C9" w14:textId="77777777" w:rsidR="000A4FA7" w:rsidRPr="00F524C2" w:rsidRDefault="000A4FA7" w:rsidP="00B90B13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088020" w14:textId="77777777" w:rsidR="000A4FA7" w:rsidRPr="00F524C2" w:rsidRDefault="000A4FA7" w:rsidP="00B90B13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928350D" w14:textId="77777777" w:rsidR="000A4FA7" w:rsidRPr="00F524C2" w:rsidRDefault="000A4FA7" w:rsidP="00B90B13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687FD02" w14:textId="77777777" w:rsidR="000A4FA7" w:rsidRPr="00F524C2" w:rsidRDefault="000A4FA7" w:rsidP="00B90B13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14:paraId="2A01DB91" w14:textId="77777777" w:rsidR="000A4FA7" w:rsidRPr="00F524C2" w:rsidRDefault="000A4FA7" w:rsidP="00B90B13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</w:tr>
      <w:tr w:rsidR="000A4FA7" w:rsidRPr="00D22073" w14:paraId="59A22BC5" w14:textId="77777777" w:rsidTr="00DA6E4E">
        <w:trPr>
          <w:cantSplit/>
          <w:trHeight w:hRule="exact" w:val="329"/>
          <w:tblHeader/>
          <w:jc w:val="center"/>
        </w:trPr>
        <w:tc>
          <w:tcPr>
            <w:tcW w:w="589" w:type="dxa"/>
            <w:gridSpan w:val="2"/>
            <w:tcBorders>
              <w:top w:val="nil"/>
              <w:left w:val="nil"/>
              <w:right w:val="nil"/>
            </w:tcBorders>
          </w:tcPr>
          <w:p w14:paraId="563CC29A" w14:textId="77777777" w:rsidR="000A4FA7" w:rsidRPr="00973F68" w:rsidRDefault="000A4FA7" w:rsidP="00B90B13">
            <w:pPr>
              <w:pStyle w:val="af9"/>
              <w:ind w:leftChars="0" w:left="0" w:rightChars="-5" w:right="-12"/>
              <w:jc w:val="right"/>
              <w:rPr>
                <w:spacing w:val="-12"/>
              </w:rPr>
            </w:pPr>
          </w:p>
        </w:tc>
        <w:tc>
          <w:tcPr>
            <w:tcW w:w="6155" w:type="dxa"/>
            <w:gridSpan w:val="5"/>
            <w:vMerge/>
            <w:tcBorders>
              <w:top w:val="nil"/>
              <w:left w:val="nil"/>
              <w:right w:val="nil"/>
            </w:tcBorders>
            <w:vAlign w:val="center"/>
          </w:tcPr>
          <w:p w14:paraId="740264B6" w14:textId="77777777" w:rsidR="000A4FA7" w:rsidRPr="00F524C2" w:rsidRDefault="000A4FA7" w:rsidP="00B90B13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3767" w:type="dxa"/>
            <w:gridSpan w:val="3"/>
            <w:vMerge/>
            <w:tcBorders>
              <w:left w:val="nil"/>
              <w:right w:val="nil"/>
            </w:tcBorders>
            <w:vAlign w:val="center"/>
          </w:tcPr>
          <w:p w14:paraId="1ADE80FF" w14:textId="77777777" w:rsidR="000A4FA7" w:rsidRPr="00F524C2" w:rsidRDefault="000A4FA7" w:rsidP="00B90B13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</w:tcPr>
          <w:p w14:paraId="6507793F" w14:textId="77777777" w:rsidR="000A4FA7" w:rsidRPr="00F524C2" w:rsidRDefault="000A4FA7" w:rsidP="00B90B13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AC35215" w14:textId="77777777" w:rsidR="000A4FA7" w:rsidRPr="00F524C2" w:rsidRDefault="000A4FA7" w:rsidP="00B90B13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6230D48E" w14:textId="77777777" w:rsidR="000A4FA7" w:rsidRPr="00F524C2" w:rsidRDefault="000A4FA7" w:rsidP="00B90B13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6573F21" w14:textId="77777777" w:rsidR="000A4FA7" w:rsidRPr="00F524C2" w:rsidRDefault="000A4FA7" w:rsidP="00B90B13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C1D8BE9" w14:textId="77777777" w:rsidR="000A4FA7" w:rsidRPr="00F524C2" w:rsidRDefault="000A4FA7" w:rsidP="00B90B13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48D48F3" w14:textId="77777777" w:rsidR="000A4FA7" w:rsidRPr="00F524C2" w:rsidRDefault="000A4FA7" w:rsidP="00B90B13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B349447" w14:textId="77777777" w:rsidR="000A4FA7" w:rsidRPr="00F524C2" w:rsidRDefault="000A4FA7" w:rsidP="00B90B13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94753" w14:textId="77777777" w:rsidR="000A4FA7" w:rsidRPr="00D22073" w:rsidRDefault="000A4FA7" w:rsidP="00B90B13">
            <w:pPr>
              <w:ind w:right="-186"/>
              <w:rPr>
                <w:rFonts w:ascii="標楷體" w:eastAsia="標楷體" w:hAnsi="標楷體"/>
                <w:sz w:val="20"/>
              </w:rPr>
            </w:pPr>
            <w:r w:rsidRPr="0003415E">
              <w:rPr>
                <w:rFonts w:ascii="標楷體" w:eastAsia="標楷體" w:hAnsi="標楷體" w:hint="eastAsia"/>
                <w:sz w:val="22"/>
                <w:szCs w:val="22"/>
              </w:rPr>
              <w:t>單位：新臺幣元</w:t>
            </w:r>
          </w:p>
        </w:tc>
      </w:tr>
      <w:tr w:rsidR="000A4FA7" w:rsidRPr="00F524C2" w14:paraId="0B4F2AB6" w14:textId="77777777" w:rsidTr="00B90B13">
        <w:trPr>
          <w:cantSplit/>
          <w:trHeight w:val="399"/>
          <w:tblHeader/>
          <w:jc w:val="center"/>
        </w:trPr>
        <w:tc>
          <w:tcPr>
            <w:tcW w:w="3432" w:type="dxa"/>
            <w:gridSpan w:val="5"/>
            <w:tcBorders>
              <w:left w:val="nil"/>
            </w:tcBorders>
            <w:vAlign w:val="center"/>
          </w:tcPr>
          <w:p w14:paraId="3D75FEA1" w14:textId="77777777" w:rsidR="000A4FA7" w:rsidRPr="00F524C2" w:rsidRDefault="000A4FA7" w:rsidP="00B90B13">
            <w:pPr>
              <w:pStyle w:val="af9"/>
              <w:ind w:left="72" w:right="72"/>
            </w:pPr>
            <w:r w:rsidRPr="00F524C2">
              <w:rPr>
                <w:rFonts w:hint="eastAsia"/>
              </w:rPr>
              <w:t>科目</w:t>
            </w:r>
          </w:p>
        </w:tc>
        <w:tc>
          <w:tcPr>
            <w:tcW w:w="1647" w:type="dxa"/>
            <w:vMerge w:val="restart"/>
            <w:vAlign w:val="center"/>
          </w:tcPr>
          <w:p w14:paraId="72B64D10" w14:textId="77777777" w:rsidR="000A4FA7" w:rsidRPr="00F524C2" w:rsidRDefault="000A4FA7" w:rsidP="00B90B13">
            <w:pPr>
              <w:pStyle w:val="af9"/>
              <w:ind w:left="72" w:right="72"/>
            </w:pPr>
            <w:r w:rsidRPr="00F524C2">
              <w:rPr>
                <w:rFonts w:hint="eastAsia"/>
              </w:rPr>
              <w:t>預算數</w:t>
            </w:r>
          </w:p>
        </w:tc>
        <w:tc>
          <w:tcPr>
            <w:tcW w:w="5432" w:type="dxa"/>
            <w:gridSpan w:val="4"/>
            <w:vAlign w:val="center"/>
          </w:tcPr>
          <w:p w14:paraId="56B75233" w14:textId="77777777" w:rsidR="000A4FA7" w:rsidRPr="00F524C2" w:rsidRDefault="000A4FA7" w:rsidP="00B90B13">
            <w:pPr>
              <w:pStyle w:val="af9"/>
              <w:ind w:left="72" w:right="72"/>
            </w:pPr>
            <w:r w:rsidRPr="00F524C2">
              <w:rPr>
                <w:rFonts w:hint="eastAsia"/>
              </w:rPr>
              <w:t>決算數</w:t>
            </w:r>
          </w:p>
        </w:tc>
        <w:tc>
          <w:tcPr>
            <w:tcW w:w="3747" w:type="dxa"/>
            <w:gridSpan w:val="3"/>
            <w:vAlign w:val="center"/>
          </w:tcPr>
          <w:p w14:paraId="51D9643D" w14:textId="77777777" w:rsidR="000A4FA7" w:rsidRPr="00A138E3" w:rsidRDefault="000A4FA7" w:rsidP="00B90B13">
            <w:pPr>
              <w:pStyle w:val="af9"/>
              <w:ind w:leftChars="0" w:left="113" w:right="72"/>
            </w:pPr>
            <w:r w:rsidRPr="00A138E3">
              <w:rPr>
                <w:rFonts w:hint="eastAsia"/>
              </w:rPr>
              <w:t>修正數</w:t>
            </w:r>
          </w:p>
        </w:tc>
        <w:tc>
          <w:tcPr>
            <w:tcW w:w="5528" w:type="dxa"/>
            <w:gridSpan w:val="4"/>
            <w:vAlign w:val="center"/>
          </w:tcPr>
          <w:p w14:paraId="1BE75FB7" w14:textId="77777777" w:rsidR="000A4FA7" w:rsidRPr="00A138E3" w:rsidRDefault="000A4FA7" w:rsidP="00B90B13">
            <w:pPr>
              <w:pStyle w:val="af9"/>
              <w:ind w:left="72" w:right="72"/>
            </w:pPr>
            <w:r w:rsidRPr="00A138E3">
              <w:rPr>
                <w:rFonts w:hint="eastAsia"/>
              </w:rPr>
              <w:t>決算審定數</w:t>
            </w:r>
          </w:p>
        </w:tc>
        <w:tc>
          <w:tcPr>
            <w:tcW w:w="1637" w:type="dxa"/>
            <w:vMerge w:val="restart"/>
            <w:tcBorders>
              <w:right w:val="nil"/>
            </w:tcBorders>
            <w:vAlign w:val="center"/>
          </w:tcPr>
          <w:p w14:paraId="615D9932" w14:textId="77777777" w:rsidR="00AD1CB5" w:rsidRDefault="000A4FA7" w:rsidP="00B90B13">
            <w:pPr>
              <w:pStyle w:val="af9"/>
              <w:ind w:leftChars="0" w:left="0" w:rightChars="0" w:right="0"/>
              <w:rPr>
                <w:spacing w:val="-12"/>
                <w:kern w:val="0"/>
              </w:rPr>
            </w:pPr>
            <w:r w:rsidRPr="003C1BFC">
              <w:rPr>
                <w:rFonts w:hint="eastAsia"/>
                <w:spacing w:val="-12"/>
                <w:kern w:val="0"/>
              </w:rPr>
              <w:t>決算審定數與</w:t>
            </w:r>
          </w:p>
          <w:p w14:paraId="0853A0DE" w14:textId="5ECAF10C" w:rsidR="000A4FA7" w:rsidRPr="00F524C2" w:rsidRDefault="000A4FA7" w:rsidP="00AD1CB5">
            <w:pPr>
              <w:pStyle w:val="af9"/>
              <w:ind w:leftChars="0" w:left="0" w:rightChars="0" w:right="0"/>
            </w:pPr>
            <w:r w:rsidRPr="003C1BFC">
              <w:rPr>
                <w:rFonts w:hint="eastAsia"/>
                <w:spacing w:val="-12"/>
                <w:kern w:val="0"/>
              </w:rPr>
              <w:t>預</w:t>
            </w:r>
            <w:r w:rsidRPr="0074187C">
              <w:rPr>
                <w:rFonts w:hint="eastAsia"/>
                <w:spacing w:val="-12"/>
                <w:kern w:val="0"/>
              </w:rPr>
              <w:t>算數比較增減</w:t>
            </w:r>
          </w:p>
        </w:tc>
      </w:tr>
      <w:tr w:rsidR="000A4FA7" w:rsidRPr="00F524C2" w14:paraId="7446E3B4" w14:textId="77777777" w:rsidTr="00DA6E4E">
        <w:trPr>
          <w:cantSplit/>
          <w:trHeight w:val="399"/>
          <w:tblHeader/>
          <w:jc w:val="center"/>
        </w:trPr>
        <w:tc>
          <w:tcPr>
            <w:tcW w:w="370" w:type="dxa"/>
            <w:tcBorders>
              <w:left w:val="nil"/>
            </w:tcBorders>
            <w:vAlign w:val="center"/>
          </w:tcPr>
          <w:p w14:paraId="77263539" w14:textId="77777777" w:rsidR="000A4FA7" w:rsidRPr="00F524C2" w:rsidRDefault="000A4FA7" w:rsidP="00B90B13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款</w:t>
            </w:r>
          </w:p>
        </w:tc>
        <w:tc>
          <w:tcPr>
            <w:tcW w:w="370" w:type="dxa"/>
            <w:gridSpan w:val="2"/>
            <w:vAlign w:val="center"/>
          </w:tcPr>
          <w:p w14:paraId="0FD4B2E3" w14:textId="77777777" w:rsidR="000A4FA7" w:rsidRPr="00F524C2" w:rsidRDefault="000A4FA7" w:rsidP="00B90B13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項</w:t>
            </w:r>
          </w:p>
        </w:tc>
        <w:tc>
          <w:tcPr>
            <w:tcW w:w="371" w:type="dxa"/>
            <w:vAlign w:val="center"/>
          </w:tcPr>
          <w:p w14:paraId="6DDF6695" w14:textId="77777777" w:rsidR="000A4FA7" w:rsidRPr="00F524C2" w:rsidRDefault="000A4FA7" w:rsidP="00B90B13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目</w:t>
            </w:r>
          </w:p>
        </w:tc>
        <w:tc>
          <w:tcPr>
            <w:tcW w:w="2321" w:type="dxa"/>
            <w:vAlign w:val="center"/>
          </w:tcPr>
          <w:p w14:paraId="2E6F6435" w14:textId="77777777" w:rsidR="000A4FA7" w:rsidRPr="00F524C2" w:rsidRDefault="000A4FA7" w:rsidP="00B90B13">
            <w:pPr>
              <w:pStyle w:val="af9"/>
              <w:ind w:left="72" w:right="72"/>
            </w:pPr>
            <w:r w:rsidRPr="00F524C2">
              <w:rPr>
                <w:rFonts w:hint="eastAsia"/>
              </w:rPr>
              <w:t>名稱</w:t>
            </w:r>
          </w:p>
        </w:tc>
        <w:tc>
          <w:tcPr>
            <w:tcW w:w="1647" w:type="dxa"/>
            <w:vMerge/>
            <w:vAlign w:val="center"/>
          </w:tcPr>
          <w:p w14:paraId="02640552" w14:textId="77777777" w:rsidR="000A4FA7" w:rsidRPr="00F524C2" w:rsidRDefault="000A4FA7" w:rsidP="00B90B13">
            <w:pPr>
              <w:pStyle w:val="af9"/>
              <w:ind w:left="72" w:right="72"/>
            </w:pPr>
          </w:p>
        </w:tc>
        <w:tc>
          <w:tcPr>
            <w:tcW w:w="1665" w:type="dxa"/>
            <w:vAlign w:val="center"/>
          </w:tcPr>
          <w:p w14:paraId="522CD9E1" w14:textId="77777777" w:rsidR="000A4FA7" w:rsidRPr="00F524C2" w:rsidRDefault="000A4FA7" w:rsidP="00B90B13">
            <w:pPr>
              <w:pStyle w:val="af9"/>
              <w:ind w:left="72" w:right="72"/>
            </w:pPr>
            <w:r>
              <w:rPr>
                <w:rFonts w:hint="eastAsia"/>
              </w:rPr>
              <w:t>實現</w:t>
            </w:r>
            <w:r w:rsidRPr="00F524C2">
              <w:rPr>
                <w:rFonts w:hint="eastAsia"/>
              </w:rPr>
              <w:t>數</w:t>
            </w:r>
          </w:p>
        </w:tc>
        <w:tc>
          <w:tcPr>
            <w:tcW w:w="1428" w:type="dxa"/>
            <w:vAlign w:val="center"/>
          </w:tcPr>
          <w:p w14:paraId="1DAF6456" w14:textId="77777777" w:rsidR="000A4FA7" w:rsidRPr="00F524C2" w:rsidRDefault="000A4FA7" w:rsidP="00B90B13">
            <w:pPr>
              <w:pStyle w:val="af9"/>
              <w:ind w:left="72" w:right="72"/>
            </w:pPr>
            <w:r w:rsidRPr="00F524C2">
              <w:rPr>
                <w:rFonts w:hint="eastAsia"/>
              </w:rPr>
              <w:t>應收數</w:t>
            </w:r>
          </w:p>
        </w:tc>
        <w:tc>
          <w:tcPr>
            <w:tcW w:w="672" w:type="dxa"/>
            <w:vAlign w:val="center"/>
          </w:tcPr>
          <w:p w14:paraId="6CA8E851" w14:textId="77777777" w:rsidR="000A4FA7" w:rsidRPr="00D57508" w:rsidRDefault="000A4FA7" w:rsidP="00B90B13">
            <w:pPr>
              <w:pStyle w:val="af9"/>
              <w:ind w:leftChars="10" w:left="24" w:rightChars="10" w:right="24"/>
              <w:rPr>
                <w:spacing w:val="-8"/>
              </w:rPr>
            </w:pPr>
            <w:r w:rsidRPr="00D57508">
              <w:rPr>
                <w:rFonts w:hint="eastAsia"/>
                <w:spacing w:val="-8"/>
              </w:rPr>
              <w:t>保留數</w:t>
            </w:r>
          </w:p>
        </w:tc>
        <w:tc>
          <w:tcPr>
            <w:tcW w:w="1667" w:type="dxa"/>
            <w:vAlign w:val="center"/>
          </w:tcPr>
          <w:p w14:paraId="26E56AA8" w14:textId="77777777" w:rsidR="000A4FA7" w:rsidRPr="00F524C2" w:rsidRDefault="000A4FA7" w:rsidP="00B90B13">
            <w:pPr>
              <w:pStyle w:val="af9"/>
              <w:ind w:left="72" w:right="72"/>
            </w:pPr>
            <w:r w:rsidRPr="00F524C2">
              <w:rPr>
                <w:rFonts w:hint="eastAsia"/>
              </w:rPr>
              <w:t>合計</w:t>
            </w:r>
          </w:p>
        </w:tc>
        <w:tc>
          <w:tcPr>
            <w:tcW w:w="1479" w:type="dxa"/>
            <w:vAlign w:val="center"/>
          </w:tcPr>
          <w:p w14:paraId="4A3972FE" w14:textId="77777777" w:rsidR="000A4FA7" w:rsidRPr="00B04BE6" w:rsidRDefault="000A4FA7" w:rsidP="00B90B13">
            <w:pPr>
              <w:pStyle w:val="af9"/>
              <w:ind w:left="72" w:right="72"/>
            </w:pPr>
            <w:r>
              <w:rPr>
                <w:rFonts w:hint="eastAsia"/>
              </w:rPr>
              <w:t>實現</w:t>
            </w:r>
            <w:r w:rsidRPr="00B04BE6">
              <w:rPr>
                <w:rFonts w:hint="eastAsia"/>
              </w:rPr>
              <w:t>數</w:t>
            </w:r>
          </w:p>
        </w:tc>
        <w:tc>
          <w:tcPr>
            <w:tcW w:w="1417" w:type="dxa"/>
            <w:vAlign w:val="center"/>
          </w:tcPr>
          <w:p w14:paraId="18FD4A73" w14:textId="77777777" w:rsidR="000A4FA7" w:rsidRPr="00A138E3" w:rsidRDefault="000A4FA7" w:rsidP="00B90B13">
            <w:pPr>
              <w:pStyle w:val="af9"/>
              <w:ind w:left="72" w:right="72"/>
            </w:pPr>
            <w:r w:rsidRPr="00A138E3">
              <w:rPr>
                <w:rFonts w:hint="eastAsia"/>
              </w:rPr>
              <w:t>應收數</w:t>
            </w:r>
          </w:p>
        </w:tc>
        <w:tc>
          <w:tcPr>
            <w:tcW w:w="851" w:type="dxa"/>
            <w:vAlign w:val="center"/>
          </w:tcPr>
          <w:p w14:paraId="481DDEE4" w14:textId="77777777" w:rsidR="000A4FA7" w:rsidRPr="005E0FCD" w:rsidRDefault="000A4FA7" w:rsidP="00B90B13">
            <w:pPr>
              <w:pStyle w:val="af9"/>
              <w:ind w:left="72" w:right="72"/>
              <w:rPr>
                <w:spacing w:val="-12"/>
              </w:rPr>
            </w:pPr>
            <w:r w:rsidRPr="005E0FCD">
              <w:rPr>
                <w:rFonts w:hint="eastAsia"/>
                <w:spacing w:val="-12"/>
              </w:rPr>
              <w:t>保留數</w:t>
            </w:r>
          </w:p>
        </w:tc>
        <w:tc>
          <w:tcPr>
            <w:tcW w:w="1559" w:type="dxa"/>
            <w:vAlign w:val="center"/>
          </w:tcPr>
          <w:p w14:paraId="3CFCA4C0" w14:textId="77777777" w:rsidR="000A4FA7" w:rsidRPr="00A138E3" w:rsidRDefault="000A4FA7" w:rsidP="00B90B13">
            <w:pPr>
              <w:pStyle w:val="af9"/>
              <w:ind w:left="72" w:right="72"/>
            </w:pPr>
            <w:r w:rsidRPr="00A138E3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A138E3">
              <w:rPr>
                <w:rFonts w:hint="eastAsia"/>
              </w:rPr>
              <w:t>數</w:t>
            </w:r>
          </w:p>
        </w:tc>
        <w:tc>
          <w:tcPr>
            <w:tcW w:w="1276" w:type="dxa"/>
            <w:vAlign w:val="center"/>
          </w:tcPr>
          <w:p w14:paraId="43491E03" w14:textId="77777777" w:rsidR="000A4FA7" w:rsidRPr="00A138E3" w:rsidRDefault="000A4FA7" w:rsidP="00B90B13">
            <w:pPr>
              <w:pStyle w:val="af9"/>
              <w:ind w:left="72" w:right="72"/>
            </w:pPr>
            <w:r w:rsidRPr="00A138E3">
              <w:rPr>
                <w:rFonts w:hint="eastAsia"/>
              </w:rPr>
              <w:t>應收數</w:t>
            </w:r>
          </w:p>
        </w:tc>
        <w:tc>
          <w:tcPr>
            <w:tcW w:w="992" w:type="dxa"/>
            <w:vAlign w:val="center"/>
          </w:tcPr>
          <w:p w14:paraId="67111EC5" w14:textId="77777777" w:rsidR="000A4FA7" w:rsidRPr="00671259" w:rsidRDefault="000A4FA7" w:rsidP="00B90B13">
            <w:pPr>
              <w:pStyle w:val="af9"/>
              <w:ind w:left="72" w:right="72"/>
              <w:rPr>
                <w:spacing w:val="-4"/>
              </w:rPr>
            </w:pPr>
            <w:r w:rsidRPr="00671259">
              <w:rPr>
                <w:rFonts w:hint="eastAsia"/>
                <w:spacing w:val="-4"/>
              </w:rPr>
              <w:t>保留數</w:t>
            </w:r>
          </w:p>
        </w:tc>
        <w:tc>
          <w:tcPr>
            <w:tcW w:w="1701" w:type="dxa"/>
            <w:vAlign w:val="center"/>
          </w:tcPr>
          <w:p w14:paraId="16D668ED" w14:textId="77777777" w:rsidR="000A4FA7" w:rsidRPr="00A138E3" w:rsidRDefault="000A4FA7" w:rsidP="00B90B13">
            <w:pPr>
              <w:pStyle w:val="af9"/>
              <w:ind w:left="72" w:right="72"/>
            </w:pPr>
            <w:r w:rsidRPr="00A138E3">
              <w:rPr>
                <w:rFonts w:hint="eastAsia"/>
              </w:rPr>
              <w:t>合計</w:t>
            </w:r>
          </w:p>
        </w:tc>
        <w:tc>
          <w:tcPr>
            <w:tcW w:w="1637" w:type="dxa"/>
            <w:vMerge/>
            <w:tcBorders>
              <w:right w:val="nil"/>
            </w:tcBorders>
            <w:vAlign w:val="center"/>
          </w:tcPr>
          <w:p w14:paraId="3A83FB27" w14:textId="77777777" w:rsidR="000A4FA7" w:rsidRPr="00F524C2" w:rsidRDefault="000A4FA7" w:rsidP="00B90B13">
            <w:pPr>
              <w:pStyle w:val="af9"/>
              <w:ind w:left="72" w:right="72"/>
            </w:pPr>
          </w:p>
        </w:tc>
      </w:tr>
      <w:tr w:rsidR="000A4FA7" w:rsidRPr="0015602E" w14:paraId="45B8F8AC" w14:textId="77777777" w:rsidTr="00DA6E4E">
        <w:trPr>
          <w:cantSplit/>
          <w:trHeight w:val="553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E9A56BE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FE95A8" w14:textId="77777777" w:rsidR="000A4FA7" w:rsidRPr="0015602E" w:rsidRDefault="000A4FA7" w:rsidP="00B90B13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C037AD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24EC66" w14:textId="77777777" w:rsidR="000A4FA7" w:rsidRPr="0015602E" w:rsidRDefault="000A4FA7" w:rsidP="00B90B13">
            <w:pPr>
              <w:pStyle w:val="1-32"/>
              <w:ind w:firstLineChars="3" w:firstLine="6"/>
              <w:rPr>
                <w:rFonts w:ascii="標楷體" w:hAnsi="標楷體" w:cs="新細明體"/>
                <w:b/>
                <w:sz w:val="20"/>
              </w:rPr>
            </w:pPr>
            <w:r w:rsidRPr="0015602E">
              <w:rPr>
                <w:rFonts w:ascii="標楷體" w:hAnsi="標楷體" w:cs="新細明體" w:hint="eastAsia"/>
                <w:b/>
                <w:noProof/>
                <w:sz w:val="20"/>
              </w:rPr>
              <w:t>經常門合計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8DC4F8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3,152,539,768,000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CA359B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3,138,018,120,374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778182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13,776,830,775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B017FE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9534DB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3,151,794,951,149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197745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01775F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1,947,955,633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D412A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C9D74E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3,138,018,120,374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558627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15,724,786,408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087690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B93778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3,153,742,906,782</w:t>
            </w:r>
          </w:p>
        </w:tc>
        <w:tc>
          <w:tcPr>
            <w:tcW w:w="163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91E989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1,203,138,782</w:t>
            </w:r>
          </w:p>
        </w:tc>
      </w:tr>
      <w:tr w:rsidR="000A4FA7" w:rsidRPr="0015602E" w14:paraId="63D3A3DD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428B865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36F9B3" w14:textId="77777777" w:rsidR="000A4FA7" w:rsidRPr="0015602E" w:rsidRDefault="000A4FA7" w:rsidP="00B90B13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15F6EF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AEFD6C" w14:textId="08647AEA" w:rsidR="000A4FA7" w:rsidRPr="0015602E" w:rsidRDefault="000A4FA7" w:rsidP="00D13DE3">
            <w:pPr>
              <w:pStyle w:val="1-32"/>
              <w:ind w:firstLineChars="3" w:firstLine="6"/>
              <w:jc w:val="left"/>
              <w:rPr>
                <w:rFonts w:ascii="標楷體" w:hAnsi="標楷體" w:cs="新細明體"/>
                <w:b/>
                <w:sz w:val="20"/>
              </w:rPr>
            </w:pPr>
            <w:r w:rsidRPr="0015602E">
              <w:rPr>
                <w:rFonts w:ascii="標楷體" w:hAnsi="標楷體" w:cs="新細明體" w:hint="eastAsia"/>
                <w:b/>
                <w:noProof/>
                <w:sz w:val="20"/>
              </w:rPr>
              <w:t>(1.稅</w:t>
            </w:r>
            <w:r w:rsidR="00D13DE3" w:rsidRPr="00D13DE3">
              <w:rPr>
                <w:rFonts w:ascii="標楷體" w:hAnsi="標楷體" w:cs="新細明體" w:hint="eastAsia"/>
                <w:b/>
                <w:noProof/>
                <w:spacing w:val="8"/>
                <w:sz w:val="20"/>
              </w:rPr>
              <w:t xml:space="preserve">   </w:t>
            </w:r>
            <w:r w:rsidRPr="0015602E">
              <w:rPr>
                <w:rFonts w:ascii="標楷體" w:hAnsi="標楷體" w:cs="新細明體" w:hint="eastAsia"/>
                <w:b/>
                <w:noProof/>
                <w:sz w:val="20"/>
              </w:rPr>
              <w:t>課</w:t>
            </w:r>
            <w:r w:rsidR="00D13DE3" w:rsidRPr="00D13DE3">
              <w:rPr>
                <w:rFonts w:ascii="標楷體" w:hAnsi="標楷體" w:cs="新細明體" w:hint="eastAsia"/>
                <w:b/>
                <w:noProof/>
                <w:spacing w:val="8"/>
                <w:sz w:val="20"/>
              </w:rPr>
              <w:t xml:space="preserve">   </w:t>
            </w:r>
            <w:r w:rsidRPr="0015602E">
              <w:rPr>
                <w:rFonts w:ascii="標楷體" w:hAnsi="標楷體" w:cs="新細明體" w:hint="eastAsia"/>
                <w:b/>
                <w:noProof/>
                <w:sz w:val="20"/>
              </w:rPr>
              <w:t>收</w:t>
            </w:r>
            <w:r w:rsidR="00D13DE3" w:rsidRPr="00D13DE3">
              <w:rPr>
                <w:rFonts w:ascii="標楷體" w:hAnsi="標楷體" w:cs="新細明體" w:hint="eastAsia"/>
                <w:b/>
                <w:noProof/>
                <w:spacing w:val="8"/>
                <w:sz w:val="20"/>
              </w:rPr>
              <w:t xml:space="preserve">   </w:t>
            </w:r>
            <w:r w:rsidRPr="0015602E">
              <w:rPr>
                <w:rFonts w:ascii="標楷體" w:hAnsi="標楷體" w:cs="新細明體" w:hint="eastAsia"/>
                <w:b/>
                <w:noProof/>
                <w:sz w:val="20"/>
              </w:rPr>
              <w:t>入)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3D06D4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2,784,492,288,000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3BD0C1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2,759,363,245,695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C43881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B89623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649E80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2,759,363,245,695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21498D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0F70C6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665D5F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18C3ED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2,759,363,245,695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2140B4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BBF88E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3B3E26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2,759,363,245,695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9CC0B20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- 25,129,042,305</w:t>
            </w:r>
          </w:p>
        </w:tc>
      </w:tr>
      <w:tr w:rsidR="000A4FA7" w:rsidRPr="0015602E" w14:paraId="03545651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9423BF0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  <w:r w:rsidRPr="0015602E">
              <w:rPr>
                <w:rFonts w:ascii="標楷體" w:eastAsia="標楷體" w:hAnsi="標楷體"/>
                <w:b/>
                <w:noProof/>
                <w:sz w:val="20"/>
              </w:rPr>
              <w:t>1</w:t>
            </w: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023A30" w14:textId="77777777" w:rsidR="000A4FA7" w:rsidRPr="0015602E" w:rsidRDefault="000A4FA7" w:rsidP="00B90B13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7EE84E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A2B9E7" w14:textId="77777777" w:rsidR="000A4FA7" w:rsidRPr="0015602E" w:rsidRDefault="000A4FA7" w:rsidP="00B90B13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15602E">
              <w:rPr>
                <w:rFonts w:ascii="標楷體" w:hAnsi="標楷體" w:cs="新細明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C283EB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2,784,492,288,000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BC6A1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2,759,363,245,695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0FFCDB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644CC1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E150DE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2,759,363,245,695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E83CCD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714A61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3F5723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FEA2C5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2,759,363,245,695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B73D39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B4B5DC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B18008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2,759,363,245,695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B8974D8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- 25,129,042,305</w:t>
            </w:r>
          </w:p>
        </w:tc>
      </w:tr>
      <w:tr w:rsidR="000A4FA7" w:rsidRPr="00F524C2" w14:paraId="6625B2E0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801EB7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2742A7" w14:textId="77777777" w:rsidR="000A4FA7" w:rsidRPr="00E0133C" w:rsidRDefault="000A4FA7" w:rsidP="00B90B13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34C7EE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61370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E69EF8" w14:textId="77777777" w:rsidR="000A4FA7" w:rsidRPr="00E0133C" w:rsidRDefault="000A4FA7" w:rsidP="00B90B1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61370">
              <w:rPr>
                <w:rFonts w:ascii="標楷體" w:hAnsi="標楷體" w:cs="新細明體" w:hint="eastAsia"/>
                <w:noProof/>
                <w:sz w:val="20"/>
              </w:rPr>
              <w:t>所得稅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6D820F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1,753,052,000,000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235DDA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1,734,701,517,345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D45D51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0CE6A3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F8B896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1,734,701,517,345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CDFCE7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6BFC6A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BF47D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3330E9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1,734,701,517,345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E82A97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B6DBC9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1AB4D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1,734,701,517,345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E978714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- 18,350,482,655</w:t>
            </w:r>
          </w:p>
        </w:tc>
      </w:tr>
      <w:tr w:rsidR="000A4FA7" w:rsidRPr="00F524C2" w14:paraId="6ACD6784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F4C2672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6BD2E9" w14:textId="77777777" w:rsidR="000A4FA7" w:rsidRPr="00E0133C" w:rsidRDefault="000A4FA7" w:rsidP="00B90B13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86F2E9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61370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21AC4F" w14:textId="77777777" w:rsidR="000A4FA7" w:rsidRPr="00E0133C" w:rsidRDefault="000A4FA7" w:rsidP="00B90B1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61370">
              <w:rPr>
                <w:rFonts w:ascii="標楷體" w:hAnsi="標楷體" w:cs="新細明體" w:hint="eastAsia"/>
                <w:noProof/>
                <w:sz w:val="20"/>
              </w:rPr>
              <w:t>遺產及贈與稅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DC407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15,349,000,000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2196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24,827,434,889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B56E25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4F403C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5FF983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24,827,434,889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F40DE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C52ACF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081845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97FD7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24,827,434,889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E27A9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85E8F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464994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24,827,434,889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F819F69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9,478,434,889</w:t>
            </w:r>
          </w:p>
        </w:tc>
      </w:tr>
      <w:tr w:rsidR="000A4FA7" w:rsidRPr="00F524C2" w14:paraId="4A2B8368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5093421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21B586" w14:textId="77777777" w:rsidR="000A4FA7" w:rsidRPr="00E0133C" w:rsidRDefault="000A4FA7" w:rsidP="00B90B13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3D9FDD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61370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2A8E05" w14:textId="77777777" w:rsidR="000A4FA7" w:rsidRPr="00E0133C" w:rsidRDefault="000A4FA7" w:rsidP="00B90B1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61370">
              <w:rPr>
                <w:rFonts w:ascii="標楷體" w:hAnsi="標楷體" w:cs="新細明體" w:hint="eastAsia"/>
                <w:noProof/>
                <w:sz w:val="20"/>
              </w:rPr>
              <w:t>關稅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971A27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162,453,000,000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D3225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156,601,589,978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D88559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806DD6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02A807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156,601,589,978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F4BCA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F54D25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9D6A91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0E2CB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156,601,589,978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D57157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6A1E27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138845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156,601,589,978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85FB18F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- 5,851,410,022</w:t>
            </w:r>
          </w:p>
        </w:tc>
      </w:tr>
      <w:tr w:rsidR="000A4FA7" w:rsidRPr="00F524C2" w14:paraId="234AD6C1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25CF910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CB8AD7" w14:textId="77777777" w:rsidR="000A4FA7" w:rsidRPr="00E0133C" w:rsidRDefault="000A4FA7" w:rsidP="00B90B13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A4481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61370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42F703" w14:textId="77777777" w:rsidR="000A4FA7" w:rsidRPr="00E0133C" w:rsidRDefault="000A4FA7" w:rsidP="00B90B1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61370">
              <w:rPr>
                <w:rFonts w:ascii="標楷體" w:hAnsi="標楷體" w:cs="新細明體" w:hint="eastAsia"/>
                <w:noProof/>
                <w:sz w:val="20"/>
              </w:rPr>
              <w:t>貨物稅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0AE22A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152,529,000,000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93485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129,570,916,532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4A03D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826D0D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9E880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129,570,916,532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55B93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26C08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B43E93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D17747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129,570,916,532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D9AB9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98C70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18251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129,570,916,532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E53E37B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- 22,958,083,468</w:t>
            </w:r>
          </w:p>
        </w:tc>
      </w:tr>
      <w:tr w:rsidR="000A4FA7" w:rsidRPr="00F524C2" w14:paraId="1D8F692B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1D6157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2BF510" w14:textId="77777777" w:rsidR="000A4FA7" w:rsidRPr="00E0133C" w:rsidRDefault="000A4FA7" w:rsidP="00B90B13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6531F6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61370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3AB1B0" w14:textId="77777777" w:rsidR="000A4FA7" w:rsidRPr="00E0133C" w:rsidRDefault="000A4FA7" w:rsidP="00B90B1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61370">
              <w:rPr>
                <w:rFonts w:ascii="標楷體" w:hAnsi="標楷體" w:cs="新細明體" w:hint="eastAsia"/>
                <w:noProof/>
                <w:sz w:val="20"/>
              </w:rPr>
              <w:t>證券交易稅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BF8893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269,376,000,000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E74EDC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292,812,652,105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C9377F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2DA6D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6278E4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292,812,652,105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C48EE1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AA3597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D6B241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813DA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292,812,652,105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26376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287C87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3E2887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292,812,652,105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9A58295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23,436,652,105</w:t>
            </w:r>
          </w:p>
        </w:tc>
      </w:tr>
      <w:tr w:rsidR="000A4FA7" w:rsidRPr="00F524C2" w14:paraId="1537C0FC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1C264B3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9DE4D8" w14:textId="77777777" w:rsidR="000A4FA7" w:rsidRPr="00E0133C" w:rsidRDefault="000A4FA7" w:rsidP="00B90B13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6106AF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61370">
              <w:rPr>
                <w:rFonts w:ascii="標楷體" w:eastAsia="標楷體" w:hAnsi="標楷體"/>
                <w:noProof/>
                <w:sz w:val="20"/>
              </w:rPr>
              <w:t>6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4A6E13" w14:textId="77777777" w:rsidR="000A4FA7" w:rsidRPr="00E0133C" w:rsidRDefault="000A4FA7" w:rsidP="00B90B1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61370">
              <w:rPr>
                <w:rFonts w:ascii="標楷體" w:hAnsi="標楷體" w:cs="新細明體" w:hint="eastAsia"/>
                <w:noProof/>
                <w:sz w:val="20"/>
              </w:rPr>
              <w:t>期貨交易稅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6D842D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9,013,000,000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7491CE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11,585,169,363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0A7569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47145D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E4F7BF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11,585,169,363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012A8F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CA976D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200485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5A2694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11,585,169,363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86C173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B82FC5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D6DFC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11,585,169,363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4413915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2,572,169,363</w:t>
            </w:r>
          </w:p>
        </w:tc>
      </w:tr>
      <w:tr w:rsidR="000A4FA7" w:rsidRPr="00F524C2" w14:paraId="3ABAF2FE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6F33BAC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44EAD6" w14:textId="77777777" w:rsidR="000A4FA7" w:rsidRPr="00E0133C" w:rsidRDefault="000A4FA7" w:rsidP="00B90B13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F1D3CE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61370">
              <w:rPr>
                <w:rFonts w:ascii="標楷體" w:eastAsia="標楷體" w:hAnsi="標楷體"/>
                <w:noProof/>
                <w:sz w:val="20"/>
              </w:rPr>
              <w:t>7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576B4A" w14:textId="77777777" w:rsidR="000A4FA7" w:rsidRPr="00E0133C" w:rsidRDefault="000A4FA7" w:rsidP="00B90B1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61370">
              <w:rPr>
                <w:rFonts w:ascii="標楷體" w:hAnsi="標楷體" w:cs="新細明體" w:hint="eastAsia"/>
                <w:noProof/>
                <w:sz w:val="20"/>
              </w:rPr>
              <w:t>菸酒稅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BBCD79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33,182,000,000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C681C3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31,492,188,823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6CD169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AA6C21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0316AA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31,492,188,823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894827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A1FC8D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6274C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26E20B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31,492,188,823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BA7B1D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11ED6F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CEBCBA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31,492,188,823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B2AF9B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- 1,689,811,177</w:t>
            </w:r>
          </w:p>
        </w:tc>
      </w:tr>
      <w:tr w:rsidR="000A4FA7" w:rsidRPr="00F524C2" w14:paraId="6FAE0837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108CA86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4E3EC3" w14:textId="77777777" w:rsidR="000A4FA7" w:rsidRPr="00E0133C" w:rsidRDefault="000A4FA7" w:rsidP="00B90B13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CA8EA4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61370">
              <w:rPr>
                <w:rFonts w:ascii="標楷體" w:eastAsia="標楷體" w:hAnsi="標楷體"/>
                <w:noProof/>
                <w:sz w:val="20"/>
              </w:rPr>
              <w:t>8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CEEE37" w14:textId="77777777" w:rsidR="000A4FA7" w:rsidRPr="00E0133C" w:rsidRDefault="000A4FA7" w:rsidP="00B90B1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61370">
              <w:rPr>
                <w:rFonts w:ascii="標楷體" w:hAnsi="標楷體" w:cs="新細明體" w:hint="eastAsia"/>
                <w:noProof/>
                <w:sz w:val="20"/>
              </w:rPr>
              <w:t>特種貨物及勞務稅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957625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6,534,000,000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E22BD5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5,614,241,483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B83B4E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C810A1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32BC8A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5,614,241,483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77E1FC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2550F1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9F29EE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187D6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5,614,241,483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EDDFD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E6EE07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46687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5,614,241,483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321B873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- 919,758,517</w:t>
            </w:r>
          </w:p>
        </w:tc>
      </w:tr>
      <w:tr w:rsidR="000A4FA7" w:rsidRPr="00F524C2" w14:paraId="38FE26F5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27E0A50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5E5AEE" w14:textId="77777777" w:rsidR="000A4FA7" w:rsidRPr="00E0133C" w:rsidRDefault="000A4FA7" w:rsidP="00B90B13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D33B53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61370">
              <w:rPr>
                <w:rFonts w:ascii="標楷體" w:eastAsia="標楷體" w:hAnsi="標楷體"/>
                <w:noProof/>
                <w:sz w:val="20"/>
              </w:rPr>
              <w:t>9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97A7FC" w14:textId="77777777" w:rsidR="000A4FA7" w:rsidRPr="00E0133C" w:rsidRDefault="000A4FA7" w:rsidP="00B90B1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61370">
              <w:rPr>
                <w:rFonts w:ascii="標楷體" w:hAnsi="標楷體" w:cs="新細明體" w:hint="eastAsia"/>
                <w:noProof/>
                <w:sz w:val="20"/>
              </w:rPr>
              <w:t>營業稅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14374E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383,004,288,000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9A6D2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372,157,535,177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592A89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C18F4D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A36C65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372,157,535,177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821611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95469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C111F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DA78FC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372,157,535,177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602FFF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DF1F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D7C67A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372,157,535,177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4E60FEF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- 10,846,752,823</w:t>
            </w:r>
          </w:p>
        </w:tc>
      </w:tr>
      <w:tr w:rsidR="000A4FA7" w:rsidRPr="0015602E" w14:paraId="792E4467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294479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3483AB" w14:textId="77777777" w:rsidR="000A4FA7" w:rsidRPr="0015602E" w:rsidRDefault="000A4FA7" w:rsidP="00B90B13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ABE2F4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2E8E73" w14:textId="77777777" w:rsidR="000A4FA7" w:rsidRPr="0015602E" w:rsidRDefault="000A4FA7" w:rsidP="00B90B13">
            <w:pPr>
              <w:pStyle w:val="1-32"/>
              <w:ind w:firstLineChars="3" w:firstLine="6"/>
              <w:rPr>
                <w:rFonts w:ascii="標楷體" w:hAnsi="標楷體" w:cs="新細明體"/>
                <w:b/>
                <w:sz w:val="20"/>
              </w:rPr>
            </w:pPr>
            <w:r w:rsidRPr="0015602E">
              <w:rPr>
                <w:rFonts w:ascii="標楷體" w:hAnsi="標楷體" w:cs="新細明體" w:hint="eastAsia"/>
                <w:b/>
                <w:noProof/>
                <w:sz w:val="20"/>
              </w:rPr>
              <w:t>(3.規費及罰款收入)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1B8328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81,876,645,000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8363E7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92,829,808,556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9C94F8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3,885,401,192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0BD845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74914E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96,715,209,748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F726B1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942779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BB1843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E8ADE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92,829,808,556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426042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3,885,401,192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739652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5AB987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96,715,209,748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48C65E7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14,838,564,748</w:t>
            </w:r>
          </w:p>
        </w:tc>
      </w:tr>
      <w:tr w:rsidR="000A4FA7" w:rsidRPr="0015602E" w14:paraId="64DA9644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F031C6C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  <w:r w:rsidRPr="0015602E">
              <w:rPr>
                <w:rFonts w:ascii="標楷體" w:eastAsia="標楷體" w:hAnsi="標楷體"/>
                <w:b/>
                <w:noProof/>
                <w:sz w:val="20"/>
              </w:rPr>
              <w:t>2</w:t>
            </w: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6668ED" w14:textId="77777777" w:rsidR="000A4FA7" w:rsidRPr="0015602E" w:rsidRDefault="000A4FA7" w:rsidP="00B90B13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D41228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C95C00" w14:textId="77777777" w:rsidR="000A4FA7" w:rsidRPr="0015602E" w:rsidRDefault="000A4FA7" w:rsidP="00B90B13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15602E">
              <w:rPr>
                <w:rFonts w:ascii="標楷體" w:hAnsi="標楷體" w:cs="新細明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DB532D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20,581,574,000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12C3C2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28,395,067,480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ECBE38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2,769,384,615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4A54E5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A7940F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31,164,452,095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E7C623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A8F985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791DC4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778F65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28,395,067,480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C4C917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2,769,384,615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6373EC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631102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31,164,452,095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903F56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10,582,878,095</w:t>
            </w:r>
          </w:p>
        </w:tc>
      </w:tr>
      <w:tr w:rsidR="000A4FA7" w:rsidRPr="00F524C2" w14:paraId="40DC35B2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C3883E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4E8EAF" w14:textId="77777777" w:rsidR="000A4FA7" w:rsidRPr="00E0133C" w:rsidRDefault="000A4FA7" w:rsidP="00B90B13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C4B972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61370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0B3D82" w14:textId="77777777" w:rsidR="000A4FA7" w:rsidRPr="00E0133C" w:rsidRDefault="000A4FA7" w:rsidP="00B90B1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61370">
              <w:rPr>
                <w:rFonts w:ascii="標楷體" w:hAnsi="標楷體" w:cs="新細明體" w:hint="eastAsia"/>
                <w:noProof/>
                <w:sz w:val="20"/>
              </w:rPr>
              <w:t>罰金罰鍰及怠金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4357B3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16,603,902,000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886611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21,711,748,193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C04D34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2,200,358,217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5E921F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854A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23,912,106,410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7456A5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2CD8D3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86F8CF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03F51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21,711,748,193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DE4FAB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2,200,358,217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A32491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BEB987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23,912,106,410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BE02444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7,308,204,410</w:t>
            </w:r>
          </w:p>
        </w:tc>
      </w:tr>
      <w:tr w:rsidR="000A4FA7" w:rsidRPr="00F524C2" w14:paraId="6CE1852C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04C434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E7F739" w14:textId="77777777" w:rsidR="000A4FA7" w:rsidRPr="00E0133C" w:rsidRDefault="000A4FA7" w:rsidP="00B90B13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043AF8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61370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572033" w14:textId="77777777" w:rsidR="000A4FA7" w:rsidRPr="00E0133C" w:rsidRDefault="000A4FA7" w:rsidP="00B90B1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61370">
              <w:rPr>
                <w:rFonts w:ascii="標楷體" w:hAnsi="標楷體" w:cs="新細明體" w:hint="eastAsia"/>
                <w:noProof/>
                <w:sz w:val="20"/>
              </w:rPr>
              <w:t>沒入及沒收財物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7B11C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2,799,286,000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65E38D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3,806,164,021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D74D0D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127,885,689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B3ACDF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FBD19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3,934,049,710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A34007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DC27A9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EA388B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87DE2C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3,806,164,021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63283C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127,885,689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0B4F26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E85E56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3,934,049,710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77FAE9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1,134,763,710</w:t>
            </w:r>
          </w:p>
        </w:tc>
      </w:tr>
      <w:tr w:rsidR="000A4FA7" w:rsidRPr="00F524C2" w14:paraId="70227912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2BEE298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07B391" w14:textId="77777777" w:rsidR="000A4FA7" w:rsidRPr="00E0133C" w:rsidRDefault="000A4FA7" w:rsidP="00B90B13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808D0F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61370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B02195" w14:textId="77777777" w:rsidR="000A4FA7" w:rsidRPr="00E0133C" w:rsidRDefault="000A4FA7" w:rsidP="00B90B1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61370">
              <w:rPr>
                <w:rFonts w:ascii="標楷體" w:hAnsi="標楷體" w:cs="新細明體" w:hint="eastAsia"/>
                <w:noProof/>
                <w:sz w:val="20"/>
              </w:rPr>
              <w:t>賠償收入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05469E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1,178,386,000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72EE0C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2,877,155,266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23034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441,140,709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406D45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AC9A54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3,318,295,975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A94D13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FEB376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377C6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AB45CB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2,877,155,266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A14B3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441,140,709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CE9DD3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896745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3,318,295,975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4B7DB6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2,139,909,975</w:t>
            </w:r>
          </w:p>
        </w:tc>
      </w:tr>
      <w:tr w:rsidR="000A4FA7" w:rsidRPr="0015602E" w14:paraId="3CF49431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58B8C17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  <w:r w:rsidRPr="0015602E">
              <w:rPr>
                <w:rFonts w:ascii="標楷體" w:eastAsia="標楷體" w:hAnsi="標楷體"/>
                <w:b/>
                <w:noProof/>
                <w:sz w:val="20"/>
              </w:rPr>
              <w:t>3</w:t>
            </w:r>
          </w:p>
        </w:tc>
        <w:tc>
          <w:tcPr>
            <w:tcW w:w="37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8A4592" w14:textId="77777777" w:rsidR="000A4FA7" w:rsidRPr="0015602E" w:rsidRDefault="000A4FA7" w:rsidP="00B90B13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49BA538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21E0B25" w14:textId="77777777" w:rsidR="000A4FA7" w:rsidRPr="0015602E" w:rsidRDefault="000A4FA7" w:rsidP="00B90B13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15602E">
              <w:rPr>
                <w:rFonts w:ascii="標楷體" w:hAnsi="標楷體" w:cs="新細明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64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9E4DF3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61,295,071,000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521565F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64,434,741,076</w:t>
            </w:r>
          </w:p>
        </w:tc>
        <w:tc>
          <w:tcPr>
            <w:tcW w:w="142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AFB44FD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1,116,016,577</w:t>
            </w:r>
          </w:p>
        </w:tc>
        <w:tc>
          <w:tcPr>
            <w:tcW w:w="67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928CE0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5336DF4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65,550,757,653</w:t>
            </w:r>
          </w:p>
        </w:tc>
        <w:tc>
          <w:tcPr>
            <w:tcW w:w="14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0DF7CB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FE7EB87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F439081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0B855F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64,434,741,076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B08658D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1,116,016,577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2CBC78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47372A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65,550,757,653</w:t>
            </w:r>
          </w:p>
        </w:tc>
        <w:tc>
          <w:tcPr>
            <w:tcW w:w="163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1C0B91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4,255,686,653</w:t>
            </w:r>
          </w:p>
        </w:tc>
      </w:tr>
      <w:tr w:rsidR="000A4FA7" w:rsidRPr="00F524C2" w14:paraId="62D7B284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0DE5DF77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6BA8C88" w14:textId="77777777" w:rsidR="000A4FA7" w:rsidRPr="00E0133C" w:rsidRDefault="000A4FA7" w:rsidP="00B90B13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DAE0F00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61370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32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9826BC9" w14:textId="77777777" w:rsidR="000A4FA7" w:rsidRPr="00E0133C" w:rsidRDefault="000A4FA7" w:rsidP="00B90B1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61370">
              <w:rPr>
                <w:rFonts w:ascii="標楷體" w:hAnsi="標楷體" w:cs="新細明體" w:hint="eastAsia"/>
                <w:noProof/>
                <w:sz w:val="20"/>
              </w:rPr>
              <w:t>行政規費收入</w:t>
            </w:r>
          </w:p>
        </w:tc>
        <w:tc>
          <w:tcPr>
            <w:tcW w:w="164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B6DD05E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19,722,243,000</w:t>
            </w:r>
          </w:p>
        </w:tc>
        <w:tc>
          <w:tcPr>
            <w:tcW w:w="16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EDF7186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21,174,796,779</w:t>
            </w:r>
          </w:p>
        </w:tc>
        <w:tc>
          <w:tcPr>
            <w:tcW w:w="142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D13178A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7,820,612</w:t>
            </w:r>
          </w:p>
        </w:tc>
        <w:tc>
          <w:tcPr>
            <w:tcW w:w="67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07AFEB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89CC47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21,182,617,391</w:t>
            </w:r>
          </w:p>
        </w:tc>
        <w:tc>
          <w:tcPr>
            <w:tcW w:w="147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66EA2EC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6D1D7D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E11118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FD9A4E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21,174,796,779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B983BB7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7,820,612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A379074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0AD9C16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21,182,617,391</w:t>
            </w:r>
          </w:p>
        </w:tc>
        <w:tc>
          <w:tcPr>
            <w:tcW w:w="163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49F20D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1,460,374,391</w:t>
            </w:r>
          </w:p>
        </w:tc>
      </w:tr>
      <w:tr w:rsidR="000A4FA7" w:rsidRPr="00F524C2" w14:paraId="45BDC8C4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E84AF9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90DDD6" w14:textId="77777777" w:rsidR="000A4FA7" w:rsidRPr="00E0133C" w:rsidRDefault="000A4FA7" w:rsidP="00B90B13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9B6176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61370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F6DC7C" w14:textId="77777777" w:rsidR="000A4FA7" w:rsidRPr="00E0133C" w:rsidRDefault="000A4FA7" w:rsidP="00B90B1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61370">
              <w:rPr>
                <w:rFonts w:ascii="標楷體" w:hAnsi="標楷體" w:cs="新細明體" w:hint="eastAsia"/>
                <w:noProof/>
                <w:sz w:val="20"/>
              </w:rPr>
              <w:t>司法規費收入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755B1D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6,330,140,000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3527C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7,365,569,923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42BDC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30,416,196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774AA4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775D21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7,395,986,119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3C9607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54589F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D88995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22C6FC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7,365,569,923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3891AF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30,416,196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39B2C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8C4BB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7,395,986,119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419A0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1,065,846,119</w:t>
            </w:r>
          </w:p>
        </w:tc>
      </w:tr>
      <w:tr w:rsidR="000A4FA7" w:rsidRPr="00F524C2" w14:paraId="254E039C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CCBEE15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795E2A" w14:textId="77777777" w:rsidR="000A4FA7" w:rsidRPr="00E0133C" w:rsidRDefault="000A4FA7" w:rsidP="00B90B13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1E567D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61370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E8BC18" w14:textId="77777777" w:rsidR="000A4FA7" w:rsidRPr="00E0133C" w:rsidRDefault="000A4FA7" w:rsidP="00B90B1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61370">
              <w:rPr>
                <w:rFonts w:ascii="標楷體" w:hAnsi="標楷體" w:cs="新細明體" w:hint="eastAsia"/>
                <w:noProof/>
                <w:sz w:val="20"/>
              </w:rPr>
              <w:t>使用規費收入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84D7E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35,242,688,000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5AD9FC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35,894,374,374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696D1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1,077,779,769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9FAD1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681571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36,972,154,143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0B7103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FB353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35508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5E305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35,894,374,374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7069E4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1,077,779,769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9B413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20EE3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36,972,154,143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95E64CE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1,729,466,143</w:t>
            </w:r>
          </w:p>
        </w:tc>
      </w:tr>
      <w:tr w:rsidR="000A4FA7" w:rsidRPr="0015602E" w14:paraId="1BF98788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CED4A2B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432CEF" w14:textId="77777777" w:rsidR="000A4FA7" w:rsidRPr="0015602E" w:rsidRDefault="000A4FA7" w:rsidP="00B90B13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1FBA73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40775C" w14:textId="4BF9B182" w:rsidR="000A4FA7" w:rsidRPr="0015602E" w:rsidRDefault="000A4FA7" w:rsidP="00D13DE3">
            <w:pPr>
              <w:pStyle w:val="1-32"/>
              <w:ind w:firstLineChars="3" w:firstLine="6"/>
              <w:jc w:val="left"/>
              <w:rPr>
                <w:rFonts w:ascii="標楷體" w:hAnsi="標楷體" w:cs="新細明體"/>
                <w:b/>
                <w:noProof/>
                <w:sz w:val="20"/>
              </w:rPr>
            </w:pPr>
            <w:r w:rsidRPr="0015602E">
              <w:rPr>
                <w:rFonts w:ascii="標楷體" w:hAnsi="標楷體" w:cs="新細明體" w:hint="eastAsia"/>
                <w:b/>
                <w:noProof/>
                <w:sz w:val="20"/>
              </w:rPr>
              <w:t>(4.財</w:t>
            </w:r>
            <w:r w:rsidR="00D13DE3" w:rsidRPr="00D13DE3">
              <w:rPr>
                <w:rFonts w:ascii="標楷體" w:hAnsi="標楷體" w:cs="新細明體" w:hint="eastAsia"/>
                <w:b/>
                <w:noProof/>
                <w:spacing w:val="8"/>
                <w:sz w:val="20"/>
              </w:rPr>
              <w:t xml:space="preserve">   </w:t>
            </w:r>
            <w:r w:rsidRPr="0015602E">
              <w:rPr>
                <w:rFonts w:ascii="標楷體" w:hAnsi="標楷體" w:cs="新細明體" w:hint="eastAsia"/>
                <w:b/>
                <w:noProof/>
                <w:sz w:val="20"/>
              </w:rPr>
              <w:t>產</w:t>
            </w:r>
            <w:r w:rsidR="00D13DE3" w:rsidRPr="00D13DE3">
              <w:rPr>
                <w:rFonts w:ascii="標楷體" w:hAnsi="標楷體" w:cs="新細明體" w:hint="eastAsia"/>
                <w:b/>
                <w:noProof/>
                <w:spacing w:val="8"/>
                <w:sz w:val="20"/>
              </w:rPr>
              <w:t xml:space="preserve">   </w:t>
            </w:r>
            <w:r w:rsidRPr="0015602E">
              <w:rPr>
                <w:rFonts w:ascii="標楷體" w:hAnsi="標楷體" w:cs="新細明體" w:hint="eastAsia"/>
                <w:b/>
                <w:noProof/>
                <w:sz w:val="20"/>
              </w:rPr>
              <w:t>收</w:t>
            </w:r>
            <w:r w:rsidR="00D13DE3" w:rsidRPr="00D13DE3">
              <w:rPr>
                <w:rFonts w:ascii="標楷體" w:hAnsi="標楷體" w:cs="新細明體" w:hint="eastAsia"/>
                <w:b/>
                <w:noProof/>
                <w:spacing w:val="8"/>
                <w:sz w:val="20"/>
              </w:rPr>
              <w:t xml:space="preserve">   </w:t>
            </w:r>
            <w:r w:rsidRPr="0015602E">
              <w:rPr>
                <w:rFonts w:ascii="標楷體" w:hAnsi="標楷體" w:cs="新細明體" w:hint="eastAsia"/>
                <w:b/>
                <w:noProof/>
                <w:sz w:val="20"/>
              </w:rPr>
              <w:t>入)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2FFD5C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17,339,697,000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176C7D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19,166,861,547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A9EED9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1,052,189,212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3CC2FC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113AAE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20,219,050,759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4E5E0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F392DA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556BD1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161AB9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19,166,861,547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0C1755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1,052,189,212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E7CF7A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0F4C9E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20,219,050,759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FB264E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2,879,353,759</w:t>
            </w:r>
          </w:p>
        </w:tc>
      </w:tr>
      <w:tr w:rsidR="000A4FA7" w:rsidRPr="0015602E" w14:paraId="004CEA66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ED1365C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  <w:r w:rsidRPr="0015602E">
              <w:rPr>
                <w:rFonts w:ascii="標楷體" w:eastAsia="標楷體" w:hAnsi="標楷體"/>
                <w:b/>
                <w:noProof/>
                <w:sz w:val="20"/>
              </w:rPr>
              <w:t>4</w:t>
            </w: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1F4BFA" w14:textId="77777777" w:rsidR="000A4FA7" w:rsidRPr="0015602E" w:rsidRDefault="000A4FA7" w:rsidP="00B90B13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B28686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DF67D7" w14:textId="77777777" w:rsidR="000A4FA7" w:rsidRPr="0015602E" w:rsidRDefault="000A4FA7" w:rsidP="00B90B13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15602E">
              <w:rPr>
                <w:rFonts w:ascii="標楷體" w:hAnsi="標楷體" w:cs="新細明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9FA6E7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17,339,697,000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D2D93D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19,166,861,547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E4D39A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1,052,189,212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9677A3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7886FF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20,219,050,759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DFDC38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104CA6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596355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44846D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19,166,861,547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992D8D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1,052,189,212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75600D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F2A6DD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20,219,050,759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F86BD1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2,879,353,759</w:t>
            </w:r>
          </w:p>
        </w:tc>
      </w:tr>
      <w:tr w:rsidR="000A4FA7" w:rsidRPr="00F524C2" w14:paraId="087BE9E5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1C90ABF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AE0400" w14:textId="77777777" w:rsidR="000A4FA7" w:rsidRPr="00E0133C" w:rsidRDefault="000A4FA7" w:rsidP="00B90B13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DC4839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61370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CB6C7A" w14:textId="77777777" w:rsidR="000A4FA7" w:rsidRPr="00E0133C" w:rsidRDefault="000A4FA7" w:rsidP="00B90B1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61370">
              <w:rPr>
                <w:rFonts w:ascii="標楷體" w:hAnsi="標楷體" w:cs="新細明體" w:hint="eastAsia"/>
                <w:noProof/>
                <w:sz w:val="20"/>
              </w:rPr>
              <w:t>財產孳息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0D5FE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16,936,653,000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243997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18,640,229,209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C2438D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1,044,795,413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A64F1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3406A9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19,685,024,622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F03FCF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CCCDCE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00170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7F398F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18,640,229,209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D005C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1,044,795,413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A938A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7ACC5C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19,685,024,622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3FE93E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2,748,371,622</w:t>
            </w:r>
          </w:p>
        </w:tc>
      </w:tr>
      <w:tr w:rsidR="000A4FA7" w:rsidRPr="00F524C2" w14:paraId="1416F029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4C8B0DD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35CA60" w14:textId="77777777" w:rsidR="000A4FA7" w:rsidRPr="00E0133C" w:rsidRDefault="000A4FA7" w:rsidP="00B90B13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1B8A4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61370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35377C" w14:textId="77777777" w:rsidR="000A4FA7" w:rsidRPr="00E0133C" w:rsidRDefault="000A4FA7" w:rsidP="00B90B1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61370">
              <w:rPr>
                <w:rFonts w:ascii="標楷體" w:hAnsi="標楷體" w:cs="新細明體" w:hint="eastAsia"/>
                <w:noProof/>
                <w:sz w:val="20"/>
              </w:rPr>
              <w:t>廢舊物資售價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9E439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403,044,000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941D39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526,632,338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31E8FA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7,393,799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C38D6B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153076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534,026,137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122F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D7408F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D49E31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C59B63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526,632,338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E6F9C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7,393,799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095F2D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94FBF1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534,026,137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92280B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130,982,137</w:t>
            </w:r>
          </w:p>
        </w:tc>
      </w:tr>
      <w:tr w:rsidR="000A4FA7" w:rsidRPr="0015602E" w14:paraId="09609E14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F081748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71FC74" w14:textId="77777777" w:rsidR="000A4FA7" w:rsidRPr="0015602E" w:rsidRDefault="000A4FA7" w:rsidP="00B90B13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EE92B5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7EF5CF" w14:textId="77777777" w:rsidR="000A4FA7" w:rsidRPr="0015602E" w:rsidRDefault="000A4FA7" w:rsidP="00B90B13">
            <w:pPr>
              <w:pStyle w:val="1-32"/>
              <w:ind w:firstLineChars="3" w:firstLine="6"/>
              <w:rPr>
                <w:rFonts w:ascii="標楷體" w:hAnsi="標楷體" w:cs="新細明體"/>
                <w:b/>
                <w:sz w:val="20"/>
              </w:rPr>
            </w:pPr>
            <w:r w:rsidRPr="0015602E">
              <w:rPr>
                <w:rFonts w:ascii="標楷體" w:hAnsi="標楷體" w:cs="新細明體" w:hint="eastAsia"/>
                <w:b/>
                <w:noProof/>
                <w:sz w:val="20"/>
              </w:rPr>
              <w:t>(2.營業盈餘及事業收入)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A8C7B0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256,341,940,000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017B57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249,172,839,510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E56843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8,633,536,408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DD99E6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65D1F0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257,806,375,918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3C5AC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331706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82,595,591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071C37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D25E6C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249,172,839,510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7D130D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8,716,131,999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50ADF0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2DD6B0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257,888,971,509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91D337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1,547,031,509</w:t>
            </w:r>
          </w:p>
        </w:tc>
      </w:tr>
      <w:tr w:rsidR="000A4FA7" w:rsidRPr="0015602E" w14:paraId="3E37912F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A9D287A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  <w:r w:rsidRPr="0015602E">
              <w:rPr>
                <w:rFonts w:ascii="標楷體" w:eastAsia="標楷體" w:hAnsi="標楷體"/>
                <w:b/>
                <w:noProof/>
                <w:sz w:val="20"/>
              </w:rPr>
              <w:t>5</w:t>
            </w: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26A789" w14:textId="77777777" w:rsidR="000A4FA7" w:rsidRPr="0015602E" w:rsidRDefault="000A4FA7" w:rsidP="00B90B13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F61D18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C6F1E4" w14:textId="77777777" w:rsidR="000A4FA7" w:rsidRPr="0015602E" w:rsidRDefault="000A4FA7" w:rsidP="00B90B13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15602E">
              <w:rPr>
                <w:rFonts w:ascii="標楷體" w:hAnsi="標楷體" w:cs="新細明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3A9F4F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256,341,940,000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FE4742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249,172,839,510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00733C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8,633,536,408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51B0D8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FA2577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257,806,375,918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7BF54A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7DCE0E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82,595,591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56D571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47082B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249,172,839,510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115BB3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8,716,131,999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F7A218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1231D0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257,888,971,509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30DA9CB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1,547,031,509</w:t>
            </w:r>
          </w:p>
        </w:tc>
      </w:tr>
      <w:tr w:rsidR="000A4FA7" w:rsidRPr="00F524C2" w14:paraId="6DABDF1A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4C99A01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618B6" w14:textId="77777777" w:rsidR="000A4FA7" w:rsidRPr="00E0133C" w:rsidRDefault="000A4FA7" w:rsidP="00B90B13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8F042A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61370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9F9772" w14:textId="77777777" w:rsidR="000A4FA7" w:rsidRPr="00E0133C" w:rsidRDefault="000A4FA7" w:rsidP="00B90B1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61370">
              <w:rPr>
                <w:rFonts w:ascii="標楷體" w:hAnsi="標楷體" w:cs="新細明體" w:hint="eastAsia"/>
                <w:noProof/>
                <w:sz w:val="20"/>
              </w:rPr>
              <w:t>營業基金盈餘繳庫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81E899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221,790,304,000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C51CE9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216,467,489,051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F2DCA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8,633,536,408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06D8FE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BF4D36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225,101,025,459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01C84A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6D9725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82,595,591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4C659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E25B8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216,467,489,051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DD0AD3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8,716,131,999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F52BE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A10771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225,183,621,050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BA7567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3,393,317,050</w:t>
            </w:r>
          </w:p>
        </w:tc>
      </w:tr>
      <w:tr w:rsidR="000A4FA7" w:rsidRPr="00F524C2" w14:paraId="6D10292B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9ACF2B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AA606" w14:textId="77777777" w:rsidR="000A4FA7" w:rsidRPr="00E0133C" w:rsidRDefault="000A4FA7" w:rsidP="00B90B13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900254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61370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B63BAA" w14:textId="77777777" w:rsidR="000A4FA7" w:rsidRPr="00BD7629" w:rsidRDefault="000A4FA7" w:rsidP="00B90B1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pacing w:val="-20"/>
                <w:sz w:val="20"/>
              </w:rPr>
            </w:pPr>
            <w:r w:rsidRPr="00BD7629">
              <w:rPr>
                <w:rFonts w:ascii="標楷體" w:hAnsi="標楷體" w:cs="新細明體" w:hint="eastAsia"/>
                <w:noProof/>
                <w:spacing w:val="-20"/>
                <w:sz w:val="20"/>
              </w:rPr>
              <w:t>非營業特種基金賸餘繳庫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1BB8DC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5,670,574,000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8F8A11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5,670,574,000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B0863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19D63B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3C5EA3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5,670,574,000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0795D1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0B3D7B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426741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802513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5,670,574,000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1AF211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C5377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ECA58C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5,670,574,000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897A7E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0A4FA7" w:rsidRPr="00F524C2" w14:paraId="581C8D7D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084CEF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7C3F78" w14:textId="77777777" w:rsidR="000A4FA7" w:rsidRPr="00E0133C" w:rsidRDefault="000A4FA7" w:rsidP="00B90B13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9BC5D9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61370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01D500" w14:textId="77777777" w:rsidR="000A4FA7" w:rsidRPr="00E0133C" w:rsidRDefault="000A4FA7" w:rsidP="00B90B1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61370">
              <w:rPr>
                <w:rFonts w:ascii="標楷體" w:hAnsi="標楷體" w:cs="新細明體" w:hint="eastAsia"/>
                <w:noProof/>
                <w:sz w:val="20"/>
              </w:rPr>
              <w:t>投資收益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55193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28,881,062,000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B475D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27,034,776,459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19C1C7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2BAEC3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DC1C8C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27,034,776,459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FF90F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4271E4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180F9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1A226A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27,034,776,459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A7163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0B664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5EF9F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27,034,776,459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2A8930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- 1,846,285,541</w:t>
            </w:r>
          </w:p>
        </w:tc>
      </w:tr>
      <w:tr w:rsidR="000A4FA7" w:rsidRPr="0015602E" w14:paraId="5FDB43B5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A6CE57A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AC56D5" w14:textId="77777777" w:rsidR="000A4FA7" w:rsidRPr="0015602E" w:rsidRDefault="000A4FA7" w:rsidP="00B90B13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8BF73A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9861B6" w14:textId="3C853127" w:rsidR="000A4FA7" w:rsidRPr="0015602E" w:rsidRDefault="000A4FA7" w:rsidP="00D13DE3">
            <w:pPr>
              <w:pStyle w:val="1-32"/>
              <w:ind w:firstLineChars="3" w:firstLine="6"/>
              <w:jc w:val="left"/>
              <w:rPr>
                <w:rFonts w:ascii="標楷體" w:hAnsi="標楷體" w:cs="新細明體"/>
                <w:b/>
                <w:sz w:val="20"/>
              </w:rPr>
            </w:pPr>
            <w:r w:rsidRPr="0015602E">
              <w:rPr>
                <w:rFonts w:ascii="標楷體" w:hAnsi="標楷體" w:cs="新細明體" w:hint="eastAsia"/>
                <w:b/>
                <w:noProof/>
                <w:sz w:val="20"/>
              </w:rPr>
              <w:t>(5.其</w:t>
            </w:r>
            <w:r w:rsidR="00D13DE3" w:rsidRPr="00D13DE3">
              <w:rPr>
                <w:rFonts w:ascii="標楷體" w:hAnsi="標楷體" w:cs="新細明體" w:hint="eastAsia"/>
                <w:b/>
                <w:noProof/>
                <w:spacing w:val="8"/>
                <w:sz w:val="20"/>
              </w:rPr>
              <w:t xml:space="preserve">   </w:t>
            </w:r>
            <w:r w:rsidRPr="0015602E">
              <w:rPr>
                <w:rFonts w:ascii="標楷體" w:hAnsi="標楷體" w:cs="新細明體" w:hint="eastAsia"/>
                <w:b/>
                <w:noProof/>
                <w:sz w:val="20"/>
              </w:rPr>
              <w:t>他</w:t>
            </w:r>
            <w:r w:rsidR="00D13DE3" w:rsidRPr="00D13DE3">
              <w:rPr>
                <w:rFonts w:ascii="標楷體" w:hAnsi="標楷體" w:cs="新細明體" w:hint="eastAsia"/>
                <w:b/>
                <w:noProof/>
                <w:spacing w:val="8"/>
                <w:sz w:val="20"/>
              </w:rPr>
              <w:t xml:space="preserve">   </w:t>
            </w:r>
            <w:r w:rsidRPr="0015602E">
              <w:rPr>
                <w:rFonts w:ascii="標楷體" w:hAnsi="標楷體" w:cs="新細明體" w:hint="eastAsia"/>
                <w:b/>
                <w:noProof/>
                <w:sz w:val="20"/>
              </w:rPr>
              <w:t>收</w:t>
            </w:r>
            <w:r w:rsidR="00D13DE3" w:rsidRPr="00D13DE3">
              <w:rPr>
                <w:rFonts w:ascii="標楷體" w:hAnsi="標楷體" w:cs="新細明體" w:hint="eastAsia"/>
                <w:b/>
                <w:noProof/>
                <w:spacing w:val="8"/>
                <w:sz w:val="20"/>
              </w:rPr>
              <w:t xml:space="preserve">   </w:t>
            </w:r>
            <w:r w:rsidRPr="0015602E">
              <w:rPr>
                <w:rFonts w:ascii="標楷體" w:hAnsi="標楷體" w:cs="新細明體" w:hint="eastAsia"/>
                <w:b/>
                <w:noProof/>
                <w:sz w:val="20"/>
              </w:rPr>
              <w:t>入)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E93D57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12,489,198,000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E2EB41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17,485,365,066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67DC61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205,703,963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7E3ED2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3CC001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17,691,069,029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9EA54E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386AFD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1,865,360,042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6D5AF4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4723D2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17,485,365,066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361FAE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2,071,064,005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6A41BB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6895DF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19,556,429,071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74A7E47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7,067,231,071</w:t>
            </w:r>
          </w:p>
        </w:tc>
      </w:tr>
      <w:tr w:rsidR="000A4FA7" w:rsidRPr="0015602E" w14:paraId="5582EDCF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9C14F64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  <w:r w:rsidRPr="0015602E">
              <w:rPr>
                <w:rFonts w:ascii="標楷體" w:eastAsia="標楷體" w:hAnsi="標楷體"/>
                <w:b/>
                <w:noProof/>
                <w:sz w:val="20"/>
              </w:rPr>
              <w:t>6</w:t>
            </w: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0FAAF7" w14:textId="77777777" w:rsidR="000A4FA7" w:rsidRPr="0015602E" w:rsidRDefault="000A4FA7" w:rsidP="00B90B13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1E6E1E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734B12" w14:textId="77777777" w:rsidR="000A4FA7" w:rsidRPr="0015602E" w:rsidRDefault="000A4FA7" w:rsidP="00B90B13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15602E">
              <w:rPr>
                <w:rFonts w:ascii="標楷體" w:hAnsi="標楷體" w:cs="新細明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13A0AB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07A3A0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8,236,595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1D135A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7C68FF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D4B781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8,236,595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90CAE5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C4ADD8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4E4501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BA3C36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8,236,595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A4BF68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4FBFD1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7E6FE5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8,236,595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977C29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8,236,595</w:t>
            </w:r>
          </w:p>
        </w:tc>
      </w:tr>
      <w:tr w:rsidR="000A4FA7" w:rsidRPr="00F524C2" w14:paraId="4785D02D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AEA11E4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BD1CB1" w14:textId="77777777" w:rsidR="000A4FA7" w:rsidRPr="00E0133C" w:rsidRDefault="000A4FA7" w:rsidP="00B90B13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026302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61370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9CF9C1" w14:textId="77777777" w:rsidR="000A4FA7" w:rsidRPr="00E0133C" w:rsidRDefault="000A4FA7" w:rsidP="00B90B1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61370">
              <w:rPr>
                <w:rFonts w:ascii="標楷體" w:hAnsi="標楷體" w:cs="新細明體" w:hint="eastAsia"/>
                <w:noProof/>
                <w:sz w:val="20"/>
              </w:rPr>
              <w:t>捐獻收入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26132B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BA18FC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8,236,595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5D6204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85E2D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5AF13F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8,236,595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E5D3C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F97318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C153C9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B8076F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8,236,595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01F6C1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64244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CF98CC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8,236,595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259305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8,236,595</w:t>
            </w:r>
          </w:p>
        </w:tc>
      </w:tr>
      <w:tr w:rsidR="000A4FA7" w:rsidRPr="0015602E" w14:paraId="3924FA90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3903260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  <w:r w:rsidRPr="0015602E">
              <w:rPr>
                <w:rFonts w:ascii="標楷體" w:eastAsia="標楷體" w:hAnsi="標楷體"/>
                <w:b/>
                <w:noProof/>
                <w:sz w:val="20"/>
              </w:rPr>
              <w:t>7</w:t>
            </w: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E97985" w14:textId="77777777" w:rsidR="000A4FA7" w:rsidRPr="0015602E" w:rsidRDefault="000A4FA7" w:rsidP="00B90B13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E7CBD8" w14:textId="77777777" w:rsidR="000A4FA7" w:rsidRPr="0015602E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83DFEE" w14:textId="77777777" w:rsidR="000A4FA7" w:rsidRPr="0015602E" w:rsidRDefault="000A4FA7" w:rsidP="00B90B13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15602E">
              <w:rPr>
                <w:rFonts w:ascii="標楷體" w:hAnsi="標楷體" w:cs="新細明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328BB8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12,489,198,000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270A7B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17,477,128,471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C9D53F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205,703,963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068D14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5F2524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17,682,832,434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2086B5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DCA32C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1,865,360,042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6CAB86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FCF3AC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17,477,128,471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1CC59B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2,071,064,005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D5A705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75513E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19,548,192,476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3BA9CFA" w14:textId="77777777" w:rsidR="000A4FA7" w:rsidRPr="0015602E" w:rsidRDefault="000A4FA7" w:rsidP="00B90B1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15602E">
              <w:rPr>
                <w:rFonts w:hAnsi="細明體"/>
                <w:b/>
                <w:noProof/>
                <w:spacing w:val="-6"/>
                <w:sz w:val="20"/>
              </w:rPr>
              <w:t>7,058,994,476</w:t>
            </w:r>
          </w:p>
        </w:tc>
      </w:tr>
      <w:tr w:rsidR="000A4FA7" w:rsidRPr="00F524C2" w14:paraId="20978CE7" w14:textId="77777777" w:rsidTr="00DA6E4E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AAD34B0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CB1DA0" w14:textId="77777777" w:rsidR="000A4FA7" w:rsidRPr="00E0133C" w:rsidRDefault="000A4FA7" w:rsidP="00B90B13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3C6D3A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61370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370557" w14:textId="77777777" w:rsidR="000A4FA7" w:rsidRPr="00E0133C" w:rsidRDefault="000A4FA7" w:rsidP="00B90B1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61370">
              <w:rPr>
                <w:rFonts w:ascii="標楷體" w:hAnsi="標楷體" w:cs="新細明體" w:hint="eastAsia"/>
                <w:noProof/>
                <w:sz w:val="20"/>
              </w:rPr>
              <w:t>學雜費收入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D4A815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25,580,000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41006D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18,192,521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BA246D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14205F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2AADE3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18,192,521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5D9AFA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F6DE5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F7B47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D2537B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18,192,521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D955E6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C12596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CB947B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18,192,521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70BF3DE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- 7,387,479</w:t>
            </w:r>
          </w:p>
        </w:tc>
      </w:tr>
      <w:tr w:rsidR="000A4FA7" w:rsidRPr="00F524C2" w14:paraId="0945DFDC" w14:textId="77777777" w:rsidTr="00DA6E4E">
        <w:trPr>
          <w:cantSplit/>
          <w:trHeight w:val="551"/>
          <w:jc w:val="center"/>
        </w:trPr>
        <w:tc>
          <w:tcPr>
            <w:tcW w:w="37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1053A21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93F760" w14:textId="77777777" w:rsidR="000A4FA7" w:rsidRPr="00E0133C" w:rsidRDefault="000A4FA7" w:rsidP="00B90B13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7861396" w14:textId="77777777" w:rsidR="000A4FA7" w:rsidRPr="00E0133C" w:rsidRDefault="000A4FA7" w:rsidP="00B90B13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61370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32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AA491E" w14:textId="77777777" w:rsidR="000A4FA7" w:rsidRPr="00E0133C" w:rsidRDefault="000A4FA7" w:rsidP="00B90B1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61370">
              <w:rPr>
                <w:rFonts w:ascii="標楷體" w:hAnsi="標楷體" w:cs="新細明體" w:hint="eastAsia"/>
                <w:noProof/>
                <w:sz w:val="20"/>
              </w:rPr>
              <w:t>雜項收入</w:t>
            </w:r>
          </w:p>
        </w:tc>
        <w:tc>
          <w:tcPr>
            <w:tcW w:w="164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8C3E5D5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12,463,618,000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54DF7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17,458,935,950</w:t>
            </w:r>
          </w:p>
        </w:tc>
        <w:tc>
          <w:tcPr>
            <w:tcW w:w="142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90CBB55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205,703,963</w:t>
            </w:r>
          </w:p>
        </w:tc>
        <w:tc>
          <w:tcPr>
            <w:tcW w:w="67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87B7814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BA8D0D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17,664,639,913</w:t>
            </w:r>
          </w:p>
        </w:tc>
        <w:tc>
          <w:tcPr>
            <w:tcW w:w="14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C21A3F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F75934A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1,865,360,042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CA064C3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464F60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17,458,935,950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45FFB1A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2,071,064,005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30FD93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7C9DCF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19,529,999,955</w:t>
            </w:r>
          </w:p>
        </w:tc>
        <w:tc>
          <w:tcPr>
            <w:tcW w:w="163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BEEAE2" w14:textId="77777777" w:rsidR="000A4FA7" w:rsidRPr="00E0133C" w:rsidRDefault="000A4FA7" w:rsidP="00B90B1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61370">
              <w:rPr>
                <w:rFonts w:hAnsi="細明體"/>
                <w:noProof/>
                <w:spacing w:val="-6"/>
                <w:sz w:val="20"/>
              </w:rPr>
              <w:t>7,066,381,955</w:t>
            </w:r>
          </w:p>
        </w:tc>
      </w:tr>
    </w:tbl>
    <w:p w14:paraId="58A9A2DC" w14:textId="77777777" w:rsidR="000A4FA7" w:rsidRPr="005C22C8" w:rsidRDefault="000A4FA7" w:rsidP="00DA6E4E">
      <w:pPr>
        <w:pStyle w:val="ab"/>
        <w:tabs>
          <w:tab w:val="left" w:pos="9195"/>
        </w:tabs>
        <w:spacing w:afterLines="50" w:after="180" w:line="240" w:lineRule="auto"/>
        <w:jc w:val="center"/>
        <w:rPr>
          <w:sz w:val="16"/>
          <w:szCs w:val="16"/>
        </w:rPr>
      </w:pPr>
    </w:p>
    <w:sectPr w:rsidR="000A4FA7" w:rsidRPr="005C22C8" w:rsidSect="00BD76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567" w:right="1418" w:bottom="567" w:left="1418" w:header="1021" w:footer="737" w:gutter="284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4BBBD" w14:textId="77777777" w:rsidR="000A4FA7" w:rsidRDefault="000A4FA7">
      <w:r>
        <w:separator/>
      </w:r>
    </w:p>
  </w:endnote>
  <w:endnote w:type="continuationSeparator" w:id="0">
    <w:p w14:paraId="0D94F074" w14:textId="77777777" w:rsidR="000A4FA7" w:rsidRDefault="000A4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36A7B" w14:textId="77777777" w:rsidR="00EA6465" w:rsidRDefault="000C092F" w:rsidP="00FD5835">
    <w:pPr>
      <w:pStyle w:val="a5"/>
      <w:ind w:right="360" w:firstLine="360"/>
      <w:jc w:val="center"/>
    </w:pPr>
    <w:r w:rsidRPr="00355738">
      <w:rPr>
        <w:rFonts w:ascii="標楷體" w:eastAsia="標楷體" w:hAnsi="標楷體" w:hint="eastAsia"/>
      </w:rPr>
      <w:t>己</w:t>
    </w:r>
    <w:r w:rsidR="00EA6465" w:rsidRPr="003C08EA">
      <w:rPr>
        <w:rFonts w:ascii="標楷體" w:eastAsia="標楷體" w:hAnsi="標楷體" w:hint="eastAsia"/>
      </w:rPr>
      <w:t>－</w:t>
    </w:r>
    <w:r w:rsidR="00EA6465" w:rsidRPr="003C08EA">
      <w:rPr>
        <w:rStyle w:val="a8"/>
        <w:rFonts w:ascii="標楷體" w:eastAsia="標楷體" w:hAnsi="標楷體"/>
      </w:rPr>
      <w:fldChar w:fldCharType="begin"/>
    </w:r>
    <w:r w:rsidR="00EA6465" w:rsidRPr="003C08EA">
      <w:rPr>
        <w:rStyle w:val="a8"/>
        <w:rFonts w:ascii="標楷體" w:eastAsia="標楷體" w:hAnsi="標楷體"/>
      </w:rPr>
      <w:instrText xml:space="preserve"> PAGE </w:instrText>
    </w:r>
    <w:r w:rsidR="00EA6465" w:rsidRPr="003C08EA">
      <w:rPr>
        <w:rStyle w:val="a8"/>
        <w:rFonts w:ascii="標楷體" w:eastAsia="標楷體" w:hAnsi="標楷體"/>
      </w:rPr>
      <w:fldChar w:fldCharType="separate"/>
    </w:r>
    <w:r w:rsidR="00064E1A">
      <w:rPr>
        <w:rStyle w:val="a8"/>
        <w:rFonts w:ascii="標楷體" w:eastAsia="標楷體" w:hAnsi="標楷體"/>
        <w:noProof/>
      </w:rPr>
      <w:t>20</w:t>
    </w:r>
    <w:r w:rsidR="00EA6465" w:rsidRPr="003C08EA">
      <w:rPr>
        <w:rStyle w:val="a8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D74F3" w14:textId="41A15A2C" w:rsidR="00EA6465" w:rsidRPr="00BD7629" w:rsidRDefault="00BD7629" w:rsidP="00FD5835">
    <w:pPr>
      <w:pStyle w:val="a5"/>
      <w:ind w:right="360" w:firstLine="360"/>
      <w:jc w:val="center"/>
      <w:rPr>
        <w:rFonts w:ascii="標楷體" w:eastAsia="標楷體" w:hAnsi="標楷體"/>
      </w:rPr>
    </w:pPr>
    <w:r w:rsidRPr="00BD7629">
      <w:rPr>
        <w:rFonts w:ascii="標楷體" w:eastAsia="標楷體" w:hAnsi="標楷體" w:hint="eastAsia"/>
      </w:rPr>
      <w:t>10-2-2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20F67" w14:textId="030C4FFF" w:rsidR="00BD7629" w:rsidRPr="00BD7629" w:rsidRDefault="00BD7629">
    <w:pPr>
      <w:pStyle w:val="a5"/>
      <w:jc w:val="center"/>
      <w:rPr>
        <w:rFonts w:ascii="標楷體" w:eastAsia="標楷體" w:hAnsi="標楷體"/>
      </w:rPr>
    </w:pPr>
    <w:r w:rsidRPr="00BD7629">
      <w:rPr>
        <w:rFonts w:ascii="標楷體" w:eastAsia="標楷體" w:hAnsi="標楷體" w:hint="eastAsia"/>
      </w:rPr>
      <w:t>10-2-</w:t>
    </w:r>
    <w:r w:rsidRPr="00BD7629">
      <w:rPr>
        <w:rFonts w:ascii="標楷體" w:eastAsia="標楷體" w:hAnsi="標楷體"/>
      </w:rPr>
      <w:fldChar w:fldCharType="begin"/>
    </w:r>
    <w:r w:rsidRPr="00BD7629">
      <w:rPr>
        <w:rFonts w:ascii="標楷體" w:eastAsia="標楷體" w:hAnsi="標楷體"/>
      </w:rPr>
      <w:instrText>PAGE   \* MERGEFORMAT</w:instrText>
    </w:r>
    <w:r w:rsidRPr="00BD7629">
      <w:rPr>
        <w:rFonts w:ascii="標楷體" w:eastAsia="標楷體" w:hAnsi="標楷體"/>
      </w:rPr>
      <w:fldChar w:fldCharType="separate"/>
    </w:r>
    <w:r w:rsidRPr="00BD7629">
      <w:rPr>
        <w:rFonts w:ascii="標楷體" w:eastAsia="標楷體" w:hAnsi="標楷體"/>
        <w:lang w:val="zh-TW"/>
      </w:rPr>
      <w:t>2</w:t>
    </w:r>
    <w:r w:rsidRPr="00BD7629">
      <w:rPr>
        <w:rFonts w:ascii="標楷體" w:eastAsia="標楷體" w:hAnsi="標楷體"/>
      </w:rPr>
      <w:fldChar w:fldCharType="end"/>
    </w:r>
  </w:p>
  <w:p w14:paraId="583B9D20" w14:textId="77777777" w:rsidR="00BD7629" w:rsidRDefault="00BD762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66029" w14:textId="77777777" w:rsidR="000A4FA7" w:rsidRDefault="000A4FA7">
      <w:r>
        <w:separator/>
      </w:r>
    </w:p>
  </w:footnote>
  <w:footnote w:type="continuationSeparator" w:id="0">
    <w:p w14:paraId="420D8A0C" w14:textId="77777777" w:rsidR="000A4FA7" w:rsidRDefault="000A4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CB772" w14:textId="77777777" w:rsidR="00EA6465" w:rsidRPr="00F05AF4" w:rsidRDefault="00EA6465" w:rsidP="004E2604">
    <w:pPr>
      <w:pStyle w:val="a3"/>
    </w:pPr>
    <w:r>
      <w:t xml:space="preserve">  </w:t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B2C20" w14:textId="72D8E9BF" w:rsidR="0003415E" w:rsidRDefault="0003415E" w:rsidP="0003415E">
    <w:pPr>
      <w:pStyle w:val="a3"/>
      <w:jc w:val="center"/>
    </w:pP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中華民國</w:t>
    </w:r>
    <w:r w:rsidR="00BD7629" w:rsidRPr="00BD7629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114</w:t>
    </w: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年度中央政府總決算歲入來源別</w:t>
    </w:r>
    <w:r w:rsidR="00BD7629" w:rsidRPr="00BD7629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經常門</w:t>
    </w: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決算審定數總表</w:t>
    </w:r>
    <w:r w:rsidRPr="0003415E">
      <w:rPr>
        <w:rFonts w:ascii="標楷體" w:eastAsia="標楷體" w:hAnsi="標楷體" w:hint="eastAsia"/>
        <w:sz w:val="24"/>
        <w:szCs w:val="24"/>
      </w:rPr>
      <w:t>（續）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ED18" w14:textId="3B900C11" w:rsidR="0003415E" w:rsidRPr="0003415E" w:rsidRDefault="0003415E" w:rsidP="0003415E">
    <w:pPr>
      <w:pStyle w:val="a3"/>
      <w:jc w:val="center"/>
      <w:rPr>
        <w:rFonts w:ascii="標楷體" w:eastAsia="標楷體" w:hAnsi="標楷體"/>
        <w:b/>
        <w:bCs/>
        <w:spacing w:val="120"/>
        <w:sz w:val="36"/>
        <w:szCs w:val="36"/>
      </w:rPr>
    </w:pP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中華民國</w:t>
    </w:r>
    <w:r w:rsidR="00BD7629" w:rsidRPr="00BD7629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114</w:t>
    </w: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年度中央政府總決算歲入來源別</w:t>
    </w:r>
    <w:r w:rsidR="00BD7629" w:rsidRPr="00BD7629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經常門</w:t>
    </w: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\\fs2\51__AP\系統開發科\111年8月29日後系統開發科新的資料夾(之後資料請都放在這邊)\01-開發類(放置本科各類開發專案)\01-自行開發專案\中央政府總決算審核編報系統(總決算部分)\111\增修功能\暫時工作區\歲入來源別經常門決算審定數總表(提要表)\歲入來源別決算審定數總表A3.doc"/>
    <w:odso/>
  </w:mailMerge>
  <w:defaultTabStop w:val="36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FA7"/>
    <w:rsid w:val="00001DEC"/>
    <w:rsid w:val="000101B3"/>
    <w:rsid w:val="00010AE8"/>
    <w:rsid w:val="00011ED9"/>
    <w:rsid w:val="00012AA1"/>
    <w:rsid w:val="00014F4B"/>
    <w:rsid w:val="00017FB2"/>
    <w:rsid w:val="00022ED2"/>
    <w:rsid w:val="00030A62"/>
    <w:rsid w:val="00030BB4"/>
    <w:rsid w:val="0003415E"/>
    <w:rsid w:val="000361BB"/>
    <w:rsid w:val="00040276"/>
    <w:rsid w:val="0004052A"/>
    <w:rsid w:val="00050592"/>
    <w:rsid w:val="00056F47"/>
    <w:rsid w:val="00057A5D"/>
    <w:rsid w:val="00057AB5"/>
    <w:rsid w:val="00061A38"/>
    <w:rsid w:val="000636B3"/>
    <w:rsid w:val="00064E1A"/>
    <w:rsid w:val="000673E7"/>
    <w:rsid w:val="00067532"/>
    <w:rsid w:val="0007347F"/>
    <w:rsid w:val="00083A01"/>
    <w:rsid w:val="000866E9"/>
    <w:rsid w:val="00091976"/>
    <w:rsid w:val="00096AB8"/>
    <w:rsid w:val="0009739A"/>
    <w:rsid w:val="00097885"/>
    <w:rsid w:val="00097E69"/>
    <w:rsid w:val="000A0F5C"/>
    <w:rsid w:val="000A4417"/>
    <w:rsid w:val="000A4FA7"/>
    <w:rsid w:val="000B0E44"/>
    <w:rsid w:val="000C092F"/>
    <w:rsid w:val="000C3FE4"/>
    <w:rsid w:val="000D3ED1"/>
    <w:rsid w:val="000E033F"/>
    <w:rsid w:val="000E1389"/>
    <w:rsid w:val="000E6160"/>
    <w:rsid w:val="000E6611"/>
    <w:rsid w:val="000E7A4F"/>
    <w:rsid w:val="000F15EF"/>
    <w:rsid w:val="000F4A95"/>
    <w:rsid w:val="00105653"/>
    <w:rsid w:val="00105A02"/>
    <w:rsid w:val="0011008E"/>
    <w:rsid w:val="00112E65"/>
    <w:rsid w:val="00113C64"/>
    <w:rsid w:val="00114B59"/>
    <w:rsid w:val="00124D9D"/>
    <w:rsid w:val="00127960"/>
    <w:rsid w:val="00130A45"/>
    <w:rsid w:val="0013145A"/>
    <w:rsid w:val="00135B2A"/>
    <w:rsid w:val="0013618F"/>
    <w:rsid w:val="001426C8"/>
    <w:rsid w:val="00142D23"/>
    <w:rsid w:val="001435D1"/>
    <w:rsid w:val="001448B9"/>
    <w:rsid w:val="00150BF5"/>
    <w:rsid w:val="00155673"/>
    <w:rsid w:val="00162CF5"/>
    <w:rsid w:val="001709E7"/>
    <w:rsid w:val="00170E15"/>
    <w:rsid w:val="001715C9"/>
    <w:rsid w:val="001722F4"/>
    <w:rsid w:val="001770D1"/>
    <w:rsid w:val="00177AF9"/>
    <w:rsid w:val="00191FDA"/>
    <w:rsid w:val="001922DE"/>
    <w:rsid w:val="0019393B"/>
    <w:rsid w:val="00195CE6"/>
    <w:rsid w:val="001A12FB"/>
    <w:rsid w:val="001A2B79"/>
    <w:rsid w:val="001A33A8"/>
    <w:rsid w:val="001A33AF"/>
    <w:rsid w:val="001A4004"/>
    <w:rsid w:val="001B1A9D"/>
    <w:rsid w:val="001B393E"/>
    <w:rsid w:val="001B4577"/>
    <w:rsid w:val="001B684E"/>
    <w:rsid w:val="001B6A55"/>
    <w:rsid w:val="001B763E"/>
    <w:rsid w:val="001C3575"/>
    <w:rsid w:val="001C796F"/>
    <w:rsid w:val="001D2402"/>
    <w:rsid w:val="001E161A"/>
    <w:rsid w:val="001E2E1A"/>
    <w:rsid w:val="001E3012"/>
    <w:rsid w:val="001E5DB3"/>
    <w:rsid w:val="001F1605"/>
    <w:rsid w:val="001F2258"/>
    <w:rsid w:val="001F58CF"/>
    <w:rsid w:val="001F634C"/>
    <w:rsid w:val="001F75D8"/>
    <w:rsid w:val="00200BFA"/>
    <w:rsid w:val="00202CB2"/>
    <w:rsid w:val="002049B6"/>
    <w:rsid w:val="002059AE"/>
    <w:rsid w:val="00206FE6"/>
    <w:rsid w:val="0020713F"/>
    <w:rsid w:val="00215D88"/>
    <w:rsid w:val="00222438"/>
    <w:rsid w:val="002317B3"/>
    <w:rsid w:val="00233AB1"/>
    <w:rsid w:val="00237091"/>
    <w:rsid w:val="0024293E"/>
    <w:rsid w:val="00245CBC"/>
    <w:rsid w:val="00253573"/>
    <w:rsid w:val="00253686"/>
    <w:rsid w:val="00253853"/>
    <w:rsid w:val="00256B46"/>
    <w:rsid w:val="002750F0"/>
    <w:rsid w:val="00277F86"/>
    <w:rsid w:val="00294CE0"/>
    <w:rsid w:val="002A4C35"/>
    <w:rsid w:val="002B02A1"/>
    <w:rsid w:val="002B070D"/>
    <w:rsid w:val="002B267B"/>
    <w:rsid w:val="002B4256"/>
    <w:rsid w:val="002B56E2"/>
    <w:rsid w:val="002B7E12"/>
    <w:rsid w:val="002C4032"/>
    <w:rsid w:val="002C54EC"/>
    <w:rsid w:val="002C6914"/>
    <w:rsid w:val="002D523E"/>
    <w:rsid w:val="002E0EBA"/>
    <w:rsid w:val="002E548D"/>
    <w:rsid w:val="002F3253"/>
    <w:rsid w:val="002F444C"/>
    <w:rsid w:val="0030397B"/>
    <w:rsid w:val="00304B53"/>
    <w:rsid w:val="00307925"/>
    <w:rsid w:val="00311901"/>
    <w:rsid w:val="00324432"/>
    <w:rsid w:val="0032535B"/>
    <w:rsid w:val="00325932"/>
    <w:rsid w:val="00340FF2"/>
    <w:rsid w:val="00345979"/>
    <w:rsid w:val="00345A2A"/>
    <w:rsid w:val="00353111"/>
    <w:rsid w:val="003552FB"/>
    <w:rsid w:val="00355FA5"/>
    <w:rsid w:val="00356D3E"/>
    <w:rsid w:val="00361E66"/>
    <w:rsid w:val="003627DB"/>
    <w:rsid w:val="00373661"/>
    <w:rsid w:val="00375032"/>
    <w:rsid w:val="00376A93"/>
    <w:rsid w:val="00383AC0"/>
    <w:rsid w:val="00386BA2"/>
    <w:rsid w:val="003904AD"/>
    <w:rsid w:val="00395EDF"/>
    <w:rsid w:val="003A0434"/>
    <w:rsid w:val="003A495B"/>
    <w:rsid w:val="003B652E"/>
    <w:rsid w:val="003C08EA"/>
    <w:rsid w:val="003C1BFC"/>
    <w:rsid w:val="003C1E6B"/>
    <w:rsid w:val="003C235A"/>
    <w:rsid w:val="003C6F68"/>
    <w:rsid w:val="003D5790"/>
    <w:rsid w:val="003D6C3F"/>
    <w:rsid w:val="003E04AE"/>
    <w:rsid w:val="003E068A"/>
    <w:rsid w:val="003E0A76"/>
    <w:rsid w:val="003E3991"/>
    <w:rsid w:val="003E4351"/>
    <w:rsid w:val="003E5703"/>
    <w:rsid w:val="003E7C7C"/>
    <w:rsid w:val="003F1209"/>
    <w:rsid w:val="003F2D6B"/>
    <w:rsid w:val="003F33F2"/>
    <w:rsid w:val="0040347A"/>
    <w:rsid w:val="00404999"/>
    <w:rsid w:val="00405BBE"/>
    <w:rsid w:val="004070A0"/>
    <w:rsid w:val="0041314D"/>
    <w:rsid w:val="00415E06"/>
    <w:rsid w:val="00421485"/>
    <w:rsid w:val="00426694"/>
    <w:rsid w:val="00427419"/>
    <w:rsid w:val="00437CF4"/>
    <w:rsid w:val="00441655"/>
    <w:rsid w:val="00444E0A"/>
    <w:rsid w:val="00450146"/>
    <w:rsid w:val="004533A0"/>
    <w:rsid w:val="0045479B"/>
    <w:rsid w:val="00460436"/>
    <w:rsid w:val="00462A1C"/>
    <w:rsid w:val="00465E29"/>
    <w:rsid w:val="00466D60"/>
    <w:rsid w:val="00475378"/>
    <w:rsid w:val="004760D5"/>
    <w:rsid w:val="0047618F"/>
    <w:rsid w:val="00477129"/>
    <w:rsid w:val="00481D92"/>
    <w:rsid w:val="00483427"/>
    <w:rsid w:val="004848F6"/>
    <w:rsid w:val="004910D1"/>
    <w:rsid w:val="004918ED"/>
    <w:rsid w:val="004A1155"/>
    <w:rsid w:val="004A45DB"/>
    <w:rsid w:val="004A505A"/>
    <w:rsid w:val="004B32F5"/>
    <w:rsid w:val="004B509E"/>
    <w:rsid w:val="004D0D0B"/>
    <w:rsid w:val="004D5AB0"/>
    <w:rsid w:val="004D6D23"/>
    <w:rsid w:val="004D70BA"/>
    <w:rsid w:val="004D7426"/>
    <w:rsid w:val="004E02BA"/>
    <w:rsid w:val="004E0BF6"/>
    <w:rsid w:val="004E2604"/>
    <w:rsid w:val="004E7AD4"/>
    <w:rsid w:val="004E7C98"/>
    <w:rsid w:val="004F00B9"/>
    <w:rsid w:val="004F0228"/>
    <w:rsid w:val="004F1AEC"/>
    <w:rsid w:val="004F3841"/>
    <w:rsid w:val="004F6EF1"/>
    <w:rsid w:val="005059BE"/>
    <w:rsid w:val="0051001C"/>
    <w:rsid w:val="00517B76"/>
    <w:rsid w:val="0052522E"/>
    <w:rsid w:val="00532608"/>
    <w:rsid w:val="005331FA"/>
    <w:rsid w:val="00533785"/>
    <w:rsid w:val="0053381A"/>
    <w:rsid w:val="005367AA"/>
    <w:rsid w:val="0054642F"/>
    <w:rsid w:val="00550733"/>
    <w:rsid w:val="00551A61"/>
    <w:rsid w:val="00560239"/>
    <w:rsid w:val="00570442"/>
    <w:rsid w:val="00573760"/>
    <w:rsid w:val="005765E9"/>
    <w:rsid w:val="00576B0C"/>
    <w:rsid w:val="00576D11"/>
    <w:rsid w:val="00577E65"/>
    <w:rsid w:val="0058080A"/>
    <w:rsid w:val="0058139F"/>
    <w:rsid w:val="00584E36"/>
    <w:rsid w:val="005864C9"/>
    <w:rsid w:val="00587DBF"/>
    <w:rsid w:val="005914A1"/>
    <w:rsid w:val="005A067B"/>
    <w:rsid w:val="005A0BF7"/>
    <w:rsid w:val="005A6976"/>
    <w:rsid w:val="005B4725"/>
    <w:rsid w:val="005B4B67"/>
    <w:rsid w:val="005B7FAF"/>
    <w:rsid w:val="005C0402"/>
    <w:rsid w:val="005C22C8"/>
    <w:rsid w:val="005D0632"/>
    <w:rsid w:val="005D209A"/>
    <w:rsid w:val="005D6F2D"/>
    <w:rsid w:val="005D6FB5"/>
    <w:rsid w:val="005E0FCD"/>
    <w:rsid w:val="005E6F21"/>
    <w:rsid w:val="005F0325"/>
    <w:rsid w:val="005F217B"/>
    <w:rsid w:val="005F4A50"/>
    <w:rsid w:val="005F7327"/>
    <w:rsid w:val="006002BD"/>
    <w:rsid w:val="006047DA"/>
    <w:rsid w:val="00605E95"/>
    <w:rsid w:val="00622386"/>
    <w:rsid w:val="006250E6"/>
    <w:rsid w:val="00633514"/>
    <w:rsid w:val="006349E4"/>
    <w:rsid w:val="006355BA"/>
    <w:rsid w:val="00635E68"/>
    <w:rsid w:val="00636652"/>
    <w:rsid w:val="006425BA"/>
    <w:rsid w:val="006447C2"/>
    <w:rsid w:val="006617EA"/>
    <w:rsid w:val="00662ADD"/>
    <w:rsid w:val="0066509C"/>
    <w:rsid w:val="00671259"/>
    <w:rsid w:val="00672F43"/>
    <w:rsid w:val="006735DD"/>
    <w:rsid w:val="006738A3"/>
    <w:rsid w:val="006779FF"/>
    <w:rsid w:val="00682D1F"/>
    <w:rsid w:val="00682F10"/>
    <w:rsid w:val="006834AD"/>
    <w:rsid w:val="00684DCB"/>
    <w:rsid w:val="006971CE"/>
    <w:rsid w:val="006A18E1"/>
    <w:rsid w:val="006A59FA"/>
    <w:rsid w:val="006A6D8D"/>
    <w:rsid w:val="006B5CE8"/>
    <w:rsid w:val="006C24BD"/>
    <w:rsid w:val="006C42CF"/>
    <w:rsid w:val="006C6872"/>
    <w:rsid w:val="006C77B9"/>
    <w:rsid w:val="006D3BBE"/>
    <w:rsid w:val="006D75E7"/>
    <w:rsid w:val="006E06A9"/>
    <w:rsid w:val="006F56FB"/>
    <w:rsid w:val="006F71EE"/>
    <w:rsid w:val="00711225"/>
    <w:rsid w:val="00711DC3"/>
    <w:rsid w:val="00712831"/>
    <w:rsid w:val="00721C1A"/>
    <w:rsid w:val="00723D2B"/>
    <w:rsid w:val="00724B4C"/>
    <w:rsid w:val="00724E30"/>
    <w:rsid w:val="0074187C"/>
    <w:rsid w:val="00741FF4"/>
    <w:rsid w:val="00742FCE"/>
    <w:rsid w:val="00743645"/>
    <w:rsid w:val="007479CA"/>
    <w:rsid w:val="007532BE"/>
    <w:rsid w:val="0075465A"/>
    <w:rsid w:val="007635D7"/>
    <w:rsid w:val="0076701B"/>
    <w:rsid w:val="007723E5"/>
    <w:rsid w:val="00780309"/>
    <w:rsid w:val="007817EE"/>
    <w:rsid w:val="00781D02"/>
    <w:rsid w:val="00783EC7"/>
    <w:rsid w:val="0078511D"/>
    <w:rsid w:val="00787FF3"/>
    <w:rsid w:val="00793F30"/>
    <w:rsid w:val="007947A5"/>
    <w:rsid w:val="007965DA"/>
    <w:rsid w:val="00797D58"/>
    <w:rsid w:val="007A40A5"/>
    <w:rsid w:val="007B13CE"/>
    <w:rsid w:val="007B3501"/>
    <w:rsid w:val="007B3E4B"/>
    <w:rsid w:val="007B654F"/>
    <w:rsid w:val="007C01A3"/>
    <w:rsid w:val="007D03C1"/>
    <w:rsid w:val="007D2310"/>
    <w:rsid w:val="007D337B"/>
    <w:rsid w:val="007D6135"/>
    <w:rsid w:val="007D688F"/>
    <w:rsid w:val="007D68F9"/>
    <w:rsid w:val="007E6B96"/>
    <w:rsid w:val="007E79D3"/>
    <w:rsid w:val="007F0E87"/>
    <w:rsid w:val="007F6363"/>
    <w:rsid w:val="0080312C"/>
    <w:rsid w:val="0081020C"/>
    <w:rsid w:val="008136DA"/>
    <w:rsid w:val="0082228A"/>
    <w:rsid w:val="00827F42"/>
    <w:rsid w:val="00833D31"/>
    <w:rsid w:val="00835F4A"/>
    <w:rsid w:val="0083635C"/>
    <w:rsid w:val="0083745E"/>
    <w:rsid w:val="00837909"/>
    <w:rsid w:val="008408AC"/>
    <w:rsid w:val="00847D86"/>
    <w:rsid w:val="00855087"/>
    <w:rsid w:val="008552E1"/>
    <w:rsid w:val="0085762D"/>
    <w:rsid w:val="00862C5E"/>
    <w:rsid w:val="00865ECD"/>
    <w:rsid w:val="0087039C"/>
    <w:rsid w:val="008703BE"/>
    <w:rsid w:val="00871CE9"/>
    <w:rsid w:val="00872088"/>
    <w:rsid w:val="00873EEE"/>
    <w:rsid w:val="0087751C"/>
    <w:rsid w:val="008777FC"/>
    <w:rsid w:val="008778C5"/>
    <w:rsid w:val="008856D0"/>
    <w:rsid w:val="00886A55"/>
    <w:rsid w:val="00890BE0"/>
    <w:rsid w:val="00896447"/>
    <w:rsid w:val="008A3F7F"/>
    <w:rsid w:val="008B7AF5"/>
    <w:rsid w:val="008D0285"/>
    <w:rsid w:val="008D0B08"/>
    <w:rsid w:val="008D3346"/>
    <w:rsid w:val="008E5AF7"/>
    <w:rsid w:val="008F02AF"/>
    <w:rsid w:val="008F55DA"/>
    <w:rsid w:val="00902DB3"/>
    <w:rsid w:val="00913E0E"/>
    <w:rsid w:val="0091460F"/>
    <w:rsid w:val="0092143D"/>
    <w:rsid w:val="00922BC5"/>
    <w:rsid w:val="00922DC3"/>
    <w:rsid w:val="0092767E"/>
    <w:rsid w:val="00940161"/>
    <w:rsid w:val="009430B5"/>
    <w:rsid w:val="0094461F"/>
    <w:rsid w:val="009473DA"/>
    <w:rsid w:val="00951841"/>
    <w:rsid w:val="00952874"/>
    <w:rsid w:val="00952880"/>
    <w:rsid w:val="00952C84"/>
    <w:rsid w:val="009604AC"/>
    <w:rsid w:val="009606A5"/>
    <w:rsid w:val="00970F52"/>
    <w:rsid w:val="00971936"/>
    <w:rsid w:val="009736E4"/>
    <w:rsid w:val="00973F68"/>
    <w:rsid w:val="00977CE0"/>
    <w:rsid w:val="00991310"/>
    <w:rsid w:val="00991C8A"/>
    <w:rsid w:val="00992F22"/>
    <w:rsid w:val="00997C20"/>
    <w:rsid w:val="009A5A48"/>
    <w:rsid w:val="009B09B7"/>
    <w:rsid w:val="009B2E5B"/>
    <w:rsid w:val="009B4E69"/>
    <w:rsid w:val="009B5788"/>
    <w:rsid w:val="009B6247"/>
    <w:rsid w:val="009B6372"/>
    <w:rsid w:val="009B6D71"/>
    <w:rsid w:val="009C6B16"/>
    <w:rsid w:val="009C75B1"/>
    <w:rsid w:val="009D0DE8"/>
    <w:rsid w:val="009D69F7"/>
    <w:rsid w:val="009E150E"/>
    <w:rsid w:val="009E4238"/>
    <w:rsid w:val="009E7BBB"/>
    <w:rsid w:val="009F00ED"/>
    <w:rsid w:val="009F1290"/>
    <w:rsid w:val="009F34BF"/>
    <w:rsid w:val="009F4A83"/>
    <w:rsid w:val="009F6028"/>
    <w:rsid w:val="009F6830"/>
    <w:rsid w:val="009F77CD"/>
    <w:rsid w:val="00A00D4E"/>
    <w:rsid w:val="00A01A5F"/>
    <w:rsid w:val="00A112FB"/>
    <w:rsid w:val="00A138E3"/>
    <w:rsid w:val="00A13A8B"/>
    <w:rsid w:val="00A251CD"/>
    <w:rsid w:val="00A278A0"/>
    <w:rsid w:val="00A32EBD"/>
    <w:rsid w:val="00A35B87"/>
    <w:rsid w:val="00A45F87"/>
    <w:rsid w:val="00A4643B"/>
    <w:rsid w:val="00A46B9C"/>
    <w:rsid w:val="00A4726C"/>
    <w:rsid w:val="00A477A4"/>
    <w:rsid w:val="00A52934"/>
    <w:rsid w:val="00A57BD1"/>
    <w:rsid w:val="00A75DF9"/>
    <w:rsid w:val="00A778AF"/>
    <w:rsid w:val="00A83825"/>
    <w:rsid w:val="00A9314F"/>
    <w:rsid w:val="00A95EF4"/>
    <w:rsid w:val="00A97474"/>
    <w:rsid w:val="00AA6B5D"/>
    <w:rsid w:val="00AB3B8A"/>
    <w:rsid w:val="00AC25CA"/>
    <w:rsid w:val="00AC3ABB"/>
    <w:rsid w:val="00AC6717"/>
    <w:rsid w:val="00AC6C28"/>
    <w:rsid w:val="00AD1CB5"/>
    <w:rsid w:val="00AD29CD"/>
    <w:rsid w:val="00AD4CCE"/>
    <w:rsid w:val="00AD74C3"/>
    <w:rsid w:val="00AE0F1E"/>
    <w:rsid w:val="00AE51F9"/>
    <w:rsid w:val="00AE6F11"/>
    <w:rsid w:val="00AF4238"/>
    <w:rsid w:val="00AF4E9E"/>
    <w:rsid w:val="00AF7B10"/>
    <w:rsid w:val="00B01440"/>
    <w:rsid w:val="00B04BE6"/>
    <w:rsid w:val="00B05A8D"/>
    <w:rsid w:val="00B12D60"/>
    <w:rsid w:val="00B16D35"/>
    <w:rsid w:val="00B30403"/>
    <w:rsid w:val="00B305E6"/>
    <w:rsid w:val="00B32778"/>
    <w:rsid w:val="00B360DF"/>
    <w:rsid w:val="00B37096"/>
    <w:rsid w:val="00B40B92"/>
    <w:rsid w:val="00B42F5F"/>
    <w:rsid w:val="00B43DCC"/>
    <w:rsid w:val="00B45C4A"/>
    <w:rsid w:val="00B46310"/>
    <w:rsid w:val="00B56791"/>
    <w:rsid w:val="00B571DE"/>
    <w:rsid w:val="00B57A97"/>
    <w:rsid w:val="00B63917"/>
    <w:rsid w:val="00B6715E"/>
    <w:rsid w:val="00B7135E"/>
    <w:rsid w:val="00B72650"/>
    <w:rsid w:val="00B8247B"/>
    <w:rsid w:val="00B828E7"/>
    <w:rsid w:val="00B92321"/>
    <w:rsid w:val="00B95364"/>
    <w:rsid w:val="00B972A1"/>
    <w:rsid w:val="00B97A87"/>
    <w:rsid w:val="00BA7040"/>
    <w:rsid w:val="00BA79FE"/>
    <w:rsid w:val="00BB00CF"/>
    <w:rsid w:val="00BB1337"/>
    <w:rsid w:val="00BB3376"/>
    <w:rsid w:val="00BC5864"/>
    <w:rsid w:val="00BC5E8A"/>
    <w:rsid w:val="00BC6D34"/>
    <w:rsid w:val="00BC7E01"/>
    <w:rsid w:val="00BD1E96"/>
    <w:rsid w:val="00BD7629"/>
    <w:rsid w:val="00BE2C77"/>
    <w:rsid w:val="00BE46EE"/>
    <w:rsid w:val="00BF20C2"/>
    <w:rsid w:val="00BF2B1D"/>
    <w:rsid w:val="00C23DA1"/>
    <w:rsid w:val="00C23DB6"/>
    <w:rsid w:val="00C2522A"/>
    <w:rsid w:val="00C306E1"/>
    <w:rsid w:val="00C311CF"/>
    <w:rsid w:val="00C32495"/>
    <w:rsid w:val="00C33982"/>
    <w:rsid w:val="00C40AB1"/>
    <w:rsid w:val="00C43A3C"/>
    <w:rsid w:val="00C4413D"/>
    <w:rsid w:val="00C46DD7"/>
    <w:rsid w:val="00C50578"/>
    <w:rsid w:val="00C531D3"/>
    <w:rsid w:val="00C54CD6"/>
    <w:rsid w:val="00C61D62"/>
    <w:rsid w:val="00C6242E"/>
    <w:rsid w:val="00C63B24"/>
    <w:rsid w:val="00C663E5"/>
    <w:rsid w:val="00C66FA6"/>
    <w:rsid w:val="00C826BE"/>
    <w:rsid w:val="00C90E90"/>
    <w:rsid w:val="00C9471C"/>
    <w:rsid w:val="00C947B3"/>
    <w:rsid w:val="00CA2EB1"/>
    <w:rsid w:val="00CB5DAF"/>
    <w:rsid w:val="00CB5F2D"/>
    <w:rsid w:val="00CB7FAA"/>
    <w:rsid w:val="00CC2060"/>
    <w:rsid w:val="00CC2B2C"/>
    <w:rsid w:val="00CC756C"/>
    <w:rsid w:val="00CD0B8A"/>
    <w:rsid w:val="00CE06A2"/>
    <w:rsid w:val="00CE23E7"/>
    <w:rsid w:val="00CE2DE6"/>
    <w:rsid w:val="00CE79B4"/>
    <w:rsid w:val="00CF170E"/>
    <w:rsid w:val="00CF1913"/>
    <w:rsid w:val="00CF3F9E"/>
    <w:rsid w:val="00CF7F71"/>
    <w:rsid w:val="00D02160"/>
    <w:rsid w:val="00D11A24"/>
    <w:rsid w:val="00D1207C"/>
    <w:rsid w:val="00D12190"/>
    <w:rsid w:val="00D13DE3"/>
    <w:rsid w:val="00D15555"/>
    <w:rsid w:val="00D17CDE"/>
    <w:rsid w:val="00D21477"/>
    <w:rsid w:val="00D22073"/>
    <w:rsid w:val="00D267E8"/>
    <w:rsid w:val="00D3251E"/>
    <w:rsid w:val="00D328A9"/>
    <w:rsid w:val="00D457A9"/>
    <w:rsid w:val="00D57508"/>
    <w:rsid w:val="00D6120E"/>
    <w:rsid w:val="00D61D63"/>
    <w:rsid w:val="00D62ECC"/>
    <w:rsid w:val="00D6309C"/>
    <w:rsid w:val="00D63BE5"/>
    <w:rsid w:val="00D63BEB"/>
    <w:rsid w:val="00D674E9"/>
    <w:rsid w:val="00D84687"/>
    <w:rsid w:val="00D93130"/>
    <w:rsid w:val="00D934EF"/>
    <w:rsid w:val="00D94CDB"/>
    <w:rsid w:val="00D97BDE"/>
    <w:rsid w:val="00DA4CAC"/>
    <w:rsid w:val="00DA6E4E"/>
    <w:rsid w:val="00DB6FB8"/>
    <w:rsid w:val="00DC153A"/>
    <w:rsid w:val="00DC668A"/>
    <w:rsid w:val="00DD059B"/>
    <w:rsid w:val="00DD11CF"/>
    <w:rsid w:val="00DD1271"/>
    <w:rsid w:val="00DE2B8A"/>
    <w:rsid w:val="00DE3186"/>
    <w:rsid w:val="00DE4C07"/>
    <w:rsid w:val="00DE5C4B"/>
    <w:rsid w:val="00DF00C6"/>
    <w:rsid w:val="00DF2951"/>
    <w:rsid w:val="00DF416C"/>
    <w:rsid w:val="00DF4634"/>
    <w:rsid w:val="00DF5367"/>
    <w:rsid w:val="00DF7B3B"/>
    <w:rsid w:val="00E0133C"/>
    <w:rsid w:val="00E035EA"/>
    <w:rsid w:val="00E0420C"/>
    <w:rsid w:val="00E046F1"/>
    <w:rsid w:val="00E051F2"/>
    <w:rsid w:val="00E10F9A"/>
    <w:rsid w:val="00E122A0"/>
    <w:rsid w:val="00E3029B"/>
    <w:rsid w:val="00E330F1"/>
    <w:rsid w:val="00E33BD1"/>
    <w:rsid w:val="00E36E45"/>
    <w:rsid w:val="00E45A7C"/>
    <w:rsid w:val="00E468E2"/>
    <w:rsid w:val="00E47C4D"/>
    <w:rsid w:val="00E50050"/>
    <w:rsid w:val="00E51E8F"/>
    <w:rsid w:val="00E544B1"/>
    <w:rsid w:val="00E54BE7"/>
    <w:rsid w:val="00E71EFB"/>
    <w:rsid w:val="00E76EB5"/>
    <w:rsid w:val="00E77246"/>
    <w:rsid w:val="00E85796"/>
    <w:rsid w:val="00E87ACF"/>
    <w:rsid w:val="00E955FE"/>
    <w:rsid w:val="00EA02FB"/>
    <w:rsid w:val="00EA0D41"/>
    <w:rsid w:val="00EA1AFB"/>
    <w:rsid w:val="00EA6465"/>
    <w:rsid w:val="00EB1B6B"/>
    <w:rsid w:val="00EB3D68"/>
    <w:rsid w:val="00EB4430"/>
    <w:rsid w:val="00EB588F"/>
    <w:rsid w:val="00EC0008"/>
    <w:rsid w:val="00EC052F"/>
    <w:rsid w:val="00EC2FF9"/>
    <w:rsid w:val="00EC5BD6"/>
    <w:rsid w:val="00EC68EE"/>
    <w:rsid w:val="00ED0418"/>
    <w:rsid w:val="00ED3EA1"/>
    <w:rsid w:val="00ED46B8"/>
    <w:rsid w:val="00ED7D47"/>
    <w:rsid w:val="00EE0F57"/>
    <w:rsid w:val="00EE3269"/>
    <w:rsid w:val="00EE63CF"/>
    <w:rsid w:val="00EF2FA2"/>
    <w:rsid w:val="00F05AF4"/>
    <w:rsid w:val="00F12165"/>
    <w:rsid w:val="00F17C47"/>
    <w:rsid w:val="00F2510F"/>
    <w:rsid w:val="00F33BA0"/>
    <w:rsid w:val="00F36069"/>
    <w:rsid w:val="00F511A9"/>
    <w:rsid w:val="00F51A86"/>
    <w:rsid w:val="00F524C2"/>
    <w:rsid w:val="00F5310A"/>
    <w:rsid w:val="00F57443"/>
    <w:rsid w:val="00F64D3F"/>
    <w:rsid w:val="00F73B69"/>
    <w:rsid w:val="00F73D17"/>
    <w:rsid w:val="00F75881"/>
    <w:rsid w:val="00F8077A"/>
    <w:rsid w:val="00F80CFC"/>
    <w:rsid w:val="00F81650"/>
    <w:rsid w:val="00F81AF2"/>
    <w:rsid w:val="00F822C2"/>
    <w:rsid w:val="00F84FE4"/>
    <w:rsid w:val="00F85DEA"/>
    <w:rsid w:val="00F97BB4"/>
    <w:rsid w:val="00FA13BE"/>
    <w:rsid w:val="00FA4AA3"/>
    <w:rsid w:val="00FB2F06"/>
    <w:rsid w:val="00FB3F14"/>
    <w:rsid w:val="00FB7087"/>
    <w:rsid w:val="00FC4332"/>
    <w:rsid w:val="00FD1B8E"/>
    <w:rsid w:val="00FD327E"/>
    <w:rsid w:val="00FD34E2"/>
    <w:rsid w:val="00FD5835"/>
    <w:rsid w:val="00FE0BED"/>
    <w:rsid w:val="00FE600F"/>
    <w:rsid w:val="00FE6A53"/>
    <w:rsid w:val="00FE7647"/>
    <w:rsid w:val="00FF3097"/>
    <w:rsid w:val="00FF475D"/>
    <w:rsid w:val="00FF5257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E762547"/>
  <w15:chartTrackingRefBased/>
  <w15:docId w15:val="{441CBA77-E7A8-4DB5-B381-37E3A13D2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7925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30792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0792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locked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307925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/>
    </w:rPr>
  </w:style>
  <w:style w:type="character" w:styleId="a8">
    <w:name w:val="page number"/>
    <w:uiPriority w:val="99"/>
    <w:rsid w:val="00307925"/>
    <w:rPr>
      <w:rFonts w:cs="Times New Roman"/>
    </w:rPr>
  </w:style>
  <w:style w:type="paragraph" w:customStyle="1" w:styleId="-">
    <w:name w:val="欄-項目符號"/>
    <w:basedOn w:val="a3"/>
    <w:uiPriority w:val="99"/>
    <w:rsid w:val="00307925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Pr>
      <w:rFonts w:cs="Times New Roman"/>
      <w:sz w:val="20"/>
      <w:szCs w:val="20"/>
    </w:rPr>
  </w:style>
  <w:style w:type="paragraph" w:customStyle="1" w:styleId="ab">
    <w:name w:val="標題壹、 字元"/>
    <w:basedOn w:val="ac"/>
    <w:link w:val="ad"/>
    <w:uiPriority w:val="99"/>
    <w:rsid w:val="005D0632"/>
    <w:pPr>
      <w:spacing w:beforeLines="0" w:line="360" w:lineRule="auto"/>
      <w:jc w:val="both"/>
    </w:pPr>
    <w:rPr>
      <w:rFonts w:cs="Times New Roman"/>
      <w:bCs w:val="0"/>
      <w:sz w:val="36"/>
    </w:rPr>
  </w:style>
  <w:style w:type="paragraph" w:customStyle="1" w:styleId="ac">
    <w:name w:val="標題甲、"/>
    <w:basedOn w:val="a"/>
    <w:uiPriority w:val="99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e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0">
    <w:name w:val="跨頁標頭"/>
    <w:basedOn w:val="a"/>
    <w:uiPriority w:val="99"/>
    <w:rsid w:val="00307925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237091"/>
    <w:pPr>
      <w:jc w:val="right"/>
    </w:pPr>
    <w:rPr>
      <w:rFonts w:ascii="細明體" w:eastAsia="細明體" w:hAnsi="Arial"/>
      <w:b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1">
    <w:name w:val="乙篇主文 字元"/>
    <w:basedOn w:val="a"/>
    <w:link w:val="af2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2">
    <w:name w:val="乙篇主文 字元 字元"/>
    <w:link w:val="af1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3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4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uiPriority w:val="99"/>
    <w:rsid w:val="004D7426"/>
  </w:style>
  <w:style w:type="paragraph" w:styleId="af5">
    <w:name w:val="Balloon Text"/>
    <w:basedOn w:val="a"/>
    <w:link w:val="af6"/>
    <w:uiPriority w:val="99"/>
    <w:semiHidden/>
    <w:rsid w:val="00C33982"/>
    <w:rPr>
      <w:rFonts w:ascii="Arial" w:hAnsi="Arial"/>
      <w:sz w:val="18"/>
      <w:szCs w:val="18"/>
    </w:rPr>
  </w:style>
  <w:style w:type="character" w:customStyle="1" w:styleId="af6">
    <w:name w:val="註解方塊文字 字元"/>
    <w:link w:val="af5"/>
    <w:uiPriority w:val="99"/>
    <w:semiHidden/>
    <w:locked/>
    <w:rPr>
      <w:rFonts w:ascii="Cambria" w:eastAsia="新細明體" w:hAnsi="Cambria" w:cs="Times New Roman"/>
      <w:sz w:val="2"/>
    </w:rPr>
  </w:style>
  <w:style w:type="paragraph" w:customStyle="1" w:styleId="31">
    <w:name w:val="表格欄3數字"/>
    <w:basedOn w:val="21"/>
    <w:rsid w:val="00462A1C"/>
    <w:rPr>
      <w:b w:val="0"/>
    </w:rPr>
  </w:style>
  <w:style w:type="paragraph" w:customStyle="1" w:styleId="41">
    <w:name w:val="欄4（原因分析）"/>
    <w:basedOn w:val="a"/>
    <w:uiPriority w:val="99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7">
    <w:name w:val="甲篇內文 字元"/>
    <w:basedOn w:val="af1"/>
    <w:link w:val="af8"/>
    <w:uiPriority w:val="99"/>
    <w:rsid w:val="00B01440"/>
    <w:pPr>
      <w:spacing w:line="460" w:lineRule="exact"/>
    </w:pPr>
    <w:rPr>
      <w:sz w:val="28"/>
    </w:rPr>
  </w:style>
  <w:style w:type="character" w:customStyle="1" w:styleId="af8">
    <w:name w:val="甲篇內文 字元 字元"/>
    <w:link w:val="af7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9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4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uiPriority w:val="99"/>
    <w:rsid w:val="004F00B9"/>
    <w:pPr>
      <w:jc w:val="distribute"/>
    </w:pPr>
    <w:rPr>
      <w:rFonts w:eastAsia="標楷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/>
      <w:b/>
      <w:sz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/>
      <w:sz w:val="18"/>
    </w:rPr>
  </w:style>
  <w:style w:type="paragraph" w:customStyle="1" w:styleId="1-32">
    <w:name w:val="表格欄1-3退2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a">
    <w:name w:val="小計"/>
    <w:basedOn w:val="1-2"/>
    <w:uiPriority w:val="99"/>
    <w:rsid w:val="004D7426"/>
    <w:pPr>
      <w:ind w:leftChars="250" w:left="250" w:rightChars="100" w:right="100" w:firstLineChars="0" w:firstLine="0"/>
    </w:p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237091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ad">
    <w:name w:val="標題壹、 字元 字元"/>
    <w:link w:val="ab"/>
    <w:uiPriority w:val="99"/>
    <w:locked/>
    <w:rsid w:val="005914A1"/>
    <w:rPr>
      <w:rFonts w:eastAsia="標楷體"/>
      <w:b/>
      <w:kern w:val="2"/>
      <w:sz w:val="36"/>
      <w:lang w:val="en-US" w:eastAsia="zh-TW"/>
    </w:rPr>
  </w:style>
  <w:style w:type="paragraph" w:customStyle="1" w:styleId="3-">
    <w:name w:val="欄3-數字"/>
    <w:basedOn w:val="a"/>
    <w:uiPriority w:val="99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b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locked/>
    <w:rsid w:val="0047618F"/>
    <w:rPr>
      <w:rFonts w:eastAsia="標楷體"/>
      <w:kern w:val="2"/>
      <w:sz w:val="18"/>
      <w:lang w:val="en-US" w:eastAsia="zh-TW"/>
    </w:rPr>
  </w:style>
  <w:style w:type="paragraph" w:customStyle="1" w:styleId="afc">
    <w:name w:val="甲篇內文"/>
    <w:basedOn w:val="afb"/>
    <w:uiPriority w:val="9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uiPriority w:val="99"/>
    <w:locked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uiPriority w:val="99"/>
    <w:locked/>
    <w:rsid w:val="001A33AF"/>
    <w:rPr>
      <w:rFonts w:eastAsia="標楷體"/>
      <w:b/>
      <w:kern w:val="2"/>
      <w:lang w:val="en-US" w:eastAsia="zh-TW"/>
    </w:rPr>
  </w:style>
  <w:style w:type="paragraph" w:customStyle="1" w:styleId="afd">
    <w:name w:val="標題壹、"/>
    <w:basedOn w:val="ac"/>
    <w:uiPriority w:val="9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uiPriority w:val="99"/>
    <w:locked/>
    <w:rsid w:val="002C54EC"/>
    <w:rPr>
      <w:rFonts w:eastAsia="標楷體"/>
      <w:b/>
      <w:kern w:val="2"/>
      <w:sz w:val="18"/>
      <w:lang w:val="en-US" w:eastAsia="zh-TW"/>
    </w:rPr>
  </w:style>
  <w:style w:type="character" w:customStyle="1" w:styleId="afe">
    <w:name w:val="標題壹、 字元 字元 字元"/>
    <w:rsid w:val="000636B3"/>
    <w:rPr>
      <w:rFonts w:eastAsia="標楷體" w:cs="新細明體"/>
      <w:b/>
      <w:bCs/>
      <w:kern w:val="2"/>
      <w:sz w:val="36"/>
      <w:szCs w:val="36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71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tGR2wHexmf886SY&#27506;&#20837;&#20358;&#28304;&#21029;&#27770;&#31639;&#23529;&#23450;&#25976;&#32317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7177C-2037-49A3-B462-B361D7A1A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tGR2wHexmf886SY歲入來源別決算審定數總表A3</Template>
  <TotalTime>1</TotalTime>
  <Pages>2</Pages>
  <Words>782</Words>
  <Characters>3987</Characters>
  <Application>Microsoft Office Word</Application>
  <DocSecurity>0</DocSecurity>
  <Lines>33</Lines>
  <Paragraphs>9</Paragraphs>
  <ScaleCrop>false</ScaleCrop>
  <Company>nao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徐承軒</dc:creator>
  <cp:keywords/>
  <cp:lastModifiedBy>徐承軒</cp:lastModifiedBy>
  <cp:revision>3</cp:revision>
  <cp:lastPrinted>2026-06-12T02:07:00Z</cp:lastPrinted>
  <dcterms:created xsi:type="dcterms:W3CDTF">2026-06-12T02:09:00Z</dcterms:created>
  <dcterms:modified xsi:type="dcterms:W3CDTF">2026-06-17T01:36:00Z</dcterms:modified>
</cp:coreProperties>
</file>