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"/>
        <w:gridCol w:w="142"/>
        <w:gridCol w:w="222"/>
        <w:gridCol w:w="432"/>
        <w:gridCol w:w="2508"/>
        <w:gridCol w:w="1458"/>
        <w:gridCol w:w="1511"/>
        <w:gridCol w:w="1057"/>
        <w:gridCol w:w="250"/>
        <w:gridCol w:w="1339"/>
        <w:gridCol w:w="1479"/>
        <w:gridCol w:w="1530"/>
        <w:gridCol w:w="1531"/>
        <w:gridCol w:w="1530"/>
        <w:gridCol w:w="1531"/>
        <w:gridCol w:w="797"/>
        <w:gridCol w:w="1596"/>
        <w:gridCol w:w="725"/>
        <w:gridCol w:w="1485"/>
        <w:gridCol w:w="534"/>
        <w:gridCol w:w="141"/>
      </w:tblGrid>
      <w:tr w:rsidR="00437407" w14:paraId="672FD4A8" w14:textId="77777777" w:rsidTr="00705FA3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65A0A" w14:textId="77777777" w:rsidR="00437407" w:rsidRDefault="00437407" w:rsidP="00705FA3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經常</w:t>
            </w:r>
          </w:p>
        </w:tc>
        <w:tc>
          <w:tcPr>
            <w:tcW w:w="718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927B8" w14:textId="77777777" w:rsidR="00437407" w:rsidRDefault="00437407" w:rsidP="00705FA3">
            <w:pPr>
              <w:ind w:left="-42" w:right="80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門</w:t>
            </w:r>
            <w:proofErr w:type="gramStart"/>
            <w:r>
              <w:rPr>
                <w:rFonts w:eastAsia="標楷體" w:hint="eastAsia"/>
                <w:sz w:val="22"/>
              </w:rPr>
              <w:t>併</w:t>
            </w:r>
            <w:proofErr w:type="gramEnd"/>
            <w:r>
              <w:rPr>
                <w:rFonts w:eastAsia="標楷體" w:hint="eastAsia"/>
                <w:sz w:val="22"/>
              </w:rPr>
              <w:t>計</w:t>
            </w:r>
          </w:p>
        </w:tc>
        <w:tc>
          <w:tcPr>
            <w:tcW w:w="14327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A1DF" w14:textId="77777777" w:rsidR="00437407" w:rsidRDefault="00437407" w:rsidP="00705FA3">
            <w:pPr>
              <w:ind w:right="7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437407" w14:paraId="2D43714B" w14:textId="77777777" w:rsidTr="00705FA3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right w:val="nil"/>
            </w:tcBorders>
          </w:tcPr>
          <w:p w14:paraId="30FE1968" w14:textId="77777777" w:rsidR="00437407" w:rsidRDefault="00437407" w:rsidP="00705FA3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資本</w:t>
            </w:r>
          </w:p>
        </w:tc>
        <w:tc>
          <w:tcPr>
            <w:tcW w:w="7188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1F218599" w14:textId="77777777" w:rsidR="00437407" w:rsidRDefault="00437407" w:rsidP="00705FA3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640EF7C0" w14:textId="77777777" w:rsidR="00437407" w:rsidRDefault="00437407" w:rsidP="00705FA3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437407" w14:paraId="5DE1C289" w14:textId="77777777" w:rsidTr="00705FA3">
        <w:trPr>
          <w:cantSplit/>
          <w:tblHeader/>
        </w:trPr>
        <w:tc>
          <w:tcPr>
            <w:tcW w:w="3708" w:type="dxa"/>
            <w:gridSpan w:val="5"/>
            <w:tcBorders>
              <w:left w:val="nil"/>
            </w:tcBorders>
            <w:vAlign w:val="center"/>
          </w:tcPr>
          <w:p w14:paraId="0F5E1D58" w14:textId="77777777" w:rsidR="00437407" w:rsidRDefault="00437407" w:rsidP="00705FA3">
            <w:pPr>
              <w:ind w:left="360" w:right="2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1458" w:type="dxa"/>
            <w:vMerge w:val="restart"/>
            <w:vAlign w:val="center"/>
          </w:tcPr>
          <w:p w14:paraId="28987D4E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預算數</w:t>
            </w:r>
          </w:p>
        </w:tc>
        <w:tc>
          <w:tcPr>
            <w:tcW w:w="5636" w:type="dxa"/>
            <w:gridSpan w:val="5"/>
            <w:vAlign w:val="center"/>
          </w:tcPr>
          <w:p w14:paraId="7D0BE5FC" w14:textId="77777777" w:rsidR="00437407" w:rsidRDefault="00437407" w:rsidP="00705FA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</w:t>
            </w:r>
          </w:p>
        </w:tc>
        <w:tc>
          <w:tcPr>
            <w:tcW w:w="6919" w:type="dxa"/>
            <w:gridSpan w:val="5"/>
            <w:vAlign w:val="center"/>
          </w:tcPr>
          <w:p w14:paraId="4C82EDC8" w14:textId="77777777" w:rsidR="00437407" w:rsidRDefault="00437407" w:rsidP="00705FA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55E8E799" w14:textId="77777777" w:rsidR="00437407" w:rsidRDefault="00437407" w:rsidP="00705FA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  <w:r>
              <w:rPr>
                <w:rFonts w:eastAsia="標楷體"/>
                <w:sz w:val="22"/>
              </w:rPr>
              <w:br/>
            </w:r>
            <w:r>
              <w:rPr>
                <w:rFonts w:eastAsia="標楷體" w:hint="eastAsia"/>
                <w:sz w:val="22"/>
              </w:rPr>
              <w:t>預算數比較增減</w:t>
            </w:r>
          </w:p>
        </w:tc>
        <w:tc>
          <w:tcPr>
            <w:tcW w:w="2160" w:type="dxa"/>
            <w:gridSpan w:val="3"/>
            <w:tcBorders>
              <w:right w:val="nil"/>
            </w:tcBorders>
            <w:vAlign w:val="center"/>
          </w:tcPr>
          <w:p w14:paraId="6309BF88" w14:textId="77777777" w:rsidR="00437407" w:rsidRDefault="00437407" w:rsidP="00705FA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</w:p>
          <w:p w14:paraId="0805B447" w14:textId="77777777" w:rsidR="00437407" w:rsidRDefault="00437407" w:rsidP="00705FA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決算數比較增減</w:t>
            </w:r>
          </w:p>
        </w:tc>
      </w:tr>
      <w:tr w:rsidR="00437407" w14:paraId="388D063E" w14:textId="77777777" w:rsidTr="00705FA3">
        <w:trPr>
          <w:cantSplit/>
          <w:tblHeader/>
        </w:trPr>
        <w:tc>
          <w:tcPr>
            <w:tcW w:w="404" w:type="dxa"/>
            <w:tcBorders>
              <w:left w:val="nil"/>
            </w:tcBorders>
            <w:vAlign w:val="center"/>
          </w:tcPr>
          <w:p w14:paraId="38F0EB32" w14:textId="77777777" w:rsidR="00437407" w:rsidRDefault="00437407" w:rsidP="00705FA3">
            <w:pPr>
              <w:ind w:right="4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364" w:type="dxa"/>
            <w:gridSpan w:val="2"/>
            <w:vAlign w:val="center"/>
          </w:tcPr>
          <w:p w14:paraId="0D7BA673" w14:textId="77777777" w:rsidR="00437407" w:rsidRDefault="00437407" w:rsidP="00705FA3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32" w:type="dxa"/>
            <w:vAlign w:val="center"/>
          </w:tcPr>
          <w:p w14:paraId="5BAD2F9D" w14:textId="77777777" w:rsidR="00437407" w:rsidRDefault="00437407" w:rsidP="00705FA3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508" w:type="dxa"/>
            <w:vAlign w:val="center"/>
          </w:tcPr>
          <w:p w14:paraId="1E088FD3" w14:textId="77777777" w:rsidR="00437407" w:rsidRDefault="00437407" w:rsidP="00705FA3">
            <w:pPr>
              <w:ind w:left="214" w:right="280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1458" w:type="dxa"/>
            <w:vMerge/>
            <w:vAlign w:val="center"/>
          </w:tcPr>
          <w:p w14:paraId="498259CF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511" w:type="dxa"/>
            <w:vAlign w:val="center"/>
          </w:tcPr>
          <w:p w14:paraId="28BC30F8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307" w:type="dxa"/>
            <w:gridSpan w:val="2"/>
            <w:vAlign w:val="center"/>
          </w:tcPr>
          <w:p w14:paraId="56AF5A9B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1339" w:type="dxa"/>
            <w:vAlign w:val="center"/>
          </w:tcPr>
          <w:p w14:paraId="2033D536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479" w:type="dxa"/>
            <w:vAlign w:val="center"/>
          </w:tcPr>
          <w:p w14:paraId="7F87377A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530" w:type="dxa"/>
            <w:vAlign w:val="center"/>
          </w:tcPr>
          <w:p w14:paraId="016852BD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531" w:type="dxa"/>
            <w:vAlign w:val="center"/>
          </w:tcPr>
          <w:p w14:paraId="1A3AC340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1530" w:type="dxa"/>
            <w:vAlign w:val="center"/>
          </w:tcPr>
          <w:p w14:paraId="5B6136A1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531" w:type="dxa"/>
            <w:vAlign w:val="center"/>
          </w:tcPr>
          <w:p w14:paraId="3B79B5AA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797" w:type="dxa"/>
            <w:vAlign w:val="center"/>
          </w:tcPr>
          <w:p w14:paraId="473AFD98" w14:textId="77777777" w:rsidR="00437407" w:rsidRDefault="00437407" w:rsidP="00705FA3">
            <w:pPr>
              <w:ind w:right="14"/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占總數％</w:t>
            </w:r>
          </w:p>
        </w:tc>
        <w:tc>
          <w:tcPr>
            <w:tcW w:w="1596" w:type="dxa"/>
            <w:vAlign w:val="center"/>
          </w:tcPr>
          <w:p w14:paraId="3D1F8AF5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725" w:type="dxa"/>
            <w:vAlign w:val="center"/>
          </w:tcPr>
          <w:p w14:paraId="7E22B191" w14:textId="77777777" w:rsidR="00437407" w:rsidRDefault="00437407" w:rsidP="00705FA3">
            <w:pPr>
              <w:ind w:right="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  <w:tc>
          <w:tcPr>
            <w:tcW w:w="1485" w:type="dxa"/>
            <w:vAlign w:val="center"/>
          </w:tcPr>
          <w:p w14:paraId="1402FC58" w14:textId="77777777" w:rsidR="00437407" w:rsidRDefault="00437407" w:rsidP="00705FA3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675" w:type="dxa"/>
            <w:gridSpan w:val="2"/>
            <w:tcBorders>
              <w:right w:val="nil"/>
            </w:tcBorders>
            <w:vAlign w:val="center"/>
          </w:tcPr>
          <w:p w14:paraId="51976867" w14:textId="77777777" w:rsidR="00437407" w:rsidRDefault="00437407" w:rsidP="00705FA3">
            <w:pPr>
              <w:ind w:right="14"/>
              <w:jc w:val="center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</w:tr>
      <w:tr w:rsidR="00437407" w:rsidRPr="00D95CF7" w14:paraId="2946C819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53555AA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A2405C4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2FE1416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38554857" w14:textId="77777777" w:rsidR="00437407" w:rsidRPr="00D95CF7" w:rsidRDefault="00437407" w:rsidP="00705FA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AC4FBD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3,165,039,290,000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1FF00F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3,158,183,894,134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1ED5AA2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19,469,219,806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5EC5AA8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75E880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3,177,653,113,940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94E90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3,158,183,894,134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BBA64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21,417,175,439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E5CBC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C6712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3,179,601,069,573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1F07888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14CC12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14,561,779,573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89C28B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0.46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D33CC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1,947,955,633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7CEF2D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0.06</w:t>
            </w:r>
          </w:p>
        </w:tc>
      </w:tr>
      <w:tr w:rsidR="00437407" w:rsidRPr="00D95CF7" w14:paraId="7AF47C5A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B771E15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3C9CB8B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F926B03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1F2031ED" w14:textId="06028657" w:rsidR="00437407" w:rsidRPr="00D95CF7" w:rsidRDefault="00437407" w:rsidP="007A34D9">
            <w:pPr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(1.稅</w:t>
            </w:r>
            <w:r w:rsidR="007A34D9" w:rsidRPr="007A34D9">
              <w:rPr>
                <w:rFonts w:ascii="標楷體" w:eastAsia="標楷體" w:hAnsi="標楷體" w:hint="eastAsia"/>
                <w:b/>
                <w:noProof/>
                <w:spacing w:val="18"/>
                <w:sz w:val="20"/>
              </w:rPr>
              <w:t xml:space="preserve">   </w:t>
            </w: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課</w:t>
            </w:r>
            <w:r w:rsidR="007A34D9" w:rsidRPr="007A34D9">
              <w:rPr>
                <w:rFonts w:ascii="標楷體" w:eastAsia="標楷體" w:hAnsi="標楷體" w:hint="eastAsia"/>
                <w:b/>
                <w:noProof/>
                <w:spacing w:val="18"/>
                <w:sz w:val="20"/>
              </w:rPr>
              <w:t xml:space="preserve">   </w:t>
            </w: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收</w:t>
            </w:r>
            <w:r w:rsidR="007A34D9" w:rsidRPr="007A34D9">
              <w:rPr>
                <w:rFonts w:ascii="標楷體" w:eastAsia="標楷體" w:hAnsi="標楷體" w:hint="eastAsia"/>
                <w:b/>
                <w:noProof/>
                <w:spacing w:val="18"/>
                <w:sz w:val="20"/>
              </w:rPr>
              <w:t xml:space="preserve">   </w:t>
            </w: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12810C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2,784,492,288,000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18D7FE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2,759,363,245,695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923177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483B8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82050EE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2,759,363,245,695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CD9EB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2,759,363,245,695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4EADA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695522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9F3D54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2,759,363,245,695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A4A4CD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86.78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F73204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- 25,129,042,305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3EAA693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- 0.90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93FF0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AABC6C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37407" w:rsidRPr="00D95CF7" w14:paraId="6D378E5F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0538947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6FC61094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C76E8EA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18D22942" w14:textId="77777777" w:rsidR="00437407" w:rsidRPr="00D95CF7" w:rsidRDefault="00437407" w:rsidP="00705FA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85910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2,784,492,288,000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1ABC4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2,759,363,245,695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8B4A7E2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9971A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AA8EFF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2,759,363,245,695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0A1B8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2,759,363,245,695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4CF43F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6E40F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BF9B26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2,759,363,245,695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FAFE2F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86.78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9A2CF4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- 25,129,042,305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5F5F34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- 0.90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7832F5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EBB945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37407" w14:paraId="5C89ACF9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75DC382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3220268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AC321C1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6AF2B803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所得稅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C8A2F3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1,753,052,000,000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415E6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1,734,701,517,345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2CFECD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BDAFE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111E27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1,734,701,517,345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290BB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1,734,701,517,345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B3B00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74744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9E888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1,734,701,517,345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5E9C6F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54.56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481E21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- 18,350,482,655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5CB84B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- 1.05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AE493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83B0DB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70D3F413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28BDAC97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0F92F86C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450F95D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17B2C1F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D5851B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15,349,000,000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44AD8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24,827,434,889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15C11E2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AFAF5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AE6744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24,827,434,889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0768D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24,827,434,889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4DB7A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8A65D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70E3F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24,827,434,889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6E6107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0.78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3124C4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9,478,434,889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004BEE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61.75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1C2A2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0895D7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71F7211A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E47662E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6427AE21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1500366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559F50F8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關稅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BF2300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162,453,000,000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52978F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156,601,589,978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313C38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40D34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9F7393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156,601,589,978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59EF2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156,601,589,978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39A48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68DF2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4693F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156,601,589,978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BA85E8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4.93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53F200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- 5,851,410,022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1BDB01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- 3.60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5188D7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9F7C96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1564F5B0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30BDDFBA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F3CB104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565FED79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39262116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貨物稅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6D0129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152,529,000,000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765531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129,570,916,532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53264D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5355C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D0DE28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129,570,916,532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B7E9A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129,570,916,532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8B5D4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86035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3B3AB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129,570,916,532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A490A2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4.08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F16409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- 22,958,083,468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3B7FDC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- 15.05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490768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51F860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63C99211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5D32172F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65B05365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87C240E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D80092D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證券交易稅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ECBFE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269,376,000,000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C8A5EA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292,812,652,105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35EEC5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B9C8E4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00A419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292,812,652,105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83CA0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292,812,652,105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EA258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AF056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6F64A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292,812,652,105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C75873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9.21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3D1A22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23,436,652,105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6C45683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8.70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DBCB1F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B05423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55B8F07B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46F57376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15B552D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7DF7AFC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137DF502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期貨交易稅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22D10E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9,013,000,000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5EF9E6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11,585,169,363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49CBFB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C74AC4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301C18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11,585,169,363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698E6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11,585,169,363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88570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7FE3C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F51947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11,585,169,363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7B9974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0.36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5ECACB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2,572,169,363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3ABF93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28.54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783DCE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8BDD59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01F3928D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32EE6F9B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003C6DBF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94AE319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38F6FE17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7E8F9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33,182,000,000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56BE5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31,492,188,823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4AD1C60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CA70F6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0079F5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31,492,188,823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7999D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31,492,188,823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0E910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DEE34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C11E6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31,492,188,823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CB88E4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0.99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F36A4A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- 1,689,811,177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E57DF0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- 5.09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C14F8F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BA1317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135071CA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7849E969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68C5835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120CBCA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3236B264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特種貨物及勞務稅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666E0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6,534,000,000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F98229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5,614,241,483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A73D41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89C835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768A7A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5,614,241,483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F4B13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5,614,241,483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3EAAD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D1EF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091B2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5,614,241,483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762AC7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0.18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F7E0A4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- 919,758,517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15DD5A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- 14.08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7D9816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E45B57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07ABD6D4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02A076F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76BF7E1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4114250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6529CD27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營業稅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FB0460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383,004,288,000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7C6EB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372,157,535,177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8B01DF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7ABBF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A8AAD4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372,157,535,177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266B0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372,157,535,177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E4335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92AE7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3C73A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372,157,535,177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E2DDF1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11.70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0D4D7F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- 10,846,752,823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306CF6D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- 2.83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4587A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972798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:rsidRPr="00D95CF7" w14:paraId="14D6E5F5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65D46C0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3701562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DF11E14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461BB810" w14:textId="77777777" w:rsidR="00437407" w:rsidRPr="00D95CF7" w:rsidRDefault="00437407" w:rsidP="00705FA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(3.規費及罰款收入)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0710CA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81,876,645,000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BFEA65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92,829,808,556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3409C1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3,885,401,192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0B01C3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F36E39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96,715,209,748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C6C70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92,829,808,556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FCDBB2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3,885,401,192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915A5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43F55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96,715,209,748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328628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3.04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F59816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14,838,564,748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7C73A5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18.12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17071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B778FD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37407" w:rsidRPr="00D95CF7" w14:paraId="4FBDF045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340A539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20F3E8B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DDF353D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470A175D" w14:textId="77777777" w:rsidR="00437407" w:rsidRPr="00D95CF7" w:rsidRDefault="00437407" w:rsidP="00705FA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92F191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20,581,574,000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EE233B6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28,395,067,480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6E6BB56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2,769,384,615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CADB37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ECC067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31,164,452,095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21D9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28,395,067,480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D6E3F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2,769,384,615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F3F24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A1E06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31,164,452,095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72A0CF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0.98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33FE86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10,582,878,095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5C453C6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51.42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E92E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AE71FD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37407" w14:paraId="55CB3AC0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44B76D7E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BF0603A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5FA868A9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5AC40232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C951A1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16,603,902,000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16F41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21,711,748,193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E9E18D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2,200,358,217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22C339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4C4243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23,912,106,410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EFFB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21,711,748,193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94FB3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2,200,358,217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76C18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EC242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23,912,106,410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132BAA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0.75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22FD9D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7,308,204,410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60C4A48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44.01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E9D62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FCA0FC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427D8211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7099B735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41655D4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77E77D4E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6BF0AA2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A078E8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2,799,286,000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EF42BF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3,806,164,021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84832F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127,885,689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D743E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155EF6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3,934,049,710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CD47F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3,806,164,021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4F700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127,885,689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89A27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29CA7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3,934,049,710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D48923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0.12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41E2C2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1,134,763,710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490F51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40.54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81839A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46930A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51D82EC8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3F38D81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1888B12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E4BF905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39D1999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EBC1D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1,178,386,000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B777AD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2,877,155,266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1AF827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441,140,709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2DB1B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5080EF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3,318,295,975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326D2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2,877,155,266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9221C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441,140,709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27648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486B9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3,318,295,975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653F33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DA5844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2,139,909,975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1CF893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181.60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CF76B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F09463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:rsidRPr="00D95CF7" w14:paraId="6C09229F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D87977A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05CB27F3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5DC835DF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64C78660" w14:textId="77777777" w:rsidR="00437407" w:rsidRPr="00D95CF7" w:rsidRDefault="00437407" w:rsidP="00705FA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7AECF6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61,295,071,000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E17C4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64,434,741,076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0695A4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1,116,016,577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4B92F4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F56CC2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65,550,757,653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E37BB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64,434,741,076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0D08B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1,116,016,577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1374E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77718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65,550,757,653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24BB5D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2.06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D8CCD82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4,255,686,653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DB4AF2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6.94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7AF204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47588A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37407" w14:paraId="1BFA039D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35821C6F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B898CBD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6E91443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76BB33DD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6C1AA3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19,722,243,000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EAB961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21,174,796,779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27A993E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7,820,612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9AAF9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C4F556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21,182,617,391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8C1B9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21,174,796,779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0A910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7,820,612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9621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E6372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21,182,617,391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7DE784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0.67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CB8527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1,460,374,391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63FAA6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7.40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799DF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BADF76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74F50382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16970E7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51D4A13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FAF93EA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3DCA701E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司法規費收入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A3C0F5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6,330,140,000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2500F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7,365,569,923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FA258A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30,416,196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22FA12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845847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7,395,986,119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F7D7D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7,365,569,923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1F602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30,416,196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B9130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51C09C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7,395,986,119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FAFD20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0.23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7198CB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1,065,846,119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A37520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16.84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7525CF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DC6213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680390C5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76948BD5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BC56317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E7734D0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5E31BFAA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592CE2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35,242,688,000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FA74A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35,894,374,374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259C1A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1,077,779,769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67B44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D7B1A7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36,972,154,143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B36D4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35,894,374,374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73DDA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1,077,779,769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0C78E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866F0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36,972,154,143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95E8C8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1.16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B42E6B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1,729,466,143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09A177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4.91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82ABA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A00492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:rsidRPr="00D95CF7" w14:paraId="6BEA829A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BD5BE77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01F8C076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EFC31A1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6C08C142" w14:textId="08B04240" w:rsidR="00437407" w:rsidRPr="00D95CF7" w:rsidRDefault="00437407" w:rsidP="007A34D9">
            <w:pPr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(4.財</w:t>
            </w:r>
            <w:r w:rsidR="007A34D9" w:rsidRPr="007A34D9">
              <w:rPr>
                <w:rFonts w:ascii="標楷體" w:eastAsia="標楷體" w:hAnsi="標楷體" w:hint="eastAsia"/>
                <w:b/>
                <w:noProof/>
                <w:spacing w:val="18"/>
                <w:sz w:val="20"/>
              </w:rPr>
              <w:t xml:space="preserve">   </w:t>
            </w: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產</w:t>
            </w:r>
            <w:r w:rsidR="007A34D9" w:rsidRPr="007A34D9">
              <w:rPr>
                <w:rFonts w:ascii="標楷體" w:eastAsia="標楷體" w:hAnsi="標楷體" w:hint="eastAsia"/>
                <w:b/>
                <w:noProof/>
                <w:spacing w:val="18"/>
                <w:sz w:val="20"/>
              </w:rPr>
              <w:t xml:space="preserve">   </w:t>
            </w: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收</w:t>
            </w:r>
            <w:r w:rsidR="007A34D9" w:rsidRPr="007A34D9">
              <w:rPr>
                <w:rFonts w:ascii="標楷體" w:eastAsia="標楷體" w:hAnsi="標楷體" w:hint="eastAsia"/>
                <w:b/>
                <w:noProof/>
                <w:spacing w:val="18"/>
                <w:sz w:val="20"/>
              </w:rPr>
              <w:t xml:space="preserve">   </w:t>
            </w: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6EAF4A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29,839,219,000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B908F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39,332,635,307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B9A5C4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6,744,578,243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D1DFA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D7D48A2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46,077,213,550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582F3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39,332,635,307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182BF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6,744,578,243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5AAA06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396A1E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46,077,213,550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0A8D4B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1.45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7F660A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16,237,994,550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1E7BD0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54.42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4B2488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7C56CC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37407" w:rsidRPr="00D95CF7" w14:paraId="0DB87AB9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EA14143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B516FCC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E3AB162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5CB3F95B" w14:textId="77777777" w:rsidR="00437407" w:rsidRPr="00D95CF7" w:rsidRDefault="00437407" w:rsidP="00705FA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F72028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29,839,219,000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D7F98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39,332,635,307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1F8C1C3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6,744,578,243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22321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3E9196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46,077,213,550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7FD42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39,332,635,307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2FB29F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6,744,578,243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86F43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C533D3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46,077,213,550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05F5386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1.45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414038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16,237,994,550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ED8800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54.42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B45D8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C755E8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37407" w14:paraId="0E05D79E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7948D396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9EA0D29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307DED9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7FFCF588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664664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16,936,653,000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4B4A60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18,640,229,209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1516A0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1,044,795,413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5C62B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2448CE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19,685,024,622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DD719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18,640,229,209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5CD17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1,044,795,413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DC302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30EA7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19,685,024,622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89EBE7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0.62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CFD33F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2,748,371,622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68BF840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16.23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39506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FCE079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2FE02783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12D7EE0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9690CE0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E1FBB5F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52642F16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86F375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11,486,234,000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AA97A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19,151,471,929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6488274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5,692,389,031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6587BB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B8E943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24,843,860,960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D8C41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19,151,471,929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E6A1F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5,692,389,031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E00F6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BC466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24,843,860,960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6E6932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0.78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6A8D51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13,357,626,960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6032EC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116.29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326E30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5DFA59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7993862E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45589306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20D1D20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7C234D8E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71634761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B64BC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1,013,288,000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84D3C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1,013,285,000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6BE2B2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88A3C2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A336F5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1,013,285,000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43A3D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1,013,285,000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F1485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713E9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7C2DC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1,013,285,000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BF436B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2E37F5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- 3,000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C981DC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BBC6A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8C06FF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27087CB0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2B8F88CD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C7FDE24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079D15D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2C619ECC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投資收回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815D2E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w w:val="99"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849874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1,016,831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7D72C3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4C93FF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7A86AF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1,016,831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1C0C9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1,016,831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1D24E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1C7B8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BC58F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1,016,831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6AEC56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9D855B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1,016,831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B5E128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2F9508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1925D0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2BC474D0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BA431ED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51BF73D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CE8A419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53EC0AC1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65666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403,044,000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A15700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526,632,338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3779FC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7,393,799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384F1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E3FAE2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534,026,137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08E4D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526,632,338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40ABE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7,393,799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0FB0F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0574E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534,026,137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561EAE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87E645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130,982,137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33DCE46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32.50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C32379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D8BEB0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:rsidRPr="00D95CF7" w14:paraId="400B1BD4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2AC22069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462359B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76AF76DD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446FEA5B" w14:textId="77777777" w:rsidR="00437407" w:rsidRPr="00D95CF7" w:rsidRDefault="00437407" w:rsidP="00705FA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(2.營業盈餘及事業收入)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47E787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256,341,940,000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DFDA5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249,172,839,510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0C86AD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8,633,536,408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3B874A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66018E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257,806,375,918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A79DB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249,172,839,510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5A933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8,716,131,999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CE194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2AD1F32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257,888,971,509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692AFE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8.11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47342F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1,547,031,509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34DC6528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0.60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6217332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82,595,591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C4CF97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0.03</w:t>
            </w:r>
          </w:p>
        </w:tc>
      </w:tr>
      <w:tr w:rsidR="00437407" w:rsidRPr="00D95CF7" w14:paraId="6EA035A6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5376671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961A909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729E89A5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471374CE" w14:textId="77777777" w:rsidR="00437407" w:rsidRPr="00D95CF7" w:rsidRDefault="00437407" w:rsidP="00705FA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074D20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256,341,940,000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CAA7CE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249,172,839,510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2385CD3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8,633,536,408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F1F362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B6E9C8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257,806,375,918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78307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249,172,839,510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E78F3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8,716,131,999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6DBF9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95BEDCE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257,888,971,509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6BECBAE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8.11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098B5DE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1,547,031,509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3D85CF7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0.60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746BC2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82,595,591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A56CA6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0.03</w:t>
            </w:r>
          </w:p>
        </w:tc>
      </w:tr>
      <w:tr w:rsidR="00437407" w14:paraId="442BD5E4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33705F0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0EB7991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4A37E0E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2F27926A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C28B03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221,790,304,000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FFE1C2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216,467,489,051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28AF80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8,633,536,408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59378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1B3DE8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225,101,025,459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BD7F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216,467,489,051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4A496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8,716,131,999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EDA56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3EECC0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225,183,621,050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B1665E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7.08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54F8F8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3,393,317,050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684214C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1.53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A23A48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82,595,591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46BBC8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0.04</w:t>
            </w:r>
          </w:p>
        </w:tc>
      </w:tr>
      <w:tr w:rsidR="00437407" w14:paraId="457CF42F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0B95FAC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2982D24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30887E1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5951BFB8" w14:textId="77777777" w:rsidR="00437407" w:rsidRPr="00317F91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17F9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非營業特種基金賸餘繳庫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034CEC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5,670,574,000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4EDBFC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5,670,574,000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FE3D99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1F3FA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0DA0D0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5,670,574,000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32050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5,670,574,000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F7CEA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C0F40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5F86D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5,670,574,000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6C3CF9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0.18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0FF177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533FAA2" w14:textId="3C86D6B9" w:rsidR="00437407" w:rsidRPr="00013840" w:rsidRDefault="00FE1571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2300D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7E4898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7EE8F1A4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5B07761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DE0A8F1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EBE042F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AB368BA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FC55F8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28,881,062,000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EF254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27,034,776,459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E75B6B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F02F1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D4AD19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27,034,776,459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57074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27,034,776,459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BE6FC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D3085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F41D1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27,034,776,459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90DD93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0.85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352301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- 1,846,285,541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30B2BB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- 6.39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99952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4FCBCE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:rsidRPr="00D95CF7" w14:paraId="33D1A5BB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498B1218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74203BF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A96BF35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443221CE" w14:textId="47F1AECB" w:rsidR="00437407" w:rsidRPr="00D95CF7" w:rsidRDefault="00437407" w:rsidP="007A34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(5.其</w:t>
            </w:r>
            <w:r w:rsidR="007A34D9" w:rsidRPr="007A34D9">
              <w:rPr>
                <w:rFonts w:ascii="標楷體" w:eastAsia="標楷體" w:hAnsi="標楷體" w:hint="eastAsia"/>
                <w:b/>
                <w:noProof/>
                <w:spacing w:val="18"/>
                <w:sz w:val="20"/>
              </w:rPr>
              <w:t xml:space="preserve">   </w:t>
            </w: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他</w:t>
            </w:r>
            <w:r w:rsidR="007A34D9" w:rsidRPr="007A34D9">
              <w:rPr>
                <w:rFonts w:ascii="標楷體" w:eastAsia="標楷體" w:hAnsi="標楷體" w:hint="eastAsia"/>
                <w:b/>
                <w:noProof/>
                <w:spacing w:val="18"/>
                <w:sz w:val="20"/>
              </w:rPr>
              <w:t xml:space="preserve">   </w:t>
            </w: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收</w:t>
            </w:r>
            <w:r w:rsidR="007A34D9" w:rsidRPr="007A34D9">
              <w:rPr>
                <w:rFonts w:ascii="標楷體" w:eastAsia="標楷體" w:hAnsi="標楷體" w:hint="eastAsia"/>
                <w:b/>
                <w:noProof/>
                <w:spacing w:val="18"/>
                <w:sz w:val="20"/>
              </w:rPr>
              <w:t xml:space="preserve">   </w:t>
            </w: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247B59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12,489,198,000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40E9FA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17,485,365,066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600F80D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205,703,963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CD9FC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477649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17,691,069,029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9EF42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17,485,365,066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3C95F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2,071,064,005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52CAA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36186E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19,556,429,071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053F5D2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0.62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00A6C88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7,067,231,071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AF25ED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56.59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2C67B8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1,865,360,042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593D7F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10.54</w:t>
            </w:r>
          </w:p>
        </w:tc>
      </w:tr>
      <w:tr w:rsidR="00437407" w:rsidRPr="00D95CF7" w14:paraId="439DFF5A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CCFBFD8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8FF6AD5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9B22B0C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632A31A4" w14:textId="77777777" w:rsidR="00437407" w:rsidRPr="00D95CF7" w:rsidRDefault="00437407" w:rsidP="00705FA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4BF48F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w w:val="99"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5E937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8,236,595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C4BA8AC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92BF06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1B742A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8,236,595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8451E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8,236,595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474AA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080844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31EE7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8,236,595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C975727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4F744EB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8,236,595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6D1BA55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8A3D14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F9F76D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37407" w14:paraId="25F51827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F59E7DB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7206CF6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201003F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4B73336C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D889B7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w w:val="99"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CC0E6E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8,236,595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2F67922D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35F82C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229734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8,236,595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39046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8,236,595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69A1B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6E480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CDAD6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8,236,595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A82FE9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E6EF34E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8,236,595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178AD35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99BB1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DAB76B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:rsidRPr="00D95CF7" w14:paraId="1720DDE0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46AC5E51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DAB3492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C0CBB81" w14:textId="77777777" w:rsidR="00437407" w:rsidRPr="00D95CF7" w:rsidRDefault="00437407" w:rsidP="00705FA3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5F81FE02" w14:textId="77777777" w:rsidR="00437407" w:rsidRPr="00D95CF7" w:rsidRDefault="00437407" w:rsidP="00705FA3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5CF7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8FA6AC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12,489,198,000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9DECB7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17,477,128,471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32FEA58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205,703,963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03E1D9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A011739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17,682,832,434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E4AD90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17,477,128,471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E34E91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2,071,064,005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4A080A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2328BE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19,548,192,476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ADEFB4F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0.61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75BC9F5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7,058,994,476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75FA80E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56.52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BBED1DD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1,865,360,042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285EEA3" w14:textId="77777777" w:rsidR="00437407" w:rsidRPr="00D95CF7" w:rsidRDefault="00437407" w:rsidP="00705FA3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D95CF7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10.55</w:t>
            </w:r>
          </w:p>
        </w:tc>
      </w:tr>
      <w:tr w:rsidR="00437407" w14:paraId="4DC3598A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2EC9B30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A0A5ED9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AE57F93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15C14F4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學雜費收入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49C938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25,580,000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5D3A4E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18,192,521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636A7D4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54BF39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938AA8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18,192,521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F3A99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18,192,521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7BD821C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354303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58B7F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18,192,521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09530C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67C294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- 7,387,479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448D92B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- 28.88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C025E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B7BF71A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37407" w14:paraId="559ACCEF" w14:textId="77777777" w:rsidTr="00705F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5A4EECB5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0DBB2F9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76DBE6B" w14:textId="77777777" w:rsidR="00437407" w:rsidRPr="00013840" w:rsidRDefault="00437407" w:rsidP="00705FA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382EDF0C" w14:textId="77777777" w:rsidR="00437407" w:rsidRPr="00013840" w:rsidRDefault="00437407" w:rsidP="00705FA3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657A1E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92F907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12,463,618,000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0C645E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17,458,935,950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41738D0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205,703,963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8F4FEB0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9DB569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17,664,639,913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94CE1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17,458,935,950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B34B42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2,071,064,005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5AE2F8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C1FC3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19,529,999,955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3F5A5B1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0.61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1E274CF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7,066,381,955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7A7E644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56.70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3999F7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1,865,360,042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FD47BB6" w14:textId="77777777" w:rsidR="00437407" w:rsidRPr="00013840" w:rsidRDefault="00437407" w:rsidP="00705FA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657A1E">
              <w:rPr>
                <w:rFonts w:ascii="細明體" w:eastAsia="細明體" w:hAnsi="細明體"/>
                <w:noProof/>
                <w:spacing w:val="-20"/>
                <w:sz w:val="20"/>
              </w:rPr>
              <w:t>10.56</w:t>
            </w:r>
          </w:p>
        </w:tc>
      </w:tr>
    </w:tbl>
    <w:p w14:paraId="2EB4C22B" w14:textId="77777777" w:rsidR="00437407" w:rsidRDefault="00437407" w:rsidP="00437407">
      <w:pPr>
        <w:ind w:right="414"/>
        <w:rPr>
          <w:rFonts w:eastAsia="標楷體"/>
          <w:sz w:val="22"/>
        </w:rPr>
      </w:pPr>
    </w:p>
    <w:sectPr w:rsidR="00437407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D3375" w14:textId="77777777" w:rsidR="00437407" w:rsidRDefault="00437407">
      <w:r>
        <w:separator/>
      </w:r>
    </w:p>
  </w:endnote>
  <w:endnote w:type="continuationSeparator" w:id="0">
    <w:p w14:paraId="15D5474A" w14:textId="77777777" w:rsidR="00437407" w:rsidRDefault="0043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2795" w14:textId="1F4D8CC5" w:rsidR="00D054F1" w:rsidRPr="00D054F1" w:rsidRDefault="00D054F1">
    <w:pPr>
      <w:pStyle w:val="a4"/>
      <w:jc w:val="center"/>
      <w:rPr>
        <w:rFonts w:ascii="標楷體" w:eastAsia="標楷體" w:hAnsi="標楷體"/>
      </w:rPr>
    </w:pPr>
    <w:r w:rsidRPr="00D054F1">
      <w:rPr>
        <w:rFonts w:ascii="標楷體" w:eastAsia="標楷體" w:hAnsi="標楷體" w:hint="eastAsia"/>
      </w:rPr>
      <w:t>10-1-</w:t>
    </w:r>
    <w:r w:rsidRPr="00D054F1">
      <w:rPr>
        <w:rFonts w:ascii="標楷體" w:eastAsia="標楷體" w:hAnsi="標楷體"/>
      </w:rPr>
      <w:fldChar w:fldCharType="begin"/>
    </w:r>
    <w:r w:rsidRPr="00D054F1">
      <w:rPr>
        <w:rFonts w:ascii="標楷體" w:eastAsia="標楷體" w:hAnsi="標楷體"/>
      </w:rPr>
      <w:instrText>PAGE   \* MERGEFORMAT</w:instrText>
    </w:r>
    <w:r w:rsidRPr="00D054F1">
      <w:rPr>
        <w:rFonts w:ascii="標楷體" w:eastAsia="標楷體" w:hAnsi="標楷體"/>
      </w:rPr>
      <w:fldChar w:fldCharType="separate"/>
    </w:r>
    <w:r w:rsidRPr="00D054F1">
      <w:rPr>
        <w:rFonts w:ascii="標楷體" w:eastAsia="標楷體" w:hAnsi="標楷體"/>
        <w:lang w:val="zh-TW"/>
      </w:rPr>
      <w:t>2</w:t>
    </w:r>
    <w:r w:rsidRPr="00D054F1">
      <w:rPr>
        <w:rFonts w:ascii="標楷體" w:eastAsia="標楷體" w:hAnsi="標楷體"/>
      </w:rPr>
      <w:fldChar w:fldCharType="end"/>
    </w:r>
  </w:p>
  <w:p w14:paraId="56983A1F" w14:textId="77777777" w:rsidR="00D054F1" w:rsidRDefault="00D054F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41804" w14:textId="722D93EC" w:rsidR="00D054F1" w:rsidRPr="00D054F1" w:rsidRDefault="00D054F1">
    <w:pPr>
      <w:pStyle w:val="a4"/>
      <w:jc w:val="center"/>
      <w:rPr>
        <w:rFonts w:ascii="標楷體" w:eastAsia="標楷體" w:hAnsi="標楷體"/>
      </w:rPr>
    </w:pPr>
    <w:r w:rsidRPr="00D054F1">
      <w:rPr>
        <w:rFonts w:ascii="標楷體" w:eastAsia="標楷體" w:hAnsi="標楷體" w:hint="eastAsia"/>
      </w:rPr>
      <w:t>10-1-</w:t>
    </w:r>
    <w:r w:rsidRPr="00D054F1">
      <w:rPr>
        <w:rFonts w:ascii="標楷體" w:eastAsia="標楷體" w:hAnsi="標楷體"/>
      </w:rPr>
      <w:fldChar w:fldCharType="begin"/>
    </w:r>
    <w:r w:rsidRPr="00D054F1">
      <w:rPr>
        <w:rFonts w:ascii="標楷體" w:eastAsia="標楷體" w:hAnsi="標楷體"/>
      </w:rPr>
      <w:instrText>PAGE   \* MERGEFORMAT</w:instrText>
    </w:r>
    <w:r w:rsidRPr="00D054F1">
      <w:rPr>
        <w:rFonts w:ascii="標楷體" w:eastAsia="標楷體" w:hAnsi="標楷體"/>
      </w:rPr>
      <w:fldChar w:fldCharType="separate"/>
    </w:r>
    <w:r w:rsidRPr="00D054F1">
      <w:rPr>
        <w:rFonts w:ascii="標楷體" w:eastAsia="標楷體" w:hAnsi="標楷體"/>
        <w:lang w:val="zh-TW"/>
      </w:rPr>
      <w:t>2</w:t>
    </w:r>
    <w:r w:rsidRPr="00D054F1">
      <w:rPr>
        <w:rFonts w:ascii="標楷體" w:eastAsia="標楷體" w:hAnsi="標楷體"/>
      </w:rPr>
      <w:fldChar w:fldCharType="end"/>
    </w:r>
  </w:p>
  <w:p w14:paraId="322706E4" w14:textId="77777777" w:rsidR="00D054F1" w:rsidRDefault="00D054F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A13E8" w14:textId="77777777" w:rsidR="00437407" w:rsidRDefault="00437407">
      <w:r>
        <w:separator/>
      </w:r>
    </w:p>
  </w:footnote>
  <w:footnote w:type="continuationSeparator" w:id="0">
    <w:p w14:paraId="71AB19D6" w14:textId="77777777" w:rsidR="00437407" w:rsidRDefault="00437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FF94F" w14:textId="2E43EB91" w:rsidR="005F37B0" w:rsidRDefault="005F37B0">
    <w:pPr>
      <w:pStyle w:val="a3"/>
      <w:jc w:val="center"/>
    </w:pPr>
    <w:r w:rsidRPr="007D375C">
      <w:rPr>
        <w:rFonts w:ascii="標楷體" w:eastAsia="標楷體" w:hint="eastAsia"/>
        <w:b/>
        <w:spacing w:val="120"/>
        <w:sz w:val="36"/>
        <w:u w:val="single"/>
      </w:rPr>
      <w:t>中華民國</w:t>
    </w:r>
    <w:proofErr w:type="gramStart"/>
    <w:r w:rsidR="007A34D9" w:rsidRPr="007A34D9">
      <w:rPr>
        <w:rFonts w:ascii="標楷體" w:eastAsia="標楷體" w:hAnsi="標楷體" w:hint="eastAsia"/>
        <w:b/>
        <w:spacing w:val="120"/>
        <w:sz w:val="36"/>
        <w:u w:val="single"/>
      </w:rPr>
      <w:t>114</w:t>
    </w:r>
    <w:proofErr w:type="gramEnd"/>
    <w:r w:rsidRPr="007D375C">
      <w:rPr>
        <w:rFonts w:ascii="標楷體" w:eastAsia="標楷體" w:hint="eastAsia"/>
        <w:b/>
        <w:spacing w:val="120"/>
        <w:sz w:val="36"/>
        <w:u w:val="single"/>
      </w:rPr>
      <w:t>年度中央政府總決算歲入來源別決算審定</w:t>
    </w:r>
    <w:r w:rsidR="00251692">
      <w:rPr>
        <w:rFonts w:ascii="標楷體" w:eastAsia="標楷體" w:hint="eastAsia"/>
        <w:b/>
        <w:spacing w:val="120"/>
        <w:sz w:val="36"/>
        <w:u w:val="single"/>
      </w:rPr>
      <w:t>總</w:t>
    </w:r>
    <w:r w:rsidRPr="007D375C">
      <w:rPr>
        <w:rFonts w:ascii="標楷體" w:eastAsia="標楷體" w:hint="eastAsia"/>
        <w:b/>
        <w:spacing w:val="120"/>
        <w:sz w:val="36"/>
        <w:u w:val="single"/>
      </w:rPr>
      <w:t>表</w:t>
    </w:r>
    <w:r w:rsidR="007D375C" w:rsidRPr="007A34D9">
      <w:rPr>
        <w:rFonts w:ascii="標楷體" w:eastAsia="標楷體" w:hAnsi="標楷體" w:hint="eastAsia"/>
        <w:bCs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04CF2" w14:textId="40DAB3B0" w:rsidR="005F37B0" w:rsidRPr="007D375C" w:rsidRDefault="005F37B0">
    <w:pPr>
      <w:pStyle w:val="a3"/>
      <w:jc w:val="center"/>
      <w:rPr>
        <w:spacing w:val="120"/>
      </w:rPr>
    </w:pPr>
    <w:r w:rsidRPr="007D375C">
      <w:rPr>
        <w:rFonts w:ascii="標楷體" w:eastAsia="標楷體" w:hint="eastAsia"/>
        <w:b/>
        <w:spacing w:val="120"/>
        <w:sz w:val="36"/>
        <w:u w:val="single"/>
      </w:rPr>
      <w:t>中華民國</w:t>
    </w:r>
    <w:proofErr w:type="gramStart"/>
    <w:r w:rsidR="007A34D9" w:rsidRPr="007A34D9">
      <w:rPr>
        <w:rFonts w:ascii="標楷體" w:eastAsia="標楷體" w:hAnsi="標楷體" w:hint="eastAsia"/>
        <w:b/>
        <w:spacing w:val="120"/>
        <w:sz w:val="36"/>
        <w:u w:val="single"/>
      </w:rPr>
      <w:t>114</w:t>
    </w:r>
    <w:proofErr w:type="gramEnd"/>
    <w:r w:rsidRPr="007D375C">
      <w:rPr>
        <w:rFonts w:ascii="標楷體" w:eastAsia="標楷體" w:hint="eastAsia"/>
        <w:b/>
        <w:spacing w:val="120"/>
        <w:sz w:val="36"/>
        <w:u w:val="single"/>
      </w:rPr>
      <w:t>年度中央政府總決算歲入來源別決算審定</w:t>
    </w:r>
    <w:r w:rsidR="00B67036" w:rsidRPr="007D375C">
      <w:rPr>
        <w:rFonts w:ascii="標楷體" w:eastAsia="標楷體" w:hint="eastAsia"/>
        <w:b/>
        <w:spacing w:val="120"/>
        <w:sz w:val="36"/>
        <w:u w:val="single"/>
      </w:rPr>
      <w:t>總</w:t>
    </w:r>
    <w:r w:rsidRPr="007D375C">
      <w:rPr>
        <w:rFonts w:ascii="標楷體" w:eastAsia="標楷體" w:hint="eastAsia"/>
        <w:b/>
        <w:spacing w:val="12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07"/>
    <w:rsid w:val="00013840"/>
    <w:rsid w:val="00152299"/>
    <w:rsid w:val="001C1C74"/>
    <w:rsid w:val="00251692"/>
    <w:rsid w:val="00317F91"/>
    <w:rsid w:val="00321DE1"/>
    <w:rsid w:val="003C5E03"/>
    <w:rsid w:val="00437407"/>
    <w:rsid w:val="005C62FD"/>
    <w:rsid w:val="005F37B0"/>
    <w:rsid w:val="00793BAF"/>
    <w:rsid w:val="007A34D9"/>
    <w:rsid w:val="007D375C"/>
    <w:rsid w:val="00B07C25"/>
    <w:rsid w:val="00B67036"/>
    <w:rsid w:val="00C96AF7"/>
    <w:rsid w:val="00CA2CF8"/>
    <w:rsid w:val="00D017C3"/>
    <w:rsid w:val="00D054F1"/>
    <w:rsid w:val="00E166C8"/>
    <w:rsid w:val="00FE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1DB6624"/>
  <w15:chartTrackingRefBased/>
  <w15:docId w15:val="{5CFDC1FC-F5D4-4DCE-B115-E33B1A99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D054F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cK3kDxDH9&#27506;&#20837;&#20358;&#28304;&#21029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cK3kDxDH9歲入來源別決算審定表A3</Template>
  <TotalTime>16</TotalTime>
  <Pages>2</Pages>
  <Words>902</Words>
  <Characters>4563</Characters>
  <Application>Microsoft Office Word</Application>
  <DocSecurity>0</DocSecurity>
  <Lines>38</Lines>
  <Paragraphs>10</Paragraphs>
  <ScaleCrop>false</ScaleCrop>
  <Company>N.A.O.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徐承軒</dc:creator>
  <cp:keywords/>
  <cp:lastModifiedBy>徐承軒</cp:lastModifiedBy>
  <cp:revision>3</cp:revision>
  <cp:lastPrinted>2026-06-12T01:41:00Z</cp:lastPrinted>
  <dcterms:created xsi:type="dcterms:W3CDTF">2026-06-12T01:57:00Z</dcterms:created>
  <dcterms:modified xsi:type="dcterms:W3CDTF">2026-06-15T02:49:00Z</dcterms:modified>
</cp:coreProperties>
</file>