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7868D" w14:textId="77777777" w:rsidR="00DB2817" w:rsidRDefault="00DB2817" w:rsidP="00DB2817">
      <w:pPr>
        <w:pStyle w:val="af2"/>
        <w:spacing w:line="340" w:lineRule="exact"/>
        <w:ind w:right="240"/>
      </w:pPr>
    </w:p>
    <w:p w14:paraId="5051BA25" w14:textId="77777777" w:rsidR="00DB2817" w:rsidRPr="0070061C" w:rsidRDefault="00DB2817" w:rsidP="00415DB4">
      <w:pPr>
        <w:pStyle w:val="af2"/>
        <w:spacing w:line="320" w:lineRule="exact"/>
        <w:ind w:rightChars="-2" w:right="-5"/>
        <w:rPr>
          <w:sz w:val="22"/>
          <w:szCs w:val="22"/>
        </w:rPr>
      </w:pPr>
      <w:r w:rsidRPr="0070061C">
        <w:rPr>
          <w:rFonts w:hint="eastAsia"/>
          <w:sz w:val="22"/>
          <w:szCs w:val="22"/>
        </w:rPr>
        <w:t>單位</w:t>
      </w:r>
      <w:r w:rsidRPr="0070061C">
        <w:rPr>
          <w:sz w:val="22"/>
          <w:szCs w:val="22"/>
        </w:rPr>
        <w:t>：</w:t>
      </w:r>
      <w:r w:rsidRPr="0070061C">
        <w:rPr>
          <w:rFonts w:hint="eastAsia"/>
          <w:sz w:val="22"/>
          <w:szCs w:val="22"/>
        </w:rPr>
        <w:t>新臺幣元</w:t>
      </w:r>
    </w:p>
    <w:tbl>
      <w:tblPr>
        <w:tblW w:w="2072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443"/>
        <w:gridCol w:w="1896"/>
        <w:gridCol w:w="1897"/>
        <w:gridCol w:w="1897"/>
        <w:gridCol w:w="1897"/>
        <w:gridCol w:w="1897"/>
        <w:gridCol w:w="1897"/>
        <w:gridCol w:w="1897"/>
        <w:gridCol w:w="1897"/>
        <w:gridCol w:w="1897"/>
        <w:gridCol w:w="1897"/>
      </w:tblGrid>
      <w:tr w:rsidR="00DB2817" w:rsidRPr="008F26EA" w14:paraId="2871C877" w14:textId="77777777" w:rsidTr="00D93BF5">
        <w:trPr>
          <w:cantSplit/>
          <w:trHeight w:hRule="exact" w:val="680"/>
        </w:trPr>
        <w:tc>
          <w:tcPr>
            <w:tcW w:w="1755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A5EFF12" w14:textId="77777777" w:rsidR="00DB2817" w:rsidRPr="00A865D5" w:rsidRDefault="00DB2817" w:rsidP="00D93BF5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596C4961" w14:textId="77777777" w:rsidR="00DB2817" w:rsidRPr="00A865D5" w:rsidRDefault="00DB2817" w:rsidP="00D93BF5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14:paraId="2A47E109" w14:textId="77777777" w:rsidR="00DB2817" w:rsidRPr="005165F6" w:rsidRDefault="00DB2817" w:rsidP="00D93BF5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總統府主管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14:paraId="2290E519" w14:textId="77777777" w:rsidR="00DB2817" w:rsidRPr="005165F6" w:rsidRDefault="00DB2817" w:rsidP="00D93BF5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行政院主管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14:paraId="2BB1A6DB" w14:textId="77777777" w:rsidR="00DB2817" w:rsidRPr="005165F6" w:rsidRDefault="00DB2817" w:rsidP="00D93BF5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立法院主管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95AF0EE" w14:textId="77777777" w:rsidR="00DB2817" w:rsidRPr="005165F6" w:rsidRDefault="00DB2817" w:rsidP="00D93BF5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司法院主管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D9BE58" w14:textId="77777777" w:rsidR="00DB2817" w:rsidRPr="005165F6" w:rsidRDefault="00DB2817" w:rsidP="00D93BF5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考試院主管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67EE51" w14:textId="77777777" w:rsidR="00DB2817" w:rsidRPr="00BB7D74" w:rsidRDefault="00DB2817" w:rsidP="00D93BF5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監察院主管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2E63AF" w14:textId="77777777" w:rsidR="00DB2817" w:rsidRPr="00BB7D74" w:rsidRDefault="00DB2817" w:rsidP="00D93BF5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內政部主管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B2E447" w14:textId="77777777" w:rsidR="00DB2817" w:rsidRPr="00BB7D74" w:rsidRDefault="00DB2817" w:rsidP="00D93BF5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外交部主管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9EC3801" w14:textId="77777777" w:rsidR="00DB2817" w:rsidRPr="00BB7D74" w:rsidRDefault="00DB2817" w:rsidP="00D93BF5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國防部主管</w:t>
            </w:r>
          </w:p>
        </w:tc>
        <w:tc>
          <w:tcPr>
            <w:tcW w:w="1897" w:type="dxa"/>
            <w:tcBorders>
              <w:bottom w:val="single" w:sz="4" w:space="0" w:color="auto"/>
              <w:right w:val="nil"/>
            </w:tcBorders>
            <w:vAlign w:val="center"/>
          </w:tcPr>
          <w:p w14:paraId="562D71C0" w14:textId="77777777" w:rsidR="00DB2817" w:rsidRPr="00BB7D74" w:rsidRDefault="00DB2817" w:rsidP="00D93BF5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財政部主管</w:t>
            </w:r>
          </w:p>
        </w:tc>
      </w:tr>
      <w:tr w:rsidR="009C1041" w:rsidRPr="00E0548C" w14:paraId="714022CC" w14:textId="77777777" w:rsidTr="001171E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97B69C2" w14:textId="77777777" w:rsidR="009C1041" w:rsidRPr="00E0548C" w:rsidRDefault="009C1041" w:rsidP="00426353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E0548C">
              <w:rPr>
                <w:rFonts w:ascii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896" w:type="dxa"/>
            <w:tcBorders>
              <w:bottom w:val="nil"/>
            </w:tcBorders>
            <w:shd w:val="clear" w:color="auto" w:fill="auto"/>
            <w:vAlign w:val="center"/>
          </w:tcPr>
          <w:p w14:paraId="0E951DFB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14,606,191,201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  <w:vAlign w:val="center"/>
          </w:tcPr>
          <w:p w14:paraId="09ABEC3F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35,829,590,895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  <w:vAlign w:val="center"/>
          </w:tcPr>
          <w:p w14:paraId="2392D9FF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3,478,296,272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  <w:vAlign w:val="center"/>
          </w:tcPr>
          <w:p w14:paraId="53C1CC73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26,968,775,520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CD3630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39,351,017,305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4A42E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2,684,044,710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3B6343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137,721,779,053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5BC035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24,580,090,419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E973F1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430,274,181,513</w:t>
            </w:r>
          </w:p>
        </w:tc>
        <w:tc>
          <w:tcPr>
            <w:tcW w:w="1897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1C11C85C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146,741,697,860</w:t>
            </w:r>
          </w:p>
        </w:tc>
      </w:tr>
      <w:tr w:rsidR="009C1041" w:rsidRPr="00E0548C" w14:paraId="4F947A42" w14:textId="77777777" w:rsidTr="00AE1A3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55BEAD" w14:textId="77777777" w:rsidR="009C1041" w:rsidRPr="00E0548C" w:rsidRDefault="009C1041" w:rsidP="009C1041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E0548C">
              <w:rPr>
                <w:rFonts w:ascii="標楷體" w:hAnsi="標楷體" w:hint="eastAsia"/>
                <w:b/>
                <w:noProof/>
                <w:sz w:val="22"/>
                <w:szCs w:val="22"/>
              </w:rPr>
              <w:t>經常支出小計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809E27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12,371,013,058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403DEC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29,296,829,405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945508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3,327,573,581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8F0CFD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26,224,000,760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23422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39,163,446,366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6B73F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2,525,929,681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70BCE3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96,343,016,519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0B2882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23,554,910,280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DC71E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412,090,190,799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96C6CBD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142,953,074,707</w:t>
            </w:r>
          </w:p>
        </w:tc>
      </w:tr>
      <w:tr w:rsidR="00DB2817" w:rsidRPr="008F0AD3" w14:paraId="7FA50318" w14:textId="77777777" w:rsidTr="00D93BF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E230986" w14:textId="77777777" w:rsidR="00DB2817" w:rsidRPr="008F0AD3" w:rsidRDefault="00DB2817" w:rsidP="00D93BF5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312175" w14:textId="77777777" w:rsidR="00DB2817" w:rsidRPr="008F0AD3" w:rsidRDefault="00DB2817" w:rsidP="00D93BF5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 w:hint="eastAsia"/>
                <w:noProof/>
                <w:sz w:val="22"/>
                <w:szCs w:val="22"/>
              </w:rPr>
              <w:t>人事費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DD8629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3,943,337,875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7081BA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8,422,204,003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2D8434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2,584,781,273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358B3E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20,545,988,744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2BA6E2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18,191,079,820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AE1262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2,293,033,983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03EAD5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28,574,832,997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54ADD2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8,028,712,323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D0CDC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185,606,688,232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0324BB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17,789,636,568</w:t>
            </w:r>
          </w:p>
        </w:tc>
      </w:tr>
      <w:tr w:rsidR="00DB2817" w:rsidRPr="008F0AD3" w14:paraId="22B41175" w14:textId="77777777" w:rsidTr="00D93BF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8749A1D" w14:textId="77777777" w:rsidR="00DB2817" w:rsidRPr="008F0AD3" w:rsidRDefault="00DB2817" w:rsidP="00D93BF5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49480B" w14:textId="77777777" w:rsidR="00DB2817" w:rsidRPr="008F0AD3" w:rsidRDefault="00DB2817" w:rsidP="00D93BF5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 w:hint="eastAsia"/>
                <w:noProof/>
                <w:sz w:val="22"/>
                <w:szCs w:val="22"/>
              </w:rPr>
              <w:t>業務費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5D8B11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7,027,881,579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ACC014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6,428,549,938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517BE1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727,374,908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0A64EB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4,169,474,014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CE60B7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475,829,782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61220C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232,257,698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6410D6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9,492,288,162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E69990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7,962,358,780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E0F84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210,647,312,571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2C60B81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22,302,469,296</w:t>
            </w:r>
          </w:p>
        </w:tc>
      </w:tr>
      <w:tr w:rsidR="00DB2817" w:rsidRPr="008F0AD3" w14:paraId="4D35AD6B" w14:textId="77777777" w:rsidTr="00D93BF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0E74D1" w14:textId="77777777" w:rsidR="00DB2817" w:rsidRPr="008F0AD3" w:rsidRDefault="00DB2817" w:rsidP="00D93BF5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2A4626C" w14:textId="77777777" w:rsidR="00DB2817" w:rsidRPr="008F0AD3" w:rsidRDefault="00DB2817" w:rsidP="00D93BF5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 w:hint="eastAsia"/>
                <w:noProof/>
                <w:sz w:val="22"/>
                <w:szCs w:val="22"/>
              </w:rPr>
              <w:t>獎補助費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60A3AD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1,399,793,604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73E08B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14,446,075,464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79ECEA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15,417,400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82C497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1,508,538,002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BCD129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20,496,536,764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B0F8D9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638,000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47667D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58,275,895,360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339217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7,563,839,177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785D8A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15,836,189,996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9A94129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18,030,252,257</w:t>
            </w:r>
          </w:p>
        </w:tc>
      </w:tr>
      <w:tr w:rsidR="00DB2817" w:rsidRPr="008F0AD3" w14:paraId="56CB2EE1" w14:textId="77777777" w:rsidTr="00D93BF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F4AAE73" w14:textId="77777777" w:rsidR="00DB2817" w:rsidRPr="008F0AD3" w:rsidRDefault="00DB2817" w:rsidP="00D93BF5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/>
                <w:noProof/>
                <w:sz w:val="22"/>
                <w:szCs w:val="22"/>
              </w:rPr>
              <w:t>4.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133DAF" w14:textId="77777777" w:rsidR="00DB2817" w:rsidRPr="008F0AD3" w:rsidRDefault="00DB2817" w:rsidP="00D93BF5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 w:hint="eastAsia"/>
                <w:noProof/>
                <w:sz w:val="22"/>
                <w:szCs w:val="22"/>
              </w:rPr>
              <w:t>債務費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32161F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87A244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68E00D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6801ED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1ECB92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747E3A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1B36E9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165932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6890C2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8621CB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84,830,716,586</w:t>
            </w:r>
          </w:p>
        </w:tc>
      </w:tr>
      <w:tr w:rsidR="009C1041" w:rsidRPr="00E0548C" w14:paraId="7A25296A" w14:textId="77777777" w:rsidTr="005E3CC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27C967" w14:textId="77777777" w:rsidR="009C1041" w:rsidRPr="00E0548C" w:rsidRDefault="009C1041" w:rsidP="00426353">
            <w:pPr>
              <w:pStyle w:val="1-31"/>
              <w:ind w:leftChars="-5" w:left="-12"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E0548C">
              <w:rPr>
                <w:rFonts w:ascii="標楷體" w:hAnsi="標楷體" w:hint="eastAsia"/>
                <w:b/>
                <w:noProof/>
                <w:sz w:val="22"/>
                <w:szCs w:val="22"/>
              </w:rPr>
              <w:t>資本支出小計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665333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2,235,178,143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92C31D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6,532,761,490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54057A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150,722,691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630045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744,774,760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0E4715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187,570,939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C9DFBF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158,115,029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998A89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41,378,762,534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64960A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1,025,180,139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DCE99B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18,183,990,714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FAAF55" w14:textId="77777777" w:rsidR="009C1041" w:rsidRPr="00E0548C" w:rsidRDefault="009C1041" w:rsidP="00D93BF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0548C">
              <w:rPr>
                <w:rFonts w:hAnsi="細明體"/>
                <w:b/>
                <w:noProof/>
                <w:sz w:val="22"/>
                <w:szCs w:val="22"/>
              </w:rPr>
              <w:t>3,788,623,153</w:t>
            </w:r>
          </w:p>
        </w:tc>
      </w:tr>
      <w:tr w:rsidR="00DB2817" w:rsidRPr="008F0AD3" w14:paraId="705C077D" w14:textId="77777777" w:rsidTr="00D93BF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B2CA08" w14:textId="77777777" w:rsidR="00DB2817" w:rsidRPr="008F0AD3" w:rsidRDefault="00DB2817" w:rsidP="00D93BF5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FD7EEE" w14:textId="77777777" w:rsidR="00DB2817" w:rsidRPr="008F0AD3" w:rsidRDefault="00DB2817" w:rsidP="00D93BF5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 w:hint="eastAsia"/>
                <w:noProof/>
                <w:sz w:val="22"/>
                <w:szCs w:val="22"/>
              </w:rPr>
              <w:t>業務費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FB4B33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80BC17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11,063,616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BCB305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2C998A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0B0AFE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B16D2B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B5DB9E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3,098,264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B723CC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89,528,163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E53C6C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94BE9FA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13,997,385</w:t>
            </w:r>
          </w:p>
        </w:tc>
      </w:tr>
      <w:tr w:rsidR="00DB2817" w:rsidRPr="008F0AD3" w14:paraId="3EE024CB" w14:textId="77777777" w:rsidTr="00D93BF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98475D" w14:textId="77777777" w:rsidR="00DB2817" w:rsidRPr="008F0AD3" w:rsidRDefault="00DB2817" w:rsidP="00D93BF5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DF6857E" w14:textId="77777777" w:rsidR="00DB2817" w:rsidRPr="008F0AD3" w:rsidRDefault="00DB2817" w:rsidP="00D93BF5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 w:hint="eastAsia"/>
                <w:noProof/>
                <w:sz w:val="22"/>
                <w:szCs w:val="22"/>
              </w:rPr>
              <w:t>設備及投資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6BE9EC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2,235,178,143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F9D095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3,278,286,816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C3D9C5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150,722,691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8614C9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707,971,760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D84207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187,570,939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69ECAB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158,115,029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A94C10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17,094,819,823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7EA0A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932,387,976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3A4E83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18,181,010,714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2E2B901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3,774,625,768</w:t>
            </w:r>
          </w:p>
        </w:tc>
      </w:tr>
      <w:tr w:rsidR="00DB2817" w:rsidRPr="008F0AD3" w14:paraId="67FECF9F" w14:textId="77777777" w:rsidTr="00D93BF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F059E3" w14:textId="77777777" w:rsidR="00DB2817" w:rsidRPr="008F0AD3" w:rsidRDefault="00DB2817" w:rsidP="00D93BF5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AB520A6" w14:textId="77777777" w:rsidR="00DB2817" w:rsidRPr="008F0AD3" w:rsidRDefault="00DB2817" w:rsidP="00D93BF5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 w:hint="eastAsia"/>
                <w:noProof/>
                <w:sz w:val="22"/>
                <w:szCs w:val="22"/>
              </w:rPr>
              <w:t>獎補助費</w:t>
            </w:r>
          </w:p>
        </w:tc>
        <w:tc>
          <w:tcPr>
            <w:tcW w:w="18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B24936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FAF6C58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3,243,411,058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7DC29A3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36187F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36,803,000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6A882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8468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42F4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24,280,844,447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C54D2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3,264,000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ECF62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2,980,000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06CD4C" w14:textId="77777777" w:rsidR="00DB2817" w:rsidRPr="008F0AD3" w:rsidRDefault="00DB2817" w:rsidP="00D93BF5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14:paraId="356FFFFF" w14:textId="77777777" w:rsidR="00DB2817" w:rsidRPr="009D37D9" w:rsidRDefault="00DB2817" w:rsidP="00DB2817">
      <w:pPr>
        <w:pStyle w:val="aa"/>
        <w:spacing w:line="240" w:lineRule="auto"/>
        <w:rPr>
          <w:sz w:val="16"/>
          <w:szCs w:val="16"/>
        </w:rPr>
      </w:pPr>
      <w:r w:rsidRPr="009D37D9">
        <w:rPr>
          <w:sz w:val="16"/>
          <w:szCs w:val="16"/>
        </w:rPr>
        <w:t xml:space="preserve"> </w:t>
      </w:r>
    </w:p>
    <w:p w14:paraId="70142FA1" w14:textId="503CE8DC" w:rsidR="00DB2817" w:rsidRDefault="009D37D9" w:rsidP="00DB2817">
      <w:r w:rsidRPr="00DB2817">
        <w:t xml:space="preserve"> </w:t>
      </w:r>
    </w:p>
    <w:p w14:paraId="2C53C759" w14:textId="77777777" w:rsidR="00DB2817" w:rsidRDefault="00DB2817" w:rsidP="00DB2817">
      <w:pPr>
        <w:pStyle w:val="af2"/>
        <w:spacing w:line="340" w:lineRule="exact"/>
        <w:ind w:right="240"/>
      </w:pPr>
      <w:r>
        <w:br w:type="page"/>
      </w:r>
    </w:p>
    <w:p w14:paraId="251371A8" w14:textId="77777777" w:rsidR="00DB2817" w:rsidRPr="0070061C" w:rsidRDefault="00DB2817" w:rsidP="00415DB4">
      <w:pPr>
        <w:pStyle w:val="af2"/>
        <w:spacing w:line="320" w:lineRule="exact"/>
        <w:ind w:rightChars="-2" w:right="-5"/>
        <w:rPr>
          <w:sz w:val="22"/>
          <w:szCs w:val="22"/>
        </w:rPr>
      </w:pPr>
      <w:r w:rsidRPr="0070061C">
        <w:rPr>
          <w:rFonts w:hint="eastAsia"/>
          <w:sz w:val="22"/>
          <w:szCs w:val="22"/>
        </w:rPr>
        <w:t>單位</w:t>
      </w:r>
      <w:r w:rsidRPr="0070061C">
        <w:rPr>
          <w:sz w:val="22"/>
          <w:szCs w:val="22"/>
        </w:rPr>
        <w:t>：</w:t>
      </w:r>
      <w:r w:rsidRPr="0070061C">
        <w:rPr>
          <w:rFonts w:hint="eastAsia"/>
          <w:sz w:val="22"/>
          <w:szCs w:val="22"/>
        </w:rPr>
        <w:t>新臺幣元</w:t>
      </w:r>
    </w:p>
    <w:tbl>
      <w:tblPr>
        <w:tblW w:w="2072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443"/>
        <w:gridCol w:w="1724"/>
        <w:gridCol w:w="1724"/>
        <w:gridCol w:w="1725"/>
        <w:gridCol w:w="1724"/>
        <w:gridCol w:w="1725"/>
        <w:gridCol w:w="1724"/>
        <w:gridCol w:w="1725"/>
        <w:gridCol w:w="1724"/>
        <w:gridCol w:w="1725"/>
        <w:gridCol w:w="1724"/>
        <w:gridCol w:w="1725"/>
      </w:tblGrid>
      <w:tr w:rsidR="009C1041" w:rsidRPr="008F26EA" w14:paraId="0CFD89BF" w14:textId="77777777" w:rsidTr="009C1041">
        <w:trPr>
          <w:cantSplit/>
          <w:trHeight w:hRule="exact" w:val="680"/>
        </w:trPr>
        <w:tc>
          <w:tcPr>
            <w:tcW w:w="1755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75FC0914" w14:textId="77777777" w:rsidR="009C1041" w:rsidRPr="00A865D5" w:rsidRDefault="009C1041" w:rsidP="009C1041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60F5364E" w14:textId="77777777" w:rsidR="009C1041" w:rsidRPr="00A865D5" w:rsidRDefault="009C1041" w:rsidP="009C1041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3A3139DC" w14:textId="77777777" w:rsidR="009C1041" w:rsidRPr="005165F6" w:rsidRDefault="009C1041" w:rsidP="009C1041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教育部主管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0D857981" w14:textId="77777777" w:rsidR="009C1041" w:rsidRPr="005165F6" w:rsidRDefault="009C1041" w:rsidP="009C1041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法務部主管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14:paraId="5492EF67" w14:textId="77777777" w:rsidR="009C1041" w:rsidRPr="005165F6" w:rsidRDefault="009C1041" w:rsidP="009C1041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經濟部主管</w:t>
            </w:r>
          </w:p>
        </w:tc>
        <w:tc>
          <w:tcPr>
            <w:tcW w:w="172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3F71C55" w14:textId="77777777" w:rsidR="009C1041" w:rsidRPr="005165F6" w:rsidRDefault="009C1041" w:rsidP="009C1041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交通部主管</w:t>
            </w:r>
          </w:p>
        </w:tc>
        <w:tc>
          <w:tcPr>
            <w:tcW w:w="17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06C185" w14:textId="77777777" w:rsidR="009C1041" w:rsidRPr="005165F6" w:rsidRDefault="009C1041" w:rsidP="009C1041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勞動部主管</w:t>
            </w:r>
          </w:p>
        </w:tc>
        <w:tc>
          <w:tcPr>
            <w:tcW w:w="172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3AE096" w14:textId="392D9089" w:rsidR="009C1041" w:rsidRPr="009C1041" w:rsidRDefault="009C1041" w:rsidP="009C1041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highlight w:val="yellow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農業部主管</w:t>
            </w:r>
          </w:p>
        </w:tc>
        <w:tc>
          <w:tcPr>
            <w:tcW w:w="17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C6A917" w14:textId="17C08AA0" w:rsidR="009C1041" w:rsidRPr="00BB7D74" w:rsidRDefault="009C1041" w:rsidP="009C1041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衛生福利部主管</w:t>
            </w:r>
          </w:p>
        </w:tc>
        <w:tc>
          <w:tcPr>
            <w:tcW w:w="172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51C5F3" w14:textId="0EF7A29D" w:rsidR="009C1041" w:rsidRPr="00BB7D74" w:rsidRDefault="009C1041" w:rsidP="009C1041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環境部主管</w:t>
            </w:r>
          </w:p>
        </w:tc>
        <w:tc>
          <w:tcPr>
            <w:tcW w:w="17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23D903" w14:textId="163114DC" w:rsidR="009C1041" w:rsidRPr="00BB7D74" w:rsidRDefault="009C1041" w:rsidP="009C1041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文化部主管</w:t>
            </w:r>
          </w:p>
        </w:tc>
        <w:tc>
          <w:tcPr>
            <w:tcW w:w="1724" w:type="dxa"/>
            <w:tcBorders>
              <w:bottom w:val="single" w:sz="4" w:space="0" w:color="auto"/>
              <w:right w:val="nil"/>
            </w:tcBorders>
            <w:vAlign w:val="center"/>
          </w:tcPr>
          <w:p w14:paraId="5BE6DDCF" w14:textId="602E459B" w:rsidR="009C1041" w:rsidRPr="00BB7D74" w:rsidRDefault="00C62896" w:rsidP="009C1041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62896">
              <w:rPr>
                <w:rFonts w:ascii="標楷體" w:eastAsia="標楷體" w:hAnsi="標楷體" w:hint="eastAsia"/>
                <w:spacing w:val="-10"/>
                <w:sz w:val="20"/>
              </w:rPr>
              <w:t>數位發展部主管</w:t>
            </w:r>
          </w:p>
        </w:tc>
        <w:tc>
          <w:tcPr>
            <w:tcW w:w="1725" w:type="dxa"/>
            <w:tcBorders>
              <w:bottom w:val="single" w:sz="4" w:space="0" w:color="auto"/>
              <w:right w:val="nil"/>
            </w:tcBorders>
            <w:vAlign w:val="center"/>
          </w:tcPr>
          <w:p w14:paraId="37492AD9" w14:textId="113BDEC7" w:rsidR="009C1041" w:rsidRPr="00BB7D74" w:rsidRDefault="00C62896" w:rsidP="009C1041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62896">
              <w:rPr>
                <w:rFonts w:ascii="標楷體" w:eastAsia="標楷體" w:hAnsi="標楷體" w:hint="eastAsia"/>
                <w:spacing w:val="-10"/>
                <w:sz w:val="20"/>
              </w:rPr>
              <w:t>僑務委員會主管</w:t>
            </w:r>
          </w:p>
        </w:tc>
      </w:tr>
      <w:tr w:rsidR="00C62896" w:rsidRPr="00CF2074" w14:paraId="377BF356" w14:textId="77777777" w:rsidTr="0067310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4C01D61" w14:textId="77777777" w:rsidR="00C62896" w:rsidRPr="00CF2074" w:rsidRDefault="00C62896" w:rsidP="00C62896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CF2074">
              <w:rPr>
                <w:rFonts w:ascii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center"/>
          </w:tcPr>
          <w:p w14:paraId="4933E0FD" w14:textId="77777777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347,836,906,682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center"/>
          </w:tcPr>
          <w:p w14:paraId="664B2013" w14:textId="77777777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43,202,722,707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auto"/>
            <w:vAlign w:val="center"/>
          </w:tcPr>
          <w:p w14:paraId="6B1A74C2" w14:textId="77777777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109,885,561,496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center"/>
          </w:tcPr>
          <w:p w14:paraId="70FE19FB" w14:textId="77777777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138,472,856,559</w:t>
            </w:r>
          </w:p>
        </w:tc>
        <w:tc>
          <w:tcPr>
            <w:tcW w:w="1725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37946A" w14:textId="77777777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292,077,807,070</w:t>
            </w:r>
          </w:p>
        </w:tc>
        <w:tc>
          <w:tcPr>
            <w:tcW w:w="172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458570" w14:textId="7A8CF385" w:rsidR="00C62896" w:rsidRPr="009C1041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  <w:highlight w:val="yellow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161,434,711,893</w:t>
            </w:r>
          </w:p>
        </w:tc>
        <w:tc>
          <w:tcPr>
            <w:tcW w:w="1725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D1F35" w14:textId="00DD1918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348,594,685,486</w:t>
            </w:r>
          </w:p>
        </w:tc>
        <w:tc>
          <w:tcPr>
            <w:tcW w:w="172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432878" w14:textId="70E1EDBC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7,066,975,767</w:t>
            </w:r>
          </w:p>
        </w:tc>
        <w:tc>
          <w:tcPr>
            <w:tcW w:w="1725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7452F2" w14:textId="5D0B486A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24,427,018,855</w:t>
            </w:r>
          </w:p>
        </w:tc>
        <w:tc>
          <w:tcPr>
            <w:tcW w:w="1724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60B75B3F" w14:textId="73BDE0DB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62896">
              <w:rPr>
                <w:rFonts w:hAnsi="細明體"/>
                <w:b/>
                <w:noProof/>
                <w:sz w:val="22"/>
                <w:szCs w:val="22"/>
              </w:rPr>
              <w:t>5,330,605,319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auto"/>
            <w:vAlign w:val="center"/>
          </w:tcPr>
          <w:p w14:paraId="109ECF1B" w14:textId="1C94BB89" w:rsidR="00C62896" w:rsidRPr="00C62896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62896">
              <w:rPr>
                <w:rFonts w:hAnsi="細明體"/>
                <w:b/>
                <w:noProof/>
                <w:sz w:val="22"/>
                <w:szCs w:val="22"/>
              </w:rPr>
              <w:t>1,944,785,419</w:t>
            </w:r>
          </w:p>
        </w:tc>
      </w:tr>
      <w:tr w:rsidR="00C62896" w:rsidRPr="00CF2074" w14:paraId="05CB11F4" w14:textId="77777777" w:rsidTr="0067310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5677A9" w14:textId="77777777" w:rsidR="00C62896" w:rsidRPr="00CF2074" w:rsidRDefault="00C62896" w:rsidP="00C62896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CF2074">
              <w:rPr>
                <w:rFonts w:ascii="標楷體" w:hAnsi="標楷體" w:hint="eastAsia"/>
                <w:b/>
                <w:noProof/>
                <w:sz w:val="22"/>
                <w:szCs w:val="22"/>
              </w:rPr>
              <w:t>經常支出小計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3961DE" w14:textId="77777777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318,783,823,937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6C4275" w14:textId="77777777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39,332,437,801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3E8746" w14:textId="77777777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67,799,906,209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D8838A" w14:textId="77777777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35,857,998,263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3B0965" w14:textId="77777777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291,718,220,838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E42D60" w14:textId="5DE3C6FF" w:rsidR="00C62896" w:rsidRPr="009C1041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  <w:highlight w:val="yellow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144,517,910,027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AD92DE" w14:textId="7A2B671A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343,465,397,682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E82410" w14:textId="6C5F1002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4,873,756,182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C7CB7" w14:textId="53C4BE82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20,594,283,153</w:t>
            </w:r>
          </w:p>
        </w:tc>
        <w:tc>
          <w:tcPr>
            <w:tcW w:w="172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FC747EB" w14:textId="472F3A5D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62896">
              <w:rPr>
                <w:rFonts w:hAnsi="細明體"/>
                <w:b/>
                <w:noProof/>
                <w:sz w:val="22"/>
                <w:szCs w:val="22"/>
              </w:rPr>
              <w:t>4,768,153,054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09388C" w14:textId="10EB43B9" w:rsidR="00C62896" w:rsidRPr="00C62896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62896">
              <w:rPr>
                <w:rFonts w:hAnsi="細明體"/>
                <w:b/>
                <w:noProof/>
                <w:sz w:val="22"/>
                <w:szCs w:val="22"/>
              </w:rPr>
              <w:t>1,923,116,229</w:t>
            </w:r>
          </w:p>
        </w:tc>
      </w:tr>
      <w:tr w:rsidR="00C62896" w:rsidRPr="008F0AD3" w14:paraId="288A40C8" w14:textId="77777777" w:rsidTr="00406D0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7C6EDE" w14:textId="77777777" w:rsidR="00C62896" w:rsidRPr="008F0AD3" w:rsidRDefault="00C62896" w:rsidP="00C62896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B62173" w14:textId="77777777" w:rsidR="00C62896" w:rsidRPr="008F0AD3" w:rsidRDefault="00C62896" w:rsidP="00C62896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 w:hint="eastAsia"/>
                <w:noProof/>
                <w:sz w:val="22"/>
                <w:szCs w:val="22"/>
              </w:rPr>
              <w:t>人事費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2E1AB5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14,062,502,764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C37B2E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28,098,373,373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595CFE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6,999,327,685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514879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17,436,011,254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63FBE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4,030,098,015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D84A8B" w14:textId="483EE50D" w:rsidR="00C62896" w:rsidRPr="009C1041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8,685,268,676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B08D44" w14:textId="6694C9FC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6,209,550,102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282A37" w14:textId="51D01F9B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1,218,122,715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868E1" w14:textId="6E17FA51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1,834,950,875</w:t>
            </w:r>
          </w:p>
        </w:tc>
        <w:tc>
          <w:tcPr>
            <w:tcW w:w="172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E955F9" w14:textId="670E41F6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62896">
              <w:rPr>
                <w:rFonts w:hAnsi="細明體"/>
                <w:noProof/>
                <w:sz w:val="22"/>
                <w:szCs w:val="22"/>
              </w:rPr>
              <w:t>735,594,825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0C64F7" w14:textId="0C093BF9" w:rsidR="00C62896" w:rsidRPr="00C62896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62896">
              <w:rPr>
                <w:rFonts w:hAnsi="細明體"/>
                <w:noProof/>
                <w:sz w:val="22"/>
                <w:szCs w:val="22"/>
              </w:rPr>
              <w:t>351,356,568</w:t>
            </w:r>
          </w:p>
        </w:tc>
      </w:tr>
      <w:tr w:rsidR="00C62896" w:rsidRPr="008F0AD3" w14:paraId="2B5FDE0D" w14:textId="77777777" w:rsidTr="00406D0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E40575" w14:textId="77777777" w:rsidR="00C62896" w:rsidRPr="008F0AD3" w:rsidRDefault="00C62896" w:rsidP="00C62896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8B23A4F" w14:textId="77777777" w:rsidR="00C62896" w:rsidRPr="008F0AD3" w:rsidRDefault="00C62896" w:rsidP="00C62896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 w:hint="eastAsia"/>
                <w:noProof/>
                <w:sz w:val="22"/>
                <w:szCs w:val="22"/>
              </w:rPr>
              <w:t>業務費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73DC9C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9,876,414,535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E34CE0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7,713,138,439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08FF0D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15,224,024,863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2D48C1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7,050,059,589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4CBBFB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1,854,721,474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D43193" w14:textId="2FE605BB" w:rsidR="00C62896" w:rsidRPr="009C1041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10,276,577,855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7EA062" w14:textId="7515C1C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7,894,652,462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DB8A20" w14:textId="385968D5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2,256,354,359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E9BC9" w14:textId="53369019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5,104,977,098</w:t>
            </w:r>
          </w:p>
        </w:tc>
        <w:tc>
          <w:tcPr>
            <w:tcW w:w="172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2488F4C" w14:textId="035120FB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62896">
              <w:rPr>
                <w:rFonts w:hAnsi="細明體"/>
                <w:noProof/>
                <w:sz w:val="22"/>
                <w:szCs w:val="22"/>
              </w:rPr>
              <w:t>3,189,006,426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BB1D4D" w14:textId="594E79D3" w:rsidR="00C62896" w:rsidRPr="00C62896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62896">
              <w:rPr>
                <w:rFonts w:hAnsi="細明體"/>
                <w:noProof/>
                <w:sz w:val="22"/>
                <w:szCs w:val="22"/>
              </w:rPr>
              <w:t>672,158,452</w:t>
            </w:r>
          </w:p>
        </w:tc>
      </w:tr>
      <w:tr w:rsidR="00C62896" w:rsidRPr="008F0AD3" w14:paraId="14B406EE" w14:textId="77777777" w:rsidTr="00406D0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7D672B7" w14:textId="77777777" w:rsidR="00C62896" w:rsidRPr="008F0AD3" w:rsidRDefault="00C62896" w:rsidP="00C62896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8FB8FBA" w14:textId="77777777" w:rsidR="00C62896" w:rsidRPr="008F0AD3" w:rsidRDefault="00C62896" w:rsidP="00C62896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 w:hint="eastAsia"/>
                <w:noProof/>
                <w:sz w:val="22"/>
                <w:szCs w:val="22"/>
              </w:rPr>
              <w:t>獎補助費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C5A3B9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294,844,906,638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2698D2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3,520,925,989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C17501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45,576,553,661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B24A21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11,371,927,420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D2B89D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285,833,401,349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015D10" w14:textId="2676A0E4" w:rsidR="00C62896" w:rsidRPr="009C1041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125,556,063,496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5C1CBB" w14:textId="5EB7EB73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329,361,195,118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C71DAE" w14:textId="59177FF4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1,399,279,108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CA7DB1" w14:textId="41013E96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13,654,355,180</w:t>
            </w:r>
          </w:p>
        </w:tc>
        <w:tc>
          <w:tcPr>
            <w:tcW w:w="172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E6B3AA" w14:textId="3F4D1A41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62896">
              <w:rPr>
                <w:rFonts w:hAnsi="細明體"/>
                <w:noProof/>
                <w:sz w:val="22"/>
                <w:szCs w:val="22"/>
              </w:rPr>
              <w:t>843,551,803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44D534" w14:textId="32A48099" w:rsidR="00C62896" w:rsidRPr="00C62896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62896">
              <w:rPr>
                <w:rFonts w:hAnsi="細明體"/>
                <w:noProof/>
                <w:sz w:val="22"/>
                <w:szCs w:val="22"/>
              </w:rPr>
              <w:t>899,601,209</w:t>
            </w:r>
          </w:p>
        </w:tc>
      </w:tr>
      <w:tr w:rsidR="00C62896" w:rsidRPr="008F0AD3" w14:paraId="23A9B89B" w14:textId="77777777" w:rsidTr="00406D0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97AA689" w14:textId="77777777" w:rsidR="00C62896" w:rsidRPr="008F0AD3" w:rsidRDefault="00C62896" w:rsidP="00C62896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/>
                <w:noProof/>
                <w:sz w:val="22"/>
                <w:szCs w:val="22"/>
              </w:rPr>
              <w:t>4.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153B9F3" w14:textId="77777777" w:rsidR="00C62896" w:rsidRPr="008F0AD3" w:rsidRDefault="00C62896" w:rsidP="00C62896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 w:hint="eastAsia"/>
                <w:noProof/>
                <w:sz w:val="22"/>
                <w:szCs w:val="22"/>
              </w:rPr>
              <w:t>債務費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117380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88AF44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B8C5A2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828A21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F9E942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765793" w14:textId="38893E5C" w:rsidR="00C62896" w:rsidRPr="009C1041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0A9100" w14:textId="1E4D34DD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69645F" w14:textId="5F48C48E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3C7344" w14:textId="6CF3F3FA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D7679C8" w14:textId="546EE28C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6289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1EE0FB" w14:textId="6BE64B77" w:rsidR="00C62896" w:rsidRPr="00C62896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6289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62896" w:rsidRPr="00CF2074" w14:paraId="7E7ED1E7" w14:textId="77777777" w:rsidTr="009C104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BBDEF9" w14:textId="77777777" w:rsidR="00C62896" w:rsidRPr="00CF2074" w:rsidRDefault="00C62896" w:rsidP="00426353">
            <w:pPr>
              <w:pStyle w:val="1-31"/>
              <w:ind w:leftChars="-11" w:left="-26"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CF2074">
              <w:rPr>
                <w:rFonts w:ascii="標楷體" w:hAnsi="標楷體" w:hint="eastAsia"/>
                <w:b/>
                <w:noProof/>
                <w:sz w:val="22"/>
                <w:szCs w:val="22"/>
              </w:rPr>
              <w:t>資本支出小計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65EC64" w14:textId="77777777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29,053,082,745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2AB4CA" w14:textId="77777777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3,870,284,906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66519E" w14:textId="77777777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42,085,655,287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5608FD" w14:textId="77777777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102,614,858,296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A3D603" w14:textId="77777777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359,586,232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55ED90" w14:textId="27542CCD" w:rsidR="00C62896" w:rsidRPr="009C1041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  <w:highlight w:val="yellow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16,916,801,866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8750D3" w14:textId="53A17AF5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5,129,287,804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34B29A" w14:textId="53FA0BED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2,193,219,585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B492D7" w14:textId="58A36A80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F2074">
              <w:rPr>
                <w:rFonts w:hAnsi="細明體"/>
                <w:b/>
                <w:noProof/>
                <w:sz w:val="22"/>
                <w:szCs w:val="22"/>
              </w:rPr>
              <w:t>3,832,735,702</w:t>
            </w:r>
          </w:p>
        </w:tc>
        <w:tc>
          <w:tcPr>
            <w:tcW w:w="172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F3D2ACE" w14:textId="12A9A60E" w:rsidR="00C62896" w:rsidRPr="00CF2074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62896">
              <w:rPr>
                <w:rFonts w:hAnsi="細明體"/>
                <w:b/>
                <w:noProof/>
                <w:sz w:val="22"/>
                <w:szCs w:val="22"/>
              </w:rPr>
              <w:t>562,452,265</w:t>
            </w:r>
          </w:p>
        </w:tc>
        <w:tc>
          <w:tcPr>
            <w:tcW w:w="17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72143A" w14:textId="37F0F4EB" w:rsidR="00C62896" w:rsidRPr="00C62896" w:rsidRDefault="00C62896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62896">
              <w:rPr>
                <w:rFonts w:hAnsi="細明體"/>
                <w:b/>
                <w:noProof/>
                <w:sz w:val="22"/>
                <w:szCs w:val="22"/>
              </w:rPr>
              <w:t>21,669,190</w:t>
            </w:r>
          </w:p>
        </w:tc>
      </w:tr>
      <w:tr w:rsidR="00C62896" w:rsidRPr="008F0AD3" w14:paraId="6CA5C86D" w14:textId="77777777" w:rsidTr="009C104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2478D24" w14:textId="77777777" w:rsidR="00C62896" w:rsidRPr="008F0AD3" w:rsidRDefault="00C62896" w:rsidP="00C62896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DFE9297" w14:textId="77777777" w:rsidR="00C62896" w:rsidRPr="008F0AD3" w:rsidRDefault="00C62896" w:rsidP="00C62896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 w:hint="eastAsia"/>
                <w:noProof/>
                <w:sz w:val="22"/>
                <w:szCs w:val="22"/>
              </w:rPr>
              <w:t>業務費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4A9600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197,504,812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69749C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449,880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AB731E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142,637,982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6C15D8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600,000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8EF866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2,994,450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C67B3" w14:textId="0E28B85D" w:rsidR="00C62896" w:rsidRPr="009C1041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287,711,475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32799" w14:textId="530B7130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27,164,469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31629" w14:textId="4E137DBF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18,000,000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C60D37" w14:textId="7B856FB2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18,989,828</w:t>
            </w:r>
          </w:p>
        </w:tc>
        <w:tc>
          <w:tcPr>
            <w:tcW w:w="172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5BB2EE4" w14:textId="78494F5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62896">
              <w:rPr>
                <w:rFonts w:hAnsi="細明體"/>
                <w:noProof/>
                <w:sz w:val="22"/>
                <w:szCs w:val="22"/>
              </w:rPr>
              <w:t>145,135,000</w:t>
            </w:r>
          </w:p>
        </w:tc>
        <w:tc>
          <w:tcPr>
            <w:tcW w:w="17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F5ED84" w14:textId="5028CCA8" w:rsidR="00C62896" w:rsidRPr="00C62896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6289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62896" w:rsidRPr="008F0AD3" w14:paraId="525931D9" w14:textId="77777777" w:rsidTr="009C104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F06F7E2" w14:textId="77777777" w:rsidR="00C62896" w:rsidRPr="008F0AD3" w:rsidRDefault="00C62896" w:rsidP="00C62896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9605D5D" w14:textId="77777777" w:rsidR="00C62896" w:rsidRPr="008F0AD3" w:rsidRDefault="00C62896" w:rsidP="00C62896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 w:hint="eastAsia"/>
                <w:noProof/>
                <w:sz w:val="22"/>
                <w:szCs w:val="22"/>
              </w:rPr>
              <w:t>設備及投資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EA7E78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12,363,604,651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029895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3,865,611,026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A487EA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35,559,898,780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FED22E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78,208,427,941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D21510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356,205,664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7EE54B" w14:textId="4AF7053A" w:rsidR="00C62896" w:rsidRPr="009C1041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13,110,090,763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F7052" w14:textId="66539FE8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2,296,197,863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F4E038" w14:textId="1F3F7369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445,705,824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4A8382" w14:textId="1AF2066F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1,452,693,555</w:t>
            </w:r>
          </w:p>
        </w:tc>
        <w:tc>
          <w:tcPr>
            <w:tcW w:w="172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13AB2A" w14:textId="68AAF0D3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62896">
              <w:rPr>
                <w:rFonts w:hAnsi="細明體"/>
                <w:noProof/>
                <w:sz w:val="22"/>
                <w:szCs w:val="22"/>
              </w:rPr>
              <w:t>344,814,500</w:t>
            </w:r>
          </w:p>
        </w:tc>
        <w:tc>
          <w:tcPr>
            <w:tcW w:w="17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EA3F0C9" w14:textId="1834EED7" w:rsidR="00C62896" w:rsidRPr="00C62896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62896">
              <w:rPr>
                <w:rFonts w:hAnsi="細明體"/>
                <w:noProof/>
                <w:sz w:val="22"/>
                <w:szCs w:val="22"/>
              </w:rPr>
              <w:t>21,669,190</w:t>
            </w:r>
          </w:p>
        </w:tc>
      </w:tr>
      <w:tr w:rsidR="00C62896" w:rsidRPr="008F0AD3" w14:paraId="381597E4" w14:textId="77777777" w:rsidTr="009C104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DA4213" w14:textId="77777777" w:rsidR="00C62896" w:rsidRPr="008F0AD3" w:rsidRDefault="00C62896" w:rsidP="00C62896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A25B07D" w14:textId="77777777" w:rsidR="00C62896" w:rsidRPr="008F0AD3" w:rsidRDefault="00C62896" w:rsidP="00C62896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 w:hint="eastAsia"/>
                <w:noProof/>
                <w:sz w:val="22"/>
                <w:szCs w:val="22"/>
              </w:rPr>
              <w:t>獎補助費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2F0803B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16,491,973,282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F742295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4,224,000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55FB574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6,383,118,525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C0D86A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24,405,830,355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39F7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386,118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A24F" w14:textId="505ED7D2" w:rsidR="00C62896" w:rsidRPr="009C1041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3,518,999,628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61A2" w14:textId="312A7893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2,805,925,472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4286B" w14:textId="0A2EE591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1,729,513,761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5CED" w14:textId="6ED04318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2,361,052,319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DDCC1D" w14:textId="37BE93D2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62896">
              <w:rPr>
                <w:rFonts w:hAnsi="細明體"/>
                <w:noProof/>
                <w:sz w:val="22"/>
                <w:szCs w:val="22"/>
              </w:rPr>
              <w:t>72,502,765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5CB197" w14:textId="495FACB6" w:rsidR="00C62896" w:rsidRPr="00C62896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6289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14:paraId="2F70DBD9" w14:textId="77777777" w:rsidR="00DB2817" w:rsidRPr="009D37D9" w:rsidRDefault="00DB2817" w:rsidP="00DB2817">
      <w:pPr>
        <w:pStyle w:val="aa"/>
        <w:spacing w:line="240" w:lineRule="auto"/>
        <w:rPr>
          <w:sz w:val="16"/>
          <w:szCs w:val="16"/>
        </w:rPr>
      </w:pPr>
      <w:r w:rsidRPr="009D37D9">
        <w:rPr>
          <w:sz w:val="16"/>
          <w:szCs w:val="16"/>
        </w:rPr>
        <w:t xml:space="preserve"> </w:t>
      </w:r>
    </w:p>
    <w:p w14:paraId="7D944579" w14:textId="77777777" w:rsidR="00DB2817" w:rsidRDefault="00DB2817" w:rsidP="00DB2817">
      <w:pPr>
        <w:pStyle w:val="af2"/>
        <w:spacing w:line="340" w:lineRule="exact"/>
        <w:ind w:right="240"/>
      </w:pPr>
      <w:r>
        <w:br w:type="page"/>
      </w:r>
    </w:p>
    <w:p w14:paraId="3C3A267F" w14:textId="77777777" w:rsidR="00DB2817" w:rsidRPr="0070061C" w:rsidRDefault="00DB2817" w:rsidP="00415DB4">
      <w:pPr>
        <w:pStyle w:val="af2"/>
        <w:spacing w:line="320" w:lineRule="exact"/>
        <w:ind w:rightChars="-2" w:right="-5"/>
        <w:rPr>
          <w:sz w:val="22"/>
          <w:szCs w:val="22"/>
        </w:rPr>
      </w:pPr>
      <w:r w:rsidRPr="0070061C">
        <w:rPr>
          <w:rFonts w:hint="eastAsia"/>
          <w:sz w:val="22"/>
          <w:szCs w:val="22"/>
        </w:rPr>
        <w:t>單位</w:t>
      </w:r>
      <w:r w:rsidRPr="0070061C">
        <w:rPr>
          <w:sz w:val="22"/>
          <w:szCs w:val="22"/>
        </w:rPr>
        <w:t>：</w:t>
      </w:r>
      <w:r w:rsidRPr="0070061C">
        <w:rPr>
          <w:rFonts w:hint="eastAsia"/>
          <w:sz w:val="22"/>
          <w:szCs w:val="22"/>
        </w:rPr>
        <w:t>新臺幣元</w:t>
      </w:r>
    </w:p>
    <w:tbl>
      <w:tblPr>
        <w:tblW w:w="2072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443"/>
        <w:gridCol w:w="1897"/>
        <w:gridCol w:w="1897"/>
        <w:gridCol w:w="1897"/>
        <w:gridCol w:w="1897"/>
        <w:gridCol w:w="1897"/>
        <w:gridCol w:w="1897"/>
        <w:gridCol w:w="1897"/>
        <w:gridCol w:w="1897"/>
        <w:gridCol w:w="1897"/>
        <w:gridCol w:w="1897"/>
      </w:tblGrid>
      <w:tr w:rsidR="00C62896" w:rsidRPr="008F26EA" w14:paraId="6D14810A" w14:textId="0E604073" w:rsidTr="00291DC9">
        <w:trPr>
          <w:cantSplit/>
          <w:trHeight w:hRule="exact" w:val="680"/>
        </w:trPr>
        <w:tc>
          <w:tcPr>
            <w:tcW w:w="1755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DE3B393" w14:textId="77777777" w:rsidR="00C62896" w:rsidRPr="00A865D5" w:rsidRDefault="00C62896" w:rsidP="00C62896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436CD549" w14:textId="77777777" w:rsidR="00C62896" w:rsidRPr="00A865D5" w:rsidRDefault="00C62896" w:rsidP="00C62896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14:paraId="2E780538" w14:textId="77777777" w:rsidR="00C62896" w:rsidRPr="005165F6" w:rsidRDefault="00C62896" w:rsidP="00C6289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國家科學及技術委員會主管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14:paraId="4D6CF183" w14:textId="77777777" w:rsidR="00C62896" w:rsidRPr="00EF74C2" w:rsidRDefault="00C62896" w:rsidP="00C6289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z w:val="20"/>
              </w:rPr>
            </w:pPr>
            <w:r w:rsidRPr="00EF74C2">
              <w:rPr>
                <w:rFonts w:ascii="標楷體" w:eastAsia="標楷體" w:hAnsi="標楷體" w:hint="eastAsia"/>
                <w:sz w:val="20"/>
              </w:rPr>
              <w:t>金融監督管理委員會主管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7A02F5" w14:textId="77777777" w:rsidR="00C62896" w:rsidRPr="005165F6" w:rsidRDefault="00C62896" w:rsidP="00C6289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海洋委員會主管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D05F13" w14:textId="77777777" w:rsidR="00C62896" w:rsidRPr="005165F6" w:rsidRDefault="00C62896" w:rsidP="00C6289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國軍退除役官兵輔導委員會主管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ADC2F39" w14:textId="77777777" w:rsidR="00C62896" w:rsidRPr="00BB7D74" w:rsidRDefault="00C62896" w:rsidP="00C6289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直轄市及縣市政府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C0C76F2" w14:textId="77777777" w:rsidR="00C62896" w:rsidRPr="00EF74C2" w:rsidRDefault="00C62896" w:rsidP="00C6289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z w:val="20"/>
              </w:rPr>
            </w:pPr>
            <w:r w:rsidRPr="00EF74C2">
              <w:rPr>
                <w:rFonts w:ascii="標楷體" w:eastAsia="標楷體" w:hAnsi="標楷體" w:hint="eastAsia"/>
                <w:sz w:val="20"/>
              </w:rPr>
              <w:t>調整軍公教人員待遇準備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3C0890" w14:textId="77777777" w:rsidR="00C62896" w:rsidRPr="00BB7D74" w:rsidRDefault="00C62896" w:rsidP="00C6289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災害準備金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2176AC" w14:textId="77777777" w:rsidR="00C62896" w:rsidRPr="00BB7D74" w:rsidRDefault="00C62896" w:rsidP="00C6289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小計</w:t>
            </w:r>
          </w:p>
        </w:tc>
        <w:tc>
          <w:tcPr>
            <w:tcW w:w="1897" w:type="dxa"/>
            <w:tcBorders>
              <w:bottom w:val="single" w:sz="4" w:space="0" w:color="auto"/>
              <w:right w:val="nil"/>
            </w:tcBorders>
            <w:vAlign w:val="center"/>
          </w:tcPr>
          <w:p w14:paraId="5DD26FB6" w14:textId="77777777" w:rsidR="00C62896" w:rsidRPr="00BB7D74" w:rsidRDefault="00C62896" w:rsidP="00C6289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保留數</w:t>
            </w:r>
          </w:p>
        </w:tc>
        <w:tc>
          <w:tcPr>
            <w:tcW w:w="1897" w:type="dxa"/>
            <w:tcBorders>
              <w:bottom w:val="single" w:sz="4" w:space="0" w:color="auto"/>
              <w:right w:val="nil"/>
            </w:tcBorders>
            <w:vAlign w:val="center"/>
          </w:tcPr>
          <w:p w14:paraId="1D952C69" w14:textId="74517179" w:rsidR="00C62896" w:rsidRDefault="00415DB4" w:rsidP="00C6289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合</w:t>
            </w:r>
            <w:r w:rsidR="00C62896">
              <w:rPr>
                <w:rFonts w:ascii="標楷體" w:eastAsia="標楷體" w:hAnsi="標楷體" w:hint="eastAsia"/>
                <w:spacing w:val="-10"/>
                <w:sz w:val="20"/>
              </w:rPr>
              <w:t>計</w:t>
            </w:r>
          </w:p>
        </w:tc>
      </w:tr>
      <w:tr w:rsidR="00EF74C2" w:rsidRPr="00C43883" w14:paraId="7CC6887A" w14:textId="7ED56732" w:rsidTr="00C03AA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4273D6" w14:textId="77777777" w:rsidR="00EF74C2" w:rsidRPr="00C43883" w:rsidRDefault="00EF74C2" w:rsidP="00426353">
            <w:pPr>
              <w:pStyle w:val="1-31"/>
              <w:ind w:leftChars="-17" w:left="-41"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C43883">
              <w:rPr>
                <w:rFonts w:ascii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  <w:vAlign w:val="center"/>
          </w:tcPr>
          <w:p w14:paraId="7411B8DE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65,780,690,299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  <w:vAlign w:val="center"/>
          </w:tcPr>
          <w:p w14:paraId="66EE10A3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1,657,456,841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  <w:vAlign w:val="center"/>
          </w:tcPr>
          <w:p w14:paraId="56011DF2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32,792,067,553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E6B9DD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127,483,755,948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750ACF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246,916,054,886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C7187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7,482,350,988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0C2913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3,407,885,746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90A05D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2,828,030,564,262</w:t>
            </w:r>
          </w:p>
        </w:tc>
        <w:tc>
          <w:tcPr>
            <w:tcW w:w="1897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5264B6D2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105,181,377,700</w:t>
            </w:r>
          </w:p>
        </w:tc>
        <w:tc>
          <w:tcPr>
            <w:tcW w:w="1897" w:type="dxa"/>
            <w:tcBorders>
              <w:bottom w:val="nil"/>
              <w:right w:val="nil"/>
            </w:tcBorders>
            <w:vAlign w:val="center"/>
          </w:tcPr>
          <w:p w14:paraId="5BE4EC10" w14:textId="78BB1902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F6D34">
              <w:rPr>
                <w:rFonts w:hAnsi="細明體"/>
                <w:b/>
                <w:noProof/>
                <w:sz w:val="22"/>
                <w:szCs w:val="22"/>
              </w:rPr>
              <w:t>2,933,211,941,962</w:t>
            </w:r>
          </w:p>
        </w:tc>
      </w:tr>
      <w:tr w:rsidR="00EF74C2" w:rsidRPr="00C43883" w14:paraId="655673F6" w14:textId="7841083D" w:rsidTr="00AD02D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6E6254" w14:textId="77777777" w:rsidR="00EF74C2" w:rsidRPr="00C43883" w:rsidRDefault="00EF74C2" w:rsidP="00426353">
            <w:pPr>
              <w:pStyle w:val="1-31"/>
              <w:ind w:leftChars="-17" w:left="-41"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C43883">
              <w:rPr>
                <w:rFonts w:ascii="標楷體" w:hAnsi="標楷體" w:hint="eastAsia"/>
                <w:b/>
                <w:noProof/>
                <w:sz w:val="22"/>
                <w:szCs w:val="22"/>
              </w:rPr>
              <w:t>經常支出小計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8AF574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12,528,236,287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F7406E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1,631,748,201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6F74E7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19,049,094,766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E4C3EC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126,788,107,129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3CEDE8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190,902,652,999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7FA777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7,482,350,988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82CF7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3,407,885,746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F1C410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2,423,275,064,647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8FB8CD3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58,043,604,535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vAlign w:val="center"/>
          </w:tcPr>
          <w:p w14:paraId="71E5F19C" w14:textId="2B4B3536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F6D34">
              <w:rPr>
                <w:rFonts w:hAnsi="細明體"/>
                <w:b/>
                <w:noProof/>
                <w:sz w:val="22"/>
                <w:szCs w:val="22"/>
              </w:rPr>
              <w:t>2,481,318,669,182</w:t>
            </w:r>
          </w:p>
        </w:tc>
      </w:tr>
      <w:tr w:rsidR="00C62896" w:rsidRPr="008F0AD3" w14:paraId="341F17F2" w14:textId="1D72EBC7" w:rsidTr="00685A0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AB8134" w14:textId="77777777" w:rsidR="00C62896" w:rsidRPr="008F0AD3" w:rsidRDefault="00C62896" w:rsidP="00C62896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E8883C2" w14:textId="77777777" w:rsidR="00C62896" w:rsidRPr="008F0AD3" w:rsidRDefault="00C62896" w:rsidP="00C62896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 w:hint="eastAsia"/>
                <w:noProof/>
                <w:sz w:val="22"/>
                <w:szCs w:val="22"/>
              </w:rPr>
              <w:t>人事費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BBA2C0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1,048,416,090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5F51BA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1,390,270,215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CF2C54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14,738,069,601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E47199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77,283,361,795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6E7AD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52C3AB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7,482,350,988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295F93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4445D3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487,583,921,359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3764B4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20,523,607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vAlign w:val="center"/>
          </w:tcPr>
          <w:p w14:paraId="5CCBFFBE" w14:textId="67960E54" w:rsidR="00C62896" w:rsidRPr="00DA7FAA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487,604,444,966</w:t>
            </w:r>
          </w:p>
        </w:tc>
      </w:tr>
      <w:tr w:rsidR="00C62896" w:rsidRPr="008F0AD3" w14:paraId="15CD1A7B" w14:textId="191EFCAF" w:rsidTr="0010327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E66E7D" w14:textId="77777777" w:rsidR="00C62896" w:rsidRPr="008F0AD3" w:rsidRDefault="00C62896" w:rsidP="00C62896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E298781" w14:textId="77777777" w:rsidR="00C62896" w:rsidRPr="008F0AD3" w:rsidRDefault="00C62896" w:rsidP="00C62896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 w:hint="eastAsia"/>
                <w:noProof/>
                <w:sz w:val="22"/>
                <w:szCs w:val="22"/>
              </w:rPr>
              <w:t>業務費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07396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442,552,449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F49B6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241,200,486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DBADA5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3,813,011,759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A18DBF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2,344,315,869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C7CD6D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209DF2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83478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E1941F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347,418,962,843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5FC2966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43,930,232,736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vAlign w:val="center"/>
          </w:tcPr>
          <w:p w14:paraId="54D08530" w14:textId="0B3FF4FD" w:rsidR="00C62896" w:rsidRPr="00DA7FAA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391,349,195,579</w:t>
            </w:r>
          </w:p>
        </w:tc>
      </w:tr>
      <w:tr w:rsidR="00C62896" w:rsidRPr="008F0AD3" w14:paraId="72E9F245" w14:textId="5E926471" w:rsidTr="000D5D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87D8DCA" w14:textId="77777777" w:rsidR="00C62896" w:rsidRPr="008F0AD3" w:rsidRDefault="00C62896" w:rsidP="00C62896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3B56590" w14:textId="77777777" w:rsidR="00C62896" w:rsidRPr="008F0AD3" w:rsidRDefault="00C62896" w:rsidP="00C62896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 w:hint="eastAsia"/>
                <w:noProof/>
                <w:sz w:val="22"/>
                <w:szCs w:val="22"/>
              </w:rPr>
              <w:t>獎補助費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86709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11,037,267,748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F5AAB3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277,500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A2541E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498,013,406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1DA7D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47,160,429,465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A7D435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190,902,652,999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84FD8D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FCD49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3,407,885,746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7332CC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1,503,441,463,859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970AEAC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14,092,848,192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vAlign w:val="center"/>
          </w:tcPr>
          <w:p w14:paraId="3124335F" w14:textId="1E121FF4" w:rsidR="00C62896" w:rsidRPr="00DA7FAA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1,517,534,312,051</w:t>
            </w:r>
          </w:p>
        </w:tc>
      </w:tr>
      <w:tr w:rsidR="00C62896" w:rsidRPr="008F0AD3" w14:paraId="03E10CF3" w14:textId="54D381B4" w:rsidTr="00E02C3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4002F97" w14:textId="77777777" w:rsidR="00C62896" w:rsidRPr="008F0AD3" w:rsidRDefault="00C62896" w:rsidP="00C62896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/>
                <w:noProof/>
                <w:sz w:val="22"/>
                <w:szCs w:val="22"/>
              </w:rPr>
              <w:t>4.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62E6455" w14:textId="77777777" w:rsidR="00C62896" w:rsidRPr="008F0AD3" w:rsidRDefault="00C62896" w:rsidP="00C62896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 w:hint="eastAsia"/>
                <w:noProof/>
                <w:sz w:val="22"/>
                <w:szCs w:val="22"/>
              </w:rPr>
              <w:t>債務費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F7E3FC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F22027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C83755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F9671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3B295F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EDD75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7290F8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04E29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84,830,716,586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F337374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vAlign w:val="center"/>
          </w:tcPr>
          <w:p w14:paraId="5123A716" w14:textId="56098859" w:rsidR="00C62896" w:rsidRPr="00DA7FAA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84,830,716,586</w:t>
            </w:r>
          </w:p>
        </w:tc>
      </w:tr>
      <w:tr w:rsidR="00EF74C2" w:rsidRPr="00C43883" w14:paraId="46A45AAE" w14:textId="5FCDE8E2" w:rsidTr="00A93CA7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8D3667" w14:textId="77777777" w:rsidR="00EF74C2" w:rsidRPr="00C43883" w:rsidRDefault="00EF74C2" w:rsidP="00FD0497">
            <w:pPr>
              <w:pStyle w:val="1-31"/>
              <w:ind w:leftChars="-11" w:left="-26"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C43883">
              <w:rPr>
                <w:rFonts w:ascii="標楷體" w:hAnsi="標楷體" w:hint="eastAsia"/>
                <w:b/>
                <w:noProof/>
                <w:sz w:val="22"/>
                <w:szCs w:val="22"/>
              </w:rPr>
              <w:t>資本支出小計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B05E83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53,252,454,012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268195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25,708,640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462198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13,742,972,787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83B6C8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695,648,819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080C71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56,013,401,887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D23992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F76CCF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601B7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404,755,499,615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F4C8C04" w14:textId="77777777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C43883">
              <w:rPr>
                <w:rFonts w:hAnsi="細明體"/>
                <w:b/>
                <w:noProof/>
                <w:sz w:val="22"/>
                <w:szCs w:val="22"/>
              </w:rPr>
              <w:t>47,137,773,165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vAlign w:val="center"/>
          </w:tcPr>
          <w:p w14:paraId="796C0389" w14:textId="474D360A" w:rsidR="00EF74C2" w:rsidRPr="00C43883" w:rsidRDefault="00EF74C2" w:rsidP="00C6289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F6D34">
              <w:rPr>
                <w:rFonts w:hAnsi="細明體"/>
                <w:b/>
                <w:noProof/>
                <w:sz w:val="22"/>
                <w:szCs w:val="22"/>
              </w:rPr>
              <w:t>451,893,272,780</w:t>
            </w:r>
          </w:p>
        </w:tc>
      </w:tr>
      <w:tr w:rsidR="00C62896" w:rsidRPr="008F0AD3" w14:paraId="1CA8BAA5" w14:textId="3FD08C04" w:rsidTr="00C900D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A37AE43" w14:textId="77777777" w:rsidR="00C62896" w:rsidRPr="008F0AD3" w:rsidRDefault="00C62896" w:rsidP="00C62896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5250D24" w14:textId="77777777" w:rsidR="00C62896" w:rsidRPr="008F0AD3" w:rsidRDefault="00C62896" w:rsidP="00C62896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 w:hint="eastAsia"/>
                <w:noProof/>
                <w:sz w:val="22"/>
                <w:szCs w:val="22"/>
              </w:rPr>
              <w:t>業務費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C01803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662B37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94CE33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6,730,266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B73F9D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2,050,000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102FA4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009CF8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928945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A8F83A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967,655,590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F47B2F2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56,942,867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vAlign w:val="center"/>
          </w:tcPr>
          <w:p w14:paraId="3E984900" w14:textId="1D72CC14" w:rsidR="00C62896" w:rsidRPr="00DA7FAA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1,024,598,457</w:t>
            </w:r>
          </w:p>
        </w:tc>
      </w:tr>
      <w:tr w:rsidR="00C62896" w:rsidRPr="008F0AD3" w14:paraId="0A9F6914" w14:textId="73354CC7" w:rsidTr="007B167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00CFF6C" w14:textId="77777777" w:rsidR="00C62896" w:rsidRPr="008F0AD3" w:rsidRDefault="00C62896" w:rsidP="00C62896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AF7D8B" w14:textId="77777777" w:rsidR="00C62896" w:rsidRPr="008F0AD3" w:rsidRDefault="00C62896" w:rsidP="00C62896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 w:hint="eastAsia"/>
                <w:noProof/>
                <w:sz w:val="22"/>
                <w:szCs w:val="22"/>
              </w:rPr>
              <w:t>設備及投資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2AD0B0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45,377,852,039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94E20E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25,708,640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B0FF11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13,687,202,886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35E9B2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690,271,965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532630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ECAEB8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F793ED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F29EB9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254,506,644,946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2BFFED1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27,174,384,574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vAlign w:val="center"/>
          </w:tcPr>
          <w:p w14:paraId="5ECF6EF1" w14:textId="007E4FB5" w:rsidR="00C62896" w:rsidRPr="00DA7FAA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281,681,029,520</w:t>
            </w:r>
          </w:p>
        </w:tc>
      </w:tr>
      <w:tr w:rsidR="00C62896" w:rsidRPr="008F0AD3" w14:paraId="47FFEC1E" w14:textId="56E00F1B" w:rsidTr="00BB2FE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ECCE1" w14:textId="77777777" w:rsidR="00C62896" w:rsidRPr="008F0AD3" w:rsidRDefault="00C62896" w:rsidP="00C62896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1569873" w14:textId="77777777" w:rsidR="00C62896" w:rsidRPr="008F0AD3" w:rsidRDefault="00C62896" w:rsidP="00C62896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DA7FAA">
              <w:rPr>
                <w:rFonts w:ascii="標楷體" w:hAnsi="標楷體" w:hint="eastAsia"/>
                <w:noProof/>
                <w:sz w:val="22"/>
                <w:szCs w:val="22"/>
              </w:rPr>
              <w:t>獎補助費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E474E8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7,874,601,973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365E650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41529E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49,039,635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B6326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3,326,854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63EC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56,013,401,887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3AA3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35A42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A3DB1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149,281,199,079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6D6D1D" w14:textId="77777777" w:rsidR="00C62896" w:rsidRPr="008F0AD3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19,906,445,724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CB06CCD" w14:textId="2BDD6AB2" w:rsidR="00C62896" w:rsidRPr="00DA7FAA" w:rsidRDefault="00C62896" w:rsidP="00C6289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DA7FAA">
              <w:rPr>
                <w:rFonts w:hAnsi="細明體"/>
                <w:noProof/>
                <w:sz w:val="22"/>
                <w:szCs w:val="22"/>
              </w:rPr>
              <w:t>169,187,644,803</w:t>
            </w:r>
          </w:p>
        </w:tc>
      </w:tr>
    </w:tbl>
    <w:p w14:paraId="40121B08" w14:textId="77777777" w:rsidR="00DB2817" w:rsidRPr="009D37D9" w:rsidRDefault="00DB2817" w:rsidP="00DB2817">
      <w:pPr>
        <w:pStyle w:val="aa"/>
        <w:spacing w:line="240" w:lineRule="auto"/>
        <w:rPr>
          <w:sz w:val="16"/>
          <w:szCs w:val="16"/>
        </w:rPr>
      </w:pPr>
      <w:r w:rsidRPr="009D37D9">
        <w:rPr>
          <w:sz w:val="16"/>
          <w:szCs w:val="16"/>
        </w:rPr>
        <w:t xml:space="preserve"> </w:t>
      </w:r>
    </w:p>
    <w:p w14:paraId="150DCC89" w14:textId="2A1E4AC4" w:rsidR="00211E66" w:rsidRPr="00211E66" w:rsidRDefault="00211E66" w:rsidP="00211E66">
      <w:pPr>
        <w:pStyle w:val="af2"/>
        <w:spacing w:line="340" w:lineRule="exact"/>
        <w:ind w:right="240"/>
      </w:pPr>
    </w:p>
    <w:sectPr w:rsidR="00211E66" w:rsidRPr="00211E66" w:rsidSect="00741DC1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23811" w:h="16838" w:orient="landscape" w:code="8"/>
      <w:pgMar w:top="567" w:right="1418" w:bottom="567" w:left="1418" w:header="1021" w:footer="737" w:gutter="284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23983" w14:textId="77777777" w:rsidR="00DB2817" w:rsidRDefault="00DB2817">
      <w:r>
        <w:separator/>
      </w:r>
    </w:p>
  </w:endnote>
  <w:endnote w:type="continuationSeparator" w:id="0">
    <w:p w14:paraId="3E4F3D01" w14:textId="77777777" w:rsidR="00DB2817" w:rsidRDefault="00DB2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EB515" w14:textId="77777777" w:rsidR="003C31DB" w:rsidRPr="00E90D0E" w:rsidRDefault="003C31DB" w:rsidP="000973CB">
    <w:pPr>
      <w:pStyle w:val="30"/>
      <w:ind w:right="360" w:firstLine="360"/>
      <w:jc w:val="center"/>
      <w:rPr>
        <w:sz w:val="20"/>
      </w:rPr>
    </w:pPr>
    <w:r w:rsidRPr="00E90D0E">
      <w:rPr>
        <w:rFonts w:ascii="標楷體" w:eastAsia="標楷體" w:hAnsi="標楷體" w:hint="eastAsia"/>
        <w:sz w:val="20"/>
      </w:rPr>
      <w:t>丙－</w:t>
    </w:r>
    <w:r w:rsidRPr="00E90D0E">
      <w:rPr>
        <w:rFonts w:ascii="標楷體" w:eastAsia="標楷體" w:hAnsi="標楷體"/>
        <w:sz w:val="20"/>
      </w:rPr>
      <w:fldChar w:fldCharType="begin"/>
    </w:r>
    <w:r w:rsidRPr="00E90D0E">
      <w:rPr>
        <w:rFonts w:ascii="標楷體" w:eastAsia="標楷體" w:hAnsi="標楷體"/>
        <w:sz w:val="20"/>
      </w:rPr>
      <w:instrText xml:space="preserve"> PAGE </w:instrText>
    </w:r>
    <w:r w:rsidRPr="00E90D0E">
      <w:rPr>
        <w:rFonts w:ascii="標楷體" w:eastAsia="標楷體" w:hAnsi="標楷體"/>
        <w:sz w:val="20"/>
      </w:rPr>
      <w:fldChar w:fldCharType="separate"/>
    </w:r>
    <w:r w:rsidR="008F0AD3">
      <w:rPr>
        <w:rFonts w:ascii="標楷體" w:eastAsia="標楷體" w:hAnsi="標楷體"/>
        <w:noProof/>
        <w:sz w:val="20"/>
      </w:rPr>
      <w:t>34</w:t>
    </w:r>
    <w:r w:rsidRPr="00E90D0E">
      <w:rPr>
        <w:rFonts w:ascii="標楷體" w:eastAsia="標楷體" w:hAnsi="標楷體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5936B" w14:textId="47F0871B" w:rsidR="003C31DB" w:rsidRPr="00741DC1" w:rsidRDefault="00741DC1" w:rsidP="00741DC1">
    <w:pPr>
      <w:pStyle w:val="a5"/>
      <w:ind w:firstLine="200"/>
      <w:jc w:val="center"/>
      <w:rPr>
        <w:rFonts w:ascii="標楷體" w:eastAsia="標楷體" w:hAnsi="標楷體"/>
      </w:rPr>
    </w:pPr>
    <w:r w:rsidRPr="002C2A9C">
      <w:rPr>
        <w:rFonts w:ascii="標楷體" w:eastAsia="標楷體" w:hAnsi="標楷體" w:hint="eastAsia"/>
      </w:rPr>
      <w:t>8-</w:t>
    </w:r>
    <w:r w:rsidRPr="002C2A9C">
      <w:rPr>
        <w:rFonts w:ascii="標楷體" w:eastAsia="標楷體" w:hAnsi="標楷體"/>
      </w:rPr>
      <w:fldChar w:fldCharType="begin"/>
    </w:r>
    <w:r w:rsidRPr="002C2A9C">
      <w:rPr>
        <w:rFonts w:ascii="標楷體" w:eastAsia="標楷體" w:hAnsi="標楷體"/>
      </w:rPr>
      <w:instrText>PAGE   \* MERGEFORMAT</w:instrText>
    </w:r>
    <w:r w:rsidRPr="002C2A9C">
      <w:rPr>
        <w:rFonts w:ascii="標楷體" w:eastAsia="標楷體" w:hAnsi="標楷體"/>
      </w:rPr>
      <w:fldChar w:fldCharType="separate"/>
    </w:r>
    <w:r>
      <w:rPr>
        <w:rFonts w:ascii="標楷體" w:eastAsia="標楷體" w:hAnsi="標楷體"/>
      </w:rPr>
      <w:t>2</w:t>
    </w:r>
    <w:r w:rsidRPr="002C2A9C">
      <w:rPr>
        <w:rFonts w:ascii="標楷體" w:eastAsia="標楷體" w:hAnsi="標楷體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367DE" w14:textId="204A73FA" w:rsidR="009C1041" w:rsidRPr="00741DC1" w:rsidRDefault="00741DC1" w:rsidP="00741DC1">
    <w:pPr>
      <w:pStyle w:val="a5"/>
      <w:ind w:firstLine="200"/>
      <w:jc w:val="center"/>
      <w:rPr>
        <w:rFonts w:ascii="標楷體" w:eastAsia="標楷體" w:hAnsi="標楷體"/>
      </w:rPr>
    </w:pPr>
    <w:r w:rsidRPr="002C2A9C">
      <w:rPr>
        <w:rFonts w:ascii="標楷體" w:eastAsia="標楷體" w:hAnsi="標楷體" w:hint="eastAsia"/>
      </w:rPr>
      <w:t>8-</w:t>
    </w:r>
    <w:r w:rsidRPr="002C2A9C">
      <w:rPr>
        <w:rFonts w:ascii="標楷體" w:eastAsia="標楷體" w:hAnsi="標楷體"/>
      </w:rPr>
      <w:fldChar w:fldCharType="begin"/>
    </w:r>
    <w:r w:rsidRPr="002C2A9C">
      <w:rPr>
        <w:rFonts w:ascii="標楷體" w:eastAsia="標楷體" w:hAnsi="標楷體"/>
      </w:rPr>
      <w:instrText>PAGE   \* MERGEFORMAT</w:instrText>
    </w:r>
    <w:r w:rsidRPr="002C2A9C">
      <w:rPr>
        <w:rFonts w:ascii="標楷體" w:eastAsia="標楷體" w:hAnsi="標楷體"/>
      </w:rPr>
      <w:fldChar w:fldCharType="separate"/>
    </w:r>
    <w:r>
      <w:rPr>
        <w:rFonts w:ascii="標楷體" w:eastAsia="標楷體" w:hAnsi="標楷體"/>
      </w:rPr>
      <w:t>1</w:t>
    </w:r>
    <w:r w:rsidRPr="002C2A9C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42D05" w14:textId="77777777" w:rsidR="00DB2817" w:rsidRDefault="00DB2817">
      <w:r>
        <w:separator/>
      </w:r>
    </w:p>
  </w:footnote>
  <w:footnote w:type="continuationSeparator" w:id="0">
    <w:p w14:paraId="43D4BF52" w14:textId="77777777" w:rsidR="00DB2817" w:rsidRDefault="00DB2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D8190" w14:textId="063F9786" w:rsidR="00684E86" w:rsidRPr="009C1041" w:rsidRDefault="00684E86" w:rsidP="00684E86">
    <w:pPr>
      <w:pStyle w:val="a3"/>
      <w:ind w:left="72" w:right="72"/>
      <w:jc w:val="center"/>
      <w:rPr>
        <w:rFonts w:ascii="標楷體" w:eastAsia="標楷體" w:hAnsi="標楷體"/>
        <w:sz w:val="36"/>
        <w:szCs w:val="36"/>
      </w:rPr>
    </w:pPr>
    <w:r w:rsidRPr="009C1041">
      <w:rPr>
        <w:rFonts w:ascii="標楷體" w:eastAsia="標楷體" w:hAnsi="標楷體" w:hint="eastAsia"/>
        <w:b/>
        <w:bCs/>
        <w:sz w:val="36"/>
        <w:szCs w:val="36"/>
        <w:u w:val="single"/>
      </w:rPr>
      <w:t>中華民國</w:t>
    </w:r>
    <w:proofErr w:type="gramStart"/>
    <w:r w:rsidR="009C1041" w:rsidRPr="009C1041">
      <w:rPr>
        <w:rFonts w:ascii="標楷體" w:eastAsia="標楷體" w:hAnsi="標楷體" w:hint="eastAsia"/>
        <w:b/>
        <w:bCs/>
        <w:sz w:val="36"/>
        <w:szCs w:val="36"/>
        <w:u w:val="single"/>
      </w:rPr>
      <w:t>114</w:t>
    </w:r>
    <w:proofErr w:type="gramEnd"/>
    <w:r w:rsidRPr="009C1041">
      <w:rPr>
        <w:rFonts w:ascii="標楷體" w:eastAsia="標楷體" w:hAnsi="標楷體" w:hint="eastAsia"/>
        <w:b/>
        <w:bCs/>
        <w:sz w:val="36"/>
        <w:szCs w:val="36"/>
        <w:u w:val="single"/>
      </w:rPr>
      <w:t>年度中央政府總決算各主管機關歲出用途別科目決算</w:t>
    </w:r>
    <w:proofErr w:type="gramStart"/>
    <w:r w:rsidRPr="009C1041">
      <w:rPr>
        <w:rFonts w:ascii="標楷體" w:eastAsia="標楷體" w:hAnsi="標楷體" w:hint="eastAsia"/>
        <w:b/>
        <w:bCs/>
        <w:sz w:val="36"/>
        <w:szCs w:val="36"/>
        <w:u w:val="single"/>
      </w:rPr>
      <w:t>審定數綜計</w:t>
    </w:r>
    <w:proofErr w:type="gramEnd"/>
    <w:r w:rsidRPr="009C1041">
      <w:rPr>
        <w:rFonts w:ascii="標楷體" w:eastAsia="標楷體" w:hAnsi="標楷體" w:hint="eastAsia"/>
        <w:b/>
        <w:bCs/>
        <w:sz w:val="36"/>
        <w:szCs w:val="36"/>
        <w:u w:val="single"/>
      </w:rPr>
      <w:t>表</w:t>
    </w:r>
    <w:r w:rsidRPr="009C1041">
      <w:rPr>
        <w:rFonts w:ascii="標楷體" w:eastAsia="標楷體" w:hAnsi="標楷體" w:hint="eastAsia"/>
        <w:sz w:val="24"/>
        <w:szCs w:val="24"/>
      </w:rPr>
      <w:t>（續）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71E57" w14:textId="5B2E328F" w:rsidR="00684E86" w:rsidRPr="009C1041" w:rsidRDefault="00684E86" w:rsidP="00684E86">
    <w:pPr>
      <w:pStyle w:val="a3"/>
      <w:ind w:left="72" w:right="72"/>
      <w:jc w:val="center"/>
      <w:rPr>
        <w:rFonts w:ascii="標楷體" w:eastAsia="標楷體" w:hAnsi="標楷體"/>
        <w:b/>
        <w:bCs/>
        <w:sz w:val="36"/>
        <w:szCs w:val="36"/>
      </w:rPr>
    </w:pPr>
    <w:r w:rsidRPr="009C1041">
      <w:rPr>
        <w:rFonts w:ascii="標楷體" w:eastAsia="標楷體" w:hAnsi="標楷體" w:hint="eastAsia"/>
        <w:b/>
        <w:bCs/>
        <w:sz w:val="36"/>
        <w:szCs w:val="36"/>
        <w:u w:val="single"/>
      </w:rPr>
      <w:t>中華民國</w:t>
    </w:r>
    <w:proofErr w:type="gramStart"/>
    <w:r w:rsidR="009C1041" w:rsidRPr="009C1041">
      <w:rPr>
        <w:rFonts w:ascii="標楷體" w:eastAsia="標楷體" w:hAnsi="標楷體" w:hint="eastAsia"/>
        <w:b/>
        <w:bCs/>
        <w:sz w:val="36"/>
        <w:szCs w:val="36"/>
        <w:u w:val="single"/>
      </w:rPr>
      <w:t>114</w:t>
    </w:r>
    <w:proofErr w:type="gramEnd"/>
    <w:r w:rsidRPr="009C1041">
      <w:rPr>
        <w:rFonts w:ascii="標楷體" w:eastAsia="標楷體" w:hAnsi="標楷體" w:hint="eastAsia"/>
        <w:b/>
        <w:bCs/>
        <w:sz w:val="36"/>
        <w:szCs w:val="36"/>
        <w:u w:val="single"/>
      </w:rPr>
      <w:t>年度中央政府總決算各主管機關歲出用途別科目決算</w:t>
    </w:r>
    <w:proofErr w:type="gramStart"/>
    <w:r w:rsidRPr="009C1041">
      <w:rPr>
        <w:rFonts w:ascii="標楷體" w:eastAsia="標楷體" w:hAnsi="標楷體" w:hint="eastAsia"/>
        <w:b/>
        <w:bCs/>
        <w:sz w:val="36"/>
        <w:szCs w:val="36"/>
        <w:u w:val="single"/>
      </w:rPr>
      <w:t>審定數綜計</w:t>
    </w:r>
    <w:proofErr w:type="gramEnd"/>
    <w:r w:rsidRPr="009C1041">
      <w:rPr>
        <w:rFonts w:ascii="標楷體" w:eastAsia="標楷體" w:hAnsi="標楷體" w:hint="eastAsia"/>
        <w:b/>
        <w:bCs/>
        <w:sz w:val="36"/>
        <w:szCs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\\fs2\51__AP\系統開發科\111年8月29日後系統開發科新的資料夾(之後資料請都放在這邊)\01-開發類(放置本科各類開發專案)\01-自行開發專案\中央政府總決算審核編報系統(總決算部分)\111\增修功能\暫時工作區\各主管機關歲出用途別科目決算審定數綜計表\各主管機關歲出用途別科目決算審定數綜計表.doc"/>
    <w:odso/>
  </w:mailMerge>
  <w:doNotTrackMoves/>
  <w:defaultTabStop w:val="36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2817"/>
    <w:rsid w:val="00011ED9"/>
    <w:rsid w:val="00012AA1"/>
    <w:rsid w:val="00023163"/>
    <w:rsid w:val="00030A62"/>
    <w:rsid w:val="00037D32"/>
    <w:rsid w:val="00040276"/>
    <w:rsid w:val="0004052A"/>
    <w:rsid w:val="00041A25"/>
    <w:rsid w:val="00042290"/>
    <w:rsid w:val="00050592"/>
    <w:rsid w:val="00057A5D"/>
    <w:rsid w:val="00061A38"/>
    <w:rsid w:val="000645D0"/>
    <w:rsid w:val="00065A6D"/>
    <w:rsid w:val="000673E7"/>
    <w:rsid w:val="00067532"/>
    <w:rsid w:val="00070FFF"/>
    <w:rsid w:val="00073BD8"/>
    <w:rsid w:val="00091DBF"/>
    <w:rsid w:val="00091E4F"/>
    <w:rsid w:val="00096AB8"/>
    <w:rsid w:val="0009739A"/>
    <w:rsid w:val="000973CB"/>
    <w:rsid w:val="00097770"/>
    <w:rsid w:val="00097885"/>
    <w:rsid w:val="000A0F5C"/>
    <w:rsid w:val="000A1D94"/>
    <w:rsid w:val="000A4417"/>
    <w:rsid w:val="000A5C8C"/>
    <w:rsid w:val="000B0ABA"/>
    <w:rsid w:val="000B0E44"/>
    <w:rsid w:val="000C1AE5"/>
    <w:rsid w:val="000C3FE4"/>
    <w:rsid w:val="000D586A"/>
    <w:rsid w:val="000E033F"/>
    <w:rsid w:val="000E1389"/>
    <w:rsid w:val="000E283C"/>
    <w:rsid w:val="000E7A4F"/>
    <w:rsid w:val="000F6839"/>
    <w:rsid w:val="000F799A"/>
    <w:rsid w:val="0010106D"/>
    <w:rsid w:val="001019E2"/>
    <w:rsid w:val="00105A02"/>
    <w:rsid w:val="0011008E"/>
    <w:rsid w:val="00112E65"/>
    <w:rsid w:val="00113C64"/>
    <w:rsid w:val="001211AF"/>
    <w:rsid w:val="00125065"/>
    <w:rsid w:val="00130226"/>
    <w:rsid w:val="00133287"/>
    <w:rsid w:val="00135B2A"/>
    <w:rsid w:val="001426C8"/>
    <w:rsid w:val="001448B9"/>
    <w:rsid w:val="00150BF5"/>
    <w:rsid w:val="00162CDE"/>
    <w:rsid w:val="00163616"/>
    <w:rsid w:val="00164C69"/>
    <w:rsid w:val="00166324"/>
    <w:rsid w:val="00170E15"/>
    <w:rsid w:val="001722F4"/>
    <w:rsid w:val="00177AF9"/>
    <w:rsid w:val="001878B4"/>
    <w:rsid w:val="0019177A"/>
    <w:rsid w:val="00195CE6"/>
    <w:rsid w:val="001A12FB"/>
    <w:rsid w:val="001A33A8"/>
    <w:rsid w:val="001A33AF"/>
    <w:rsid w:val="001A3CDE"/>
    <w:rsid w:val="001A3CF9"/>
    <w:rsid w:val="001B1A9D"/>
    <w:rsid w:val="001B393E"/>
    <w:rsid w:val="001B684E"/>
    <w:rsid w:val="001B6A55"/>
    <w:rsid w:val="001C7AB2"/>
    <w:rsid w:val="001D1DFD"/>
    <w:rsid w:val="001D2402"/>
    <w:rsid w:val="001F1605"/>
    <w:rsid w:val="001F2258"/>
    <w:rsid w:val="001F58CF"/>
    <w:rsid w:val="00200BFA"/>
    <w:rsid w:val="00202CB2"/>
    <w:rsid w:val="002049B6"/>
    <w:rsid w:val="00206FE6"/>
    <w:rsid w:val="0020713F"/>
    <w:rsid w:val="00211E66"/>
    <w:rsid w:val="00214AA0"/>
    <w:rsid w:val="0023152E"/>
    <w:rsid w:val="002317B3"/>
    <w:rsid w:val="00233AB1"/>
    <w:rsid w:val="00237091"/>
    <w:rsid w:val="002400AB"/>
    <w:rsid w:val="00241627"/>
    <w:rsid w:val="00244302"/>
    <w:rsid w:val="00245CBC"/>
    <w:rsid w:val="002464DE"/>
    <w:rsid w:val="00253573"/>
    <w:rsid w:val="00253686"/>
    <w:rsid w:val="00262F3A"/>
    <w:rsid w:val="002750F0"/>
    <w:rsid w:val="00277F86"/>
    <w:rsid w:val="00284A1E"/>
    <w:rsid w:val="002A4C35"/>
    <w:rsid w:val="002A7B20"/>
    <w:rsid w:val="002B070D"/>
    <w:rsid w:val="002B24E4"/>
    <w:rsid w:val="002B267B"/>
    <w:rsid w:val="002B4256"/>
    <w:rsid w:val="002B56E2"/>
    <w:rsid w:val="002B7E12"/>
    <w:rsid w:val="002C2F62"/>
    <w:rsid w:val="002C35DE"/>
    <w:rsid w:val="002C54EC"/>
    <w:rsid w:val="002D4217"/>
    <w:rsid w:val="002D523E"/>
    <w:rsid w:val="002F1644"/>
    <w:rsid w:val="002F3253"/>
    <w:rsid w:val="002F444C"/>
    <w:rsid w:val="0030397B"/>
    <w:rsid w:val="00304B53"/>
    <w:rsid w:val="00305A1D"/>
    <w:rsid w:val="00311901"/>
    <w:rsid w:val="00314FDB"/>
    <w:rsid w:val="00326C4F"/>
    <w:rsid w:val="003277D9"/>
    <w:rsid w:val="00340FF2"/>
    <w:rsid w:val="00341698"/>
    <w:rsid w:val="00342240"/>
    <w:rsid w:val="00345A2A"/>
    <w:rsid w:val="00353111"/>
    <w:rsid w:val="00354BC4"/>
    <w:rsid w:val="003552FB"/>
    <w:rsid w:val="00355FA5"/>
    <w:rsid w:val="00356D3E"/>
    <w:rsid w:val="00371378"/>
    <w:rsid w:val="00375032"/>
    <w:rsid w:val="0037557B"/>
    <w:rsid w:val="00383AC0"/>
    <w:rsid w:val="00386BA2"/>
    <w:rsid w:val="0039095A"/>
    <w:rsid w:val="00395EDF"/>
    <w:rsid w:val="003A0434"/>
    <w:rsid w:val="003A2DA9"/>
    <w:rsid w:val="003A495B"/>
    <w:rsid w:val="003B402F"/>
    <w:rsid w:val="003B652E"/>
    <w:rsid w:val="003C1E6B"/>
    <w:rsid w:val="003C235A"/>
    <w:rsid w:val="003C31DB"/>
    <w:rsid w:val="003C6F68"/>
    <w:rsid w:val="003D5790"/>
    <w:rsid w:val="003D6C3F"/>
    <w:rsid w:val="003E0A76"/>
    <w:rsid w:val="003E2C8F"/>
    <w:rsid w:val="003E3991"/>
    <w:rsid w:val="003E4351"/>
    <w:rsid w:val="003F2D6B"/>
    <w:rsid w:val="00405BBE"/>
    <w:rsid w:val="0041314D"/>
    <w:rsid w:val="00415DB4"/>
    <w:rsid w:val="00415E06"/>
    <w:rsid w:val="00421485"/>
    <w:rsid w:val="00426353"/>
    <w:rsid w:val="00427419"/>
    <w:rsid w:val="00431636"/>
    <w:rsid w:val="00441655"/>
    <w:rsid w:val="00450146"/>
    <w:rsid w:val="004533A0"/>
    <w:rsid w:val="00460436"/>
    <w:rsid w:val="00462A1C"/>
    <w:rsid w:val="00466D60"/>
    <w:rsid w:val="00474094"/>
    <w:rsid w:val="0047618F"/>
    <w:rsid w:val="00477129"/>
    <w:rsid w:val="00480240"/>
    <w:rsid w:val="004807BC"/>
    <w:rsid w:val="00481D92"/>
    <w:rsid w:val="004848F6"/>
    <w:rsid w:val="00486559"/>
    <w:rsid w:val="004A505A"/>
    <w:rsid w:val="004B1B55"/>
    <w:rsid w:val="004B32F5"/>
    <w:rsid w:val="004D260E"/>
    <w:rsid w:val="004D70BA"/>
    <w:rsid w:val="004D7426"/>
    <w:rsid w:val="004E0BF6"/>
    <w:rsid w:val="004E2604"/>
    <w:rsid w:val="004E548C"/>
    <w:rsid w:val="004E5CEA"/>
    <w:rsid w:val="004E7AD4"/>
    <w:rsid w:val="004F00B9"/>
    <w:rsid w:val="004F14D4"/>
    <w:rsid w:val="004F1AEC"/>
    <w:rsid w:val="005015C6"/>
    <w:rsid w:val="005059BE"/>
    <w:rsid w:val="0051061E"/>
    <w:rsid w:val="00513A40"/>
    <w:rsid w:val="00513DA0"/>
    <w:rsid w:val="005165F6"/>
    <w:rsid w:val="00524652"/>
    <w:rsid w:val="00525015"/>
    <w:rsid w:val="0052522E"/>
    <w:rsid w:val="00532608"/>
    <w:rsid w:val="00533AE8"/>
    <w:rsid w:val="00550733"/>
    <w:rsid w:val="005563F9"/>
    <w:rsid w:val="00560239"/>
    <w:rsid w:val="00560AC2"/>
    <w:rsid w:val="00570442"/>
    <w:rsid w:val="00571183"/>
    <w:rsid w:val="00571C09"/>
    <w:rsid w:val="00573760"/>
    <w:rsid w:val="00574A2E"/>
    <w:rsid w:val="00576D11"/>
    <w:rsid w:val="0058080A"/>
    <w:rsid w:val="0058139F"/>
    <w:rsid w:val="005864C9"/>
    <w:rsid w:val="0058692E"/>
    <w:rsid w:val="00587DBF"/>
    <w:rsid w:val="005909B1"/>
    <w:rsid w:val="005914A1"/>
    <w:rsid w:val="005A067B"/>
    <w:rsid w:val="005B260C"/>
    <w:rsid w:val="005B4B67"/>
    <w:rsid w:val="005C0402"/>
    <w:rsid w:val="005C725F"/>
    <w:rsid w:val="005D0632"/>
    <w:rsid w:val="005D209A"/>
    <w:rsid w:val="005D6F2D"/>
    <w:rsid w:val="005D6FB5"/>
    <w:rsid w:val="005E63EE"/>
    <w:rsid w:val="005F4A50"/>
    <w:rsid w:val="005F7327"/>
    <w:rsid w:val="005F7401"/>
    <w:rsid w:val="006002BD"/>
    <w:rsid w:val="006047DA"/>
    <w:rsid w:val="00605E95"/>
    <w:rsid w:val="006250E6"/>
    <w:rsid w:val="00633514"/>
    <w:rsid w:val="006349E4"/>
    <w:rsid w:val="006355BA"/>
    <w:rsid w:val="00645056"/>
    <w:rsid w:val="006617EA"/>
    <w:rsid w:val="00662ADD"/>
    <w:rsid w:val="0066509C"/>
    <w:rsid w:val="00672F43"/>
    <w:rsid w:val="006738A3"/>
    <w:rsid w:val="006779FF"/>
    <w:rsid w:val="00682927"/>
    <w:rsid w:val="00682D1F"/>
    <w:rsid w:val="00684DCB"/>
    <w:rsid w:val="00684E86"/>
    <w:rsid w:val="006A18E1"/>
    <w:rsid w:val="006A2A9B"/>
    <w:rsid w:val="006A59FA"/>
    <w:rsid w:val="006C08C3"/>
    <w:rsid w:val="006C6872"/>
    <w:rsid w:val="006C77B9"/>
    <w:rsid w:val="006D75E7"/>
    <w:rsid w:val="006D7B23"/>
    <w:rsid w:val="006F56FB"/>
    <w:rsid w:val="006F71EE"/>
    <w:rsid w:val="0070061C"/>
    <w:rsid w:val="00711225"/>
    <w:rsid w:val="00711DC3"/>
    <w:rsid w:val="00712831"/>
    <w:rsid w:val="00716191"/>
    <w:rsid w:val="00721C1A"/>
    <w:rsid w:val="00723D2B"/>
    <w:rsid w:val="00724B4C"/>
    <w:rsid w:val="00741DC1"/>
    <w:rsid w:val="0074216D"/>
    <w:rsid w:val="007532BE"/>
    <w:rsid w:val="00761C5A"/>
    <w:rsid w:val="0076701B"/>
    <w:rsid w:val="007723E5"/>
    <w:rsid w:val="00780309"/>
    <w:rsid w:val="007817EE"/>
    <w:rsid w:val="00781D02"/>
    <w:rsid w:val="00785AF6"/>
    <w:rsid w:val="00796570"/>
    <w:rsid w:val="007965DA"/>
    <w:rsid w:val="00797D58"/>
    <w:rsid w:val="007A0EB6"/>
    <w:rsid w:val="007A40A5"/>
    <w:rsid w:val="007A4B57"/>
    <w:rsid w:val="007B654F"/>
    <w:rsid w:val="007C55EE"/>
    <w:rsid w:val="007D03C1"/>
    <w:rsid w:val="007D2310"/>
    <w:rsid w:val="007E73D2"/>
    <w:rsid w:val="007F0E87"/>
    <w:rsid w:val="007F6363"/>
    <w:rsid w:val="007F7603"/>
    <w:rsid w:val="0082286A"/>
    <w:rsid w:val="00822ADC"/>
    <w:rsid w:val="00833797"/>
    <w:rsid w:val="00833D31"/>
    <w:rsid w:val="00834EBF"/>
    <w:rsid w:val="0083635C"/>
    <w:rsid w:val="008408AC"/>
    <w:rsid w:val="008477C3"/>
    <w:rsid w:val="008552E1"/>
    <w:rsid w:val="0085762D"/>
    <w:rsid w:val="00862C5E"/>
    <w:rsid w:val="00865ECD"/>
    <w:rsid w:val="00865FB8"/>
    <w:rsid w:val="0087039C"/>
    <w:rsid w:val="00873EEE"/>
    <w:rsid w:val="008777FC"/>
    <w:rsid w:val="00882340"/>
    <w:rsid w:val="00886A55"/>
    <w:rsid w:val="00896447"/>
    <w:rsid w:val="008D0285"/>
    <w:rsid w:val="008D3132"/>
    <w:rsid w:val="008D3346"/>
    <w:rsid w:val="008D3A51"/>
    <w:rsid w:val="008D3EE6"/>
    <w:rsid w:val="008D6727"/>
    <w:rsid w:val="008E5AF7"/>
    <w:rsid w:val="008F02AF"/>
    <w:rsid w:val="008F0AD3"/>
    <w:rsid w:val="008F1206"/>
    <w:rsid w:val="008F67B1"/>
    <w:rsid w:val="00902DB3"/>
    <w:rsid w:val="00904D84"/>
    <w:rsid w:val="00913E0E"/>
    <w:rsid w:val="0091460F"/>
    <w:rsid w:val="0092143D"/>
    <w:rsid w:val="00922BC5"/>
    <w:rsid w:val="00922DC3"/>
    <w:rsid w:val="00925ED4"/>
    <w:rsid w:val="009360B5"/>
    <w:rsid w:val="009430B5"/>
    <w:rsid w:val="00951841"/>
    <w:rsid w:val="00952874"/>
    <w:rsid w:val="009547C4"/>
    <w:rsid w:val="00956DB5"/>
    <w:rsid w:val="009606A5"/>
    <w:rsid w:val="00971936"/>
    <w:rsid w:val="009736E4"/>
    <w:rsid w:val="00973F68"/>
    <w:rsid w:val="00977CE0"/>
    <w:rsid w:val="00991310"/>
    <w:rsid w:val="009946FD"/>
    <w:rsid w:val="009A5A48"/>
    <w:rsid w:val="009B09B7"/>
    <w:rsid w:val="009B3628"/>
    <w:rsid w:val="009B4786"/>
    <w:rsid w:val="009B6372"/>
    <w:rsid w:val="009B6D71"/>
    <w:rsid w:val="009C01CE"/>
    <w:rsid w:val="009C1041"/>
    <w:rsid w:val="009C416E"/>
    <w:rsid w:val="009C6B16"/>
    <w:rsid w:val="009D37D9"/>
    <w:rsid w:val="009D69F7"/>
    <w:rsid w:val="009E150E"/>
    <w:rsid w:val="009E4238"/>
    <w:rsid w:val="009E4C83"/>
    <w:rsid w:val="009E5734"/>
    <w:rsid w:val="009F00ED"/>
    <w:rsid w:val="009F0B3A"/>
    <w:rsid w:val="009F1290"/>
    <w:rsid w:val="009F34BF"/>
    <w:rsid w:val="009F6830"/>
    <w:rsid w:val="00A112FB"/>
    <w:rsid w:val="00A1426D"/>
    <w:rsid w:val="00A2467C"/>
    <w:rsid w:val="00A251CD"/>
    <w:rsid w:val="00A26434"/>
    <w:rsid w:val="00A278A0"/>
    <w:rsid w:val="00A317EE"/>
    <w:rsid w:val="00A35B87"/>
    <w:rsid w:val="00A44E73"/>
    <w:rsid w:val="00A45C6D"/>
    <w:rsid w:val="00A45F87"/>
    <w:rsid w:val="00A4643B"/>
    <w:rsid w:val="00A46B9C"/>
    <w:rsid w:val="00A477A4"/>
    <w:rsid w:val="00A57BD1"/>
    <w:rsid w:val="00A66529"/>
    <w:rsid w:val="00A75DF9"/>
    <w:rsid w:val="00A778AF"/>
    <w:rsid w:val="00A83825"/>
    <w:rsid w:val="00AB28D1"/>
    <w:rsid w:val="00AB2C52"/>
    <w:rsid w:val="00AB4216"/>
    <w:rsid w:val="00AB6B6C"/>
    <w:rsid w:val="00AC55BF"/>
    <w:rsid w:val="00AC6717"/>
    <w:rsid w:val="00AC6C28"/>
    <w:rsid w:val="00AD29CD"/>
    <w:rsid w:val="00AD74C3"/>
    <w:rsid w:val="00AE1B3E"/>
    <w:rsid w:val="00AE50DE"/>
    <w:rsid w:val="00B01440"/>
    <w:rsid w:val="00B02925"/>
    <w:rsid w:val="00B07AE8"/>
    <w:rsid w:val="00B07B5D"/>
    <w:rsid w:val="00B101E5"/>
    <w:rsid w:val="00B12D60"/>
    <w:rsid w:val="00B136BA"/>
    <w:rsid w:val="00B305E6"/>
    <w:rsid w:val="00B3130A"/>
    <w:rsid w:val="00B32778"/>
    <w:rsid w:val="00B37096"/>
    <w:rsid w:val="00B42F5F"/>
    <w:rsid w:val="00B43DCC"/>
    <w:rsid w:val="00B45C4A"/>
    <w:rsid w:val="00B53DA9"/>
    <w:rsid w:val="00B56791"/>
    <w:rsid w:val="00B57A97"/>
    <w:rsid w:val="00B63917"/>
    <w:rsid w:val="00B7135E"/>
    <w:rsid w:val="00B71B75"/>
    <w:rsid w:val="00B8247B"/>
    <w:rsid w:val="00B828E7"/>
    <w:rsid w:val="00B92321"/>
    <w:rsid w:val="00B95364"/>
    <w:rsid w:val="00B972A1"/>
    <w:rsid w:val="00B97A87"/>
    <w:rsid w:val="00BA46E0"/>
    <w:rsid w:val="00BA7040"/>
    <w:rsid w:val="00BA79FE"/>
    <w:rsid w:val="00BB00CF"/>
    <w:rsid w:val="00BB1337"/>
    <w:rsid w:val="00BB7D74"/>
    <w:rsid w:val="00BB7E2D"/>
    <w:rsid w:val="00BC6D34"/>
    <w:rsid w:val="00BC7E01"/>
    <w:rsid w:val="00BD1E96"/>
    <w:rsid w:val="00BD20D8"/>
    <w:rsid w:val="00BD4EAE"/>
    <w:rsid w:val="00BE2C77"/>
    <w:rsid w:val="00BF2B1D"/>
    <w:rsid w:val="00BF628D"/>
    <w:rsid w:val="00BF64AB"/>
    <w:rsid w:val="00C00490"/>
    <w:rsid w:val="00C0085B"/>
    <w:rsid w:val="00C03936"/>
    <w:rsid w:val="00C14C55"/>
    <w:rsid w:val="00C23DB6"/>
    <w:rsid w:val="00C2522A"/>
    <w:rsid w:val="00C25732"/>
    <w:rsid w:val="00C306E1"/>
    <w:rsid w:val="00C334E9"/>
    <w:rsid w:val="00C33982"/>
    <w:rsid w:val="00C369D3"/>
    <w:rsid w:val="00C41E93"/>
    <w:rsid w:val="00C43A3C"/>
    <w:rsid w:val="00C46DD7"/>
    <w:rsid w:val="00C50578"/>
    <w:rsid w:val="00C531D3"/>
    <w:rsid w:val="00C54CD6"/>
    <w:rsid w:val="00C6242E"/>
    <w:rsid w:val="00C62896"/>
    <w:rsid w:val="00C6624A"/>
    <w:rsid w:val="00C663E5"/>
    <w:rsid w:val="00C66FA6"/>
    <w:rsid w:val="00C7001B"/>
    <w:rsid w:val="00C826BE"/>
    <w:rsid w:val="00C82825"/>
    <w:rsid w:val="00C90E90"/>
    <w:rsid w:val="00C92809"/>
    <w:rsid w:val="00C92834"/>
    <w:rsid w:val="00C947B3"/>
    <w:rsid w:val="00CA2EB1"/>
    <w:rsid w:val="00CB5DAF"/>
    <w:rsid w:val="00CB5F2D"/>
    <w:rsid w:val="00CC4829"/>
    <w:rsid w:val="00CC79D0"/>
    <w:rsid w:val="00CD16EA"/>
    <w:rsid w:val="00CD1D8D"/>
    <w:rsid w:val="00CE06A2"/>
    <w:rsid w:val="00CE12D8"/>
    <w:rsid w:val="00CE23E7"/>
    <w:rsid w:val="00CE6E02"/>
    <w:rsid w:val="00CE79B4"/>
    <w:rsid w:val="00CF1913"/>
    <w:rsid w:val="00CF54DE"/>
    <w:rsid w:val="00D02160"/>
    <w:rsid w:val="00D1207C"/>
    <w:rsid w:val="00D12190"/>
    <w:rsid w:val="00D15A9F"/>
    <w:rsid w:val="00D17CDE"/>
    <w:rsid w:val="00D21477"/>
    <w:rsid w:val="00D30C90"/>
    <w:rsid w:val="00D457A9"/>
    <w:rsid w:val="00D6120E"/>
    <w:rsid w:val="00D61D63"/>
    <w:rsid w:val="00D622D0"/>
    <w:rsid w:val="00D62A1C"/>
    <w:rsid w:val="00D62ECC"/>
    <w:rsid w:val="00D63BE5"/>
    <w:rsid w:val="00D674E9"/>
    <w:rsid w:val="00D83CEB"/>
    <w:rsid w:val="00D84687"/>
    <w:rsid w:val="00DA4CAC"/>
    <w:rsid w:val="00DA63C3"/>
    <w:rsid w:val="00DB1143"/>
    <w:rsid w:val="00DB2817"/>
    <w:rsid w:val="00DB6FB8"/>
    <w:rsid w:val="00DC609B"/>
    <w:rsid w:val="00DD014A"/>
    <w:rsid w:val="00DD059B"/>
    <w:rsid w:val="00DD11CF"/>
    <w:rsid w:val="00DD7026"/>
    <w:rsid w:val="00DE2B8A"/>
    <w:rsid w:val="00DE3186"/>
    <w:rsid w:val="00DF00C6"/>
    <w:rsid w:val="00DF2951"/>
    <w:rsid w:val="00DF45E9"/>
    <w:rsid w:val="00DF4634"/>
    <w:rsid w:val="00DF6C79"/>
    <w:rsid w:val="00E03374"/>
    <w:rsid w:val="00E0420C"/>
    <w:rsid w:val="00E10F9A"/>
    <w:rsid w:val="00E3029B"/>
    <w:rsid w:val="00E33BD1"/>
    <w:rsid w:val="00E350AD"/>
    <w:rsid w:val="00E45A7C"/>
    <w:rsid w:val="00E47C4D"/>
    <w:rsid w:val="00E50050"/>
    <w:rsid w:val="00E51E8F"/>
    <w:rsid w:val="00E52DD0"/>
    <w:rsid w:val="00E53F97"/>
    <w:rsid w:val="00E544B1"/>
    <w:rsid w:val="00E54BE7"/>
    <w:rsid w:val="00E62F99"/>
    <w:rsid w:val="00E71EFB"/>
    <w:rsid w:val="00E76EB5"/>
    <w:rsid w:val="00E77246"/>
    <w:rsid w:val="00E830F8"/>
    <w:rsid w:val="00E83BFB"/>
    <w:rsid w:val="00E90D0E"/>
    <w:rsid w:val="00EA2AC5"/>
    <w:rsid w:val="00EB1B6B"/>
    <w:rsid w:val="00EB4430"/>
    <w:rsid w:val="00EC0008"/>
    <w:rsid w:val="00EC01C3"/>
    <w:rsid w:val="00EC5BD6"/>
    <w:rsid w:val="00EC68EE"/>
    <w:rsid w:val="00ED0418"/>
    <w:rsid w:val="00ED1D3E"/>
    <w:rsid w:val="00ED46B8"/>
    <w:rsid w:val="00ED7D47"/>
    <w:rsid w:val="00EE4F9D"/>
    <w:rsid w:val="00EF74C2"/>
    <w:rsid w:val="00F05AF4"/>
    <w:rsid w:val="00F12165"/>
    <w:rsid w:val="00F17C47"/>
    <w:rsid w:val="00F22F65"/>
    <w:rsid w:val="00F2510F"/>
    <w:rsid w:val="00F33BA0"/>
    <w:rsid w:val="00F357B7"/>
    <w:rsid w:val="00F36069"/>
    <w:rsid w:val="00F5310A"/>
    <w:rsid w:val="00F540A1"/>
    <w:rsid w:val="00F550BE"/>
    <w:rsid w:val="00F57443"/>
    <w:rsid w:val="00F64D3F"/>
    <w:rsid w:val="00F73D17"/>
    <w:rsid w:val="00F75881"/>
    <w:rsid w:val="00F80CFC"/>
    <w:rsid w:val="00F81650"/>
    <w:rsid w:val="00F84FE4"/>
    <w:rsid w:val="00F85DEA"/>
    <w:rsid w:val="00F97BB4"/>
    <w:rsid w:val="00FB3F14"/>
    <w:rsid w:val="00FB45C1"/>
    <w:rsid w:val="00FB6285"/>
    <w:rsid w:val="00FB7087"/>
    <w:rsid w:val="00FD0497"/>
    <w:rsid w:val="00FD1BF3"/>
    <w:rsid w:val="00FD34E2"/>
    <w:rsid w:val="00FE7647"/>
    <w:rsid w:val="00FF475D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06545807"/>
  <w15:chartTrackingRefBased/>
  <w15:docId w15:val="{059F4CE6-8C07-4190-8CDF-D8D33B613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2F9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2F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rsid w:val="00E62F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Body Text"/>
    <w:aliases w:val="本文 字元"/>
    <w:basedOn w:val="a"/>
    <w:link w:val="10"/>
    <w:rsid w:val="00E62F9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7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8">
    <w:name w:val="page number"/>
    <w:basedOn w:val="a0"/>
    <w:rsid w:val="00E62F99"/>
  </w:style>
  <w:style w:type="paragraph" w:customStyle="1" w:styleId="-">
    <w:name w:val="欄-項目符號"/>
    <w:basedOn w:val="a3"/>
    <w:rsid w:val="00E62F9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rsid w:val="00097885"/>
    <w:pPr>
      <w:jc w:val="right"/>
    </w:pPr>
  </w:style>
  <w:style w:type="paragraph" w:customStyle="1" w:styleId="aa">
    <w:name w:val="標題壹、 字元 字元"/>
    <w:basedOn w:val="ab"/>
    <w:link w:val="ac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b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d">
    <w:name w:val="標題一、"/>
    <w:basedOn w:val="ab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e">
    <w:name w:val="標題（一）"/>
    <w:basedOn w:val="ab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">
    <w:name w:val="跨頁標頭"/>
    <w:basedOn w:val="a"/>
    <w:rsid w:val="00E62F99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b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0">
    <w:name w:val="乙篇主文 字元"/>
    <w:basedOn w:val="a"/>
    <w:link w:val="af1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1">
    <w:name w:val="乙篇主文 字元 字元"/>
    <w:link w:val="af0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2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3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4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5">
    <w:name w:val="甲篇內文 字元"/>
    <w:basedOn w:val="af0"/>
    <w:link w:val="af6"/>
    <w:rsid w:val="00B01440"/>
    <w:pPr>
      <w:spacing w:line="460" w:lineRule="exact"/>
    </w:pPr>
    <w:rPr>
      <w:sz w:val="28"/>
      <w:szCs w:val="28"/>
    </w:rPr>
  </w:style>
  <w:style w:type="character" w:customStyle="1" w:styleId="af6">
    <w:name w:val="甲篇內文 字元 字元"/>
    <w:link w:val="af5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7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3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8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c">
    <w:name w:val="標題壹、 字元 字元 字元"/>
    <w:link w:val="aa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9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a">
    <w:name w:val="甲篇內文"/>
    <w:basedOn w:val="af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b">
    <w:name w:val="標題壹、"/>
    <w:basedOn w:val="ab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character" w:customStyle="1" w:styleId="a4">
    <w:name w:val="頁首 字元"/>
    <w:link w:val="a3"/>
    <w:uiPriority w:val="99"/>
    <w:rsid w:val="006C08C3"/>
    <w:rPr>
      <w:kern w:val="2"/>
    </w:rPr>
  </w:style>
  <w:style w:type="character" w:customStyle="1" w:styleId="a6">
    <w:name w:val="頁尾 字元"/>
    <w:link w:val="a5"/>
    <w:uiPriority w:val="99"/>
    <w:rsid w:val="006C08C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jiFrbPF8Dgp&#21508;&#20027;&#31649;&#27231;&#38364;&#27506;&#20986;&#29992;&#36884;&#21029;&#31185;&#30446;&#27770;&#31639;&#23529;&#23450;&#25976;&#32156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jiFrbPF8Dgp各主管機關歲出用途別科目決算審定數綜計表A3.dot</Template>
  <TotalTime>3</TotalTime>
  <Pages>3</Pages>
  <Words>621</Words>
  <Characters>3543</Characters>
  <Application>Microsoft Office Word</Application>
  <DocSecurity>0</DocSecurity>
  <Lines>29</Lines>
  <Paragraphs>8</Paragraphs>
  <ScaleCrop>false</ScaleCrop>
  <Company>nao</Company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林于媺</dc:creator>
  <cp:keywords/>
  <cp:lastModifiedBy>林于媺</cp:lastModifiedBy>
  <cp:revision>5</cp:revision>
  <cp:lastPrinted>2013-07-14T08:56:00Z</cp:lastPrinted>
  <dcterms:created xsi:type="dcterms:W3CDTF">2026-06-17T01:40:00Z</dcterms:created>
  <dcterms:modified xsi:type="dcterms:W3CDTF">2026-06-17T01:51:00Z</dcterms:modified>
</cp:coreProperties>
</file>