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7FF78" w14:textId="77777777" w:rsidR="0030032D" w:rsidRPr="004E206A" w:rsidRDefault="0030032D" w:rsidP="0030032D">
      <w:pPr>
        <w:rPr>
          <w:vanish/>
        </w:rPr>
      </w:pPr>
    </w:p>
    <w:tbl>
      <w:tblPr>
        <w:tblW w:w="2244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14"/>
        <w:gridCol w:w="1913"/>
        <w:gridCol w:w="2224"/>
        <w:gridCol w:w="2224"/>
        <w:gridCol w:w="2224"/>
        <w:gridCol w:w="2224"/>
        <w:gridCol w:w="2225"/>
        <w:gridCol w:w="2224"/>
        <w:gridCol w:w="2224"/>
        <w:gridCol w:w="2224"/>
        <w:gridCol w:w="2228"/>
      </w:tblGrid>
      <w:tr w:rsidR="0030032D" w14:paraId="5FCAC658" w14:textId="77777777" w:rsidTr="0044779B">
        <w:trPr>
          <w:cantSplit/>
          <w:trHeight w:hRule="exact" w:val="680"/>
          <w:jc w:val="center"/>
        </w:trPr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730754A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14:paraId="3910516E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210AF9E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E2541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7F4D3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7FDB3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C749A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1F0BD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D76BA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407EE9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1731B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9B112" w14:textId="77777777" w:rsidR="0030032D" w:rsidRPr="00750CEC" w:rsidRDefault="0030032D" w:rsidP="0044779B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30032D" w14:paraId="3ABC2891" w14:textId="77777777" w:rsidTr="0044779B">
        <w:trPr>
          <w:cantSplit/>
          <w:trHeight w:hRule="exact" w:val="680"/>
          <w:jc w:val="center"/>
        </w:trPr>
        <w:tc>
          <w:tcPr>
            <w:tcW w:w="2423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012810C3" w14:textId="77777777" w:rsidR="0030032D" w:rsidRPr="00750CEC" w:rsidRDefault="0030032D" w:rsidP="00F5571D">
            <w:pPr>
              <w:ind w:rightChars="50" w:right="12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7917C6CD" w14:textId="77777777" w:rsidR="0030032D" w:rsidRPr="00750CEC" w:rsidRDefault="0030032D" w:rsidP="0044779B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2AEFF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029B4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CB9A8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1EA6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39E20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E09A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6FE0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CF00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0767F8B0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</w:tr>
      <w:tr w:rsidR="0030032D" w:rsidRPr="00A74CEE" w14:paraId="492EB37A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6D1818" w14:textId="77777777" w:rsidR="0030032D" w:rsidRPr="00A74CEE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422D41" w14:textId="77777777" w:rsidR="0030032D" w:rsidRPr="00A74CEE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A74CEE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CEFCF7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217,423,700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B6E5D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204,402,389,526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5CF70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12,173,703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3B382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8,263,162,998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A686E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25,108,185</w:t>
            </w:r>
            <w:r w:rsidRPr="00A74CEE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551483" w14:textId="77777777" w:rsidR="0030032D" w:rsidRPr="00A74CEE" w:rsidRDefault="0030032D" w:rsidP="0044779B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40,821,768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0A32E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4,182,696,186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10164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4,905,536,808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1F2DD8" w14:textId="77777777" w:rsidR="0030032D" w:rsidRPr="00A74CEE" w:rsidRDefault="0030032D" w:rsidP="0044779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A74CEE">
              <w:rPr>
                <w:rFonts w:hAnsi="細明體"/>
                <w:b/>
                <w:noProof/>
                <w:sz w:val="22"/>
                <w:szCs w:val="22"/>
              </w:rPr>
              <w:t>18,456,097,359</w:t>
            </w:r>
          </w:p>
        </w:tc>
      </w:tr>
      <w:tr w:rsidR="0030032D" w14:paraId="54551AC6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FA81A67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09950C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7A69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AF597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7AC8E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38F43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BE8B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B731F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C406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FAEF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97599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6CFA77DB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F0EFC0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2A8014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0454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D74C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4D50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E0B6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7FA0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E4AB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42CD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92133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CB8D5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2D81FA3E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FD4F54F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D3AF25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F2D0F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4697B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77CCF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BDA8E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C4CC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979C8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1B63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722AE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DA65D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2DBB1ABC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69F024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2E8A30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8500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3928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951C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25DF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8214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A1FB2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EAEC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2F9B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F2553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401A29EA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FD6148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89EFD4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28EC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EC3E64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22A7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4E50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36C2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7EA01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9152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3D95D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AA520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0723725A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C6DF82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794E79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4666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94D3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421F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85C5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B84B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AF5E22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B2FA6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FB013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B2884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0F63BE5A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E696A5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2E41BC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CA4A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4C4C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EC02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F075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966A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3EA89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969C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DADEB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9FD966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54E745C2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8A4131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F3A025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39B7F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141F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D3B23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2785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F9E84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0D991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7383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453B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8CAD7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0A5A5E82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6BFEAA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159BC6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5B08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119D4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58D99E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1690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7EBB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ABD12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4437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D03A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42B65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30B600DF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E86377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3C9596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36EA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45,904,499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93B1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2,938,896,120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B9D5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1,599,052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00C3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230,743,568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16C4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157,237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2BE05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36,504,168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0BFC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978,449,258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AEA3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837,949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B862E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1,164,059,191</w:t>
            </w:r>
          </w:p>
        </w:tc>
      </w:tr>
      <w:tr w:rsidR="0030032D" w14:paraId="246D0825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4C2827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AD4265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921E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915,943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F6E65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864,837,370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C41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2857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7,443,713,881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606C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7,859,281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F127B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4BAD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2,127,318,884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70D93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4,349,796,694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4A10A3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2,655,913</w:t>
            </w:r>
          </w:p>
        </w:tc>
      </w:tr>
      <w:tr w:rsidR="0030032D" w14:paraId="20536462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DE3F7F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36ACA0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894686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11,841,454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358B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162,979,170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E9296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8,942,555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A49E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14,581,069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0F7D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16,660,049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17276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2,838,107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0F3E8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288,028,881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9D95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38,832,047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045C3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10,287,867,347</w:t>
            </w:r>
          </w:p>
        </w:tc>
      </w:tr>
      <w:tr w:rsidR="0030032D" w14:paraId="634C33E4" w14:textId="77777777" w:rsidTr="0044779B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3EBD5F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F3C114" w14:textId="77777777" w:rsidR="0030032D" w:rsidRPr="00F5571D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F5571D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營業盈餘及事業收入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2CE6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4C00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200,355,869,641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777D0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416AA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6362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91B96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42F06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CB16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DD928F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1,500,000,000</w:t>
            </w:r>
          </w:p>
        </w:tc>
      </w:tr>
      <w:tr w:rsidR="0030032D" w14:paraId="00556FDC" w14:textId="77777777" w:rsidTr="00F5571D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6F97A7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19DC1A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DA3C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16E2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A9120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E47C1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43636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900F1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602ED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B3515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50518E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30032D" w14:paraId="55320580" w14:textId="77777777" w:rsidTr="00F5571D">
        <w:trPr>
          <w:cantSplit/>
          <w:trHeight w:val="709"/>
          <w:jc w:val="center"/>
        </w:trPr>
        <w:tc>
          <w:tcPr>
            <w:tcW w:w="511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0F208" w14:textId="77777777" w:rsidR="0030032D" w:rsidRPr="00F653A4" w:rsidRDefault="0030032D" w:rsidP="0044779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421611" w14:textId="77777777" w:rsidR="0030032D" w:rsidRPr="00F653A4" w:rsidRDefault="0030032D" w:rsidP="0044779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556762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158,761,804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6C194F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79,807,225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13A52B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1,632,096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B448A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574,124,480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54E2EC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431,618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925BEB" w14:textId="77777777" w:rsidR="0030032D" w:rsidRPr="00F653A4" w:rsidRDefault="0030032D" w:rsidP="0044779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1,479,469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DCF439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788,899,163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923534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516,070,118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FE787" w14:textId="77777777" w:rsidR="0030032D" w:rsidRPr="00F653A4" w:rsidRDefault="0030032D" w:rsidP="0044779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5,501,514,908</w:t>
            </w:r>
          </w:p>
        </w:tc>
      </w:tr>
    </w:tbl>
    <w:p w14:paraId="7B09E912" w14:textId="77777777" w:rsidR="0030032D" w:rsidRPr="00472822" w:rsidRDefault="0030032D" w:rsidP="0030032D">
      <w:pPr>
        <w:pStyle w:val="aa"/>
        <w:spacing w:line="240" w:lineRule="auto"/>
        <w:rPr>
          <w:sz w:val="16"/>
          <w:szCs w:val="16"/>
        </w:rPr>
      </w:pPr>
    </w:p>
    <w:p w14:paraId="44326B3B" w14:textId="1DEC0CBF" w:rsidR="0030032D" w:rsidRPr="004E206A" w:rsidRDefault="0030032D" w:rsidP="0030032D">
      <w:pPr>
        <w:rPr>
          <w:vanish/>
        </w:rPr>
      </w:pPr>
    </w:p>
    <w:tbl>
      <w:tblPr>
        <w:tblW w:w="2244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14"/>
        <w:gridCol w:w="1913"/>
        <w:gridCol w:w="2224"/>
        <w:gridCol w:w="2224"/>
        <w:gridCol w:w="2224"/>
        <w:gridCol w:w="2224"/>
        <w:gridCol w:w="2225"/>
        <w:gridCol w:w="2224"/>
        <w:gridCol w:w="2224"/>
        <w:gridCol w:w="2224"/>
        <w:gridCol w:w="2228"/>
      </w:tblGrid>
      <w:tr w:rsidR="0030032D" w14:paraId="66932F76" w14:textId="77777777" w:rsidTr="00880C0B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D488734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14:paraId="4277CEC0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9437511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ED46E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87633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B4E48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6EC22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DB53C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9350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166011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5DB1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73043" w14:textId="77777777" w:rsidR="0030032D" w:rsidRPr="00750CEC" w:rsidRDefault="0030032D" w:rsidP="0044779B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880C0B" w14:paraId="121F13BD" w14:textId="77777777" w:rsidTr="00880C0B">
        <w:trPr>
          <w:cantSplit/>
          <w:trHeight w:hRule="exact" w:val="680"/>
          <w:jc w:val="center"/>
        </w:trPr>
        <w:tc>
          <w:tcPr>
            <w:tcW w:w="2422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790B9C1" w14:textId="77777777" w:rsidR="00880C0B" w:rsidRPr="00750CEC" w:rsidRDefault="00880C0B" w:rsidP="00880C0B">
            <w:pPr>
              <w:ind w:rightChars="50" w:right="12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632EC91" w14:textId="77777777" w:rsidR="00880C0B" w:rsidRPr="00750CEC" w:rsidRDefault="00880C0B" w:rsidP="00880C0B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A4D25" w14:textId="77777777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E4F71" w14:textId="77777777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A9B6F" w14:textId="77777777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D50E" w14:textId="77777777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4ADD" w14:textId="77777777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AC6A" w14:textId="77777777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5E30" w14:textId="70CA8E5F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農業部主管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1EB2" w14:textId="24EF8BB0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28A6628A" w14:textId="4E10BEAE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環境部主管</w:t>
            </w:r>
          </w:p>
        </w:tc>
      </w:tr>
      <w:tr w:rsidR="00880C0B" w:rsidRPr="009E3BFE" w14:paraId="5D660EA9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44F7B3" w14:textId="77777777" w:rsidR="00880C0B" w:rsidRPr="009E3BFE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DF7726" w14:textId="77777777" w:rsidR="00880C0B" w:rsidRPr="009E3BFE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E3BFE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AE6F0" w14:textId="77777777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2,819,952,002,264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A61E0" w14:textId="77777777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2,649,976,911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99C4E" w14:textId="77777777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11,231,731,630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6E0C36" w14:textId="77777777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19,198,675,862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77672" w14:textId="77777777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72,404,317,154</w:t>
            </w:r>
            <w:r w:rsidRPr="009E3BFE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7AC95" w14:textId="77777777" w:rsidR="00880C0B" w:rsidRPr="009E3BFE" w:rsidRDefault="00880C0B" w:rsidP="00880C0B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1,751,452,146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4C0AC" w14:textId="1A19704D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2,035,783,176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059BB" w14:textId="290FAA58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4,600,332,249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AF2D34" w14:textId="547322A0" w:rsidR="00880C0B" w:rsidRPr="009E3BFE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121,712,715</w:t>
            </w:r>
          </w:p>
        </w:tc>
      </w:tr>
      <w:tr w:rsidR="00880C0B" w14:paraId="0473C422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4D6361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6EA4EFD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51614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1,734,701,517,345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CD2C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E3FF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9626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15B5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AFD58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E5C46D" w14:textId="6418AA20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D70EC" w14:textId="73CE60FE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D1FA15" w14:textId="1ACBD542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16A3A2E9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381149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FBFB8E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E4ED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24,827,434,889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3D9F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E7BC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E617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E27F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EF8E1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5EAFA7" w14:textId="348E5341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539F7" w14:textId="7682FD4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0D7739" w14:textId="41F37EAE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56E5779D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AD8DB4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21E9B1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EE0B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156,601,589,978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0069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A3A4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AAB0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11C3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3510D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9440C" w14:textId="0E0E78FC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488E0" w14:textId="77F097BA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23F7C8" w14:textId="4AB20CA2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42B6432F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2AB893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F7A084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5BBE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129,570,916,532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544A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76E6E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4DC8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DBC4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CC55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798DD" w14:textId="394C1300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F05B21" w14:textId="7ACD5A4C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E50323" w14:textId="04B85EBF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3DA4A846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3C4A5F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FE18B8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072E8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292,812,652,105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FAE4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1EBCF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3B59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9DFE8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FABC3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D2191" w14:textId="296879F2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DADB1" w14:textId="3CA452B0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DD1612" w14:textId="10CF191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3B588317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D86975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529A27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08C5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11,585,169,363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45B4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E16F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4FF9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D29B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B6AC80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45B81" w14:textId="2E4FCE7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735C3" w14:textId="67ADCC9C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1658C5" w14:textId="127E473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21C7F2A1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A9D735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B1DB88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FAAA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31,492,188,823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19B2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94D7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E314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4BF9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5EA8D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40AFF" w14:textId="6C4CB4B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6C86E" w14:textId="43558CFE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D3FE1A" w14:textId="690213B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683BFB24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B3D366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C1996B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75B8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5,614,241,483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F836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161E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4F5E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AF18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12BAC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55EF3" w14:textId="10EFE8A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82E53" w14:textId="085F9ADB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B5F9C6" w14:textId="190048E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72AE8C43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1E8897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6AF402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F9A7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372,157,535,177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5816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F117E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2F564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CEB2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72F50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EBD3F" w14:textId="1D234E3B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EE1AC" w14:textId="47CFE032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643768" w14:textId="09B9AE2B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20AD11C5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47CD5E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9E5FB2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CA139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5,917,527,549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F7A14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66,441,147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B1778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10,686,175,027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05E5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1,392,480,950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0F4B8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6,197,362,172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91601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776,558,083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DF210" w14:textId="4CCC42C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322,131,754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C3784" w14:textId="6FE9FD9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64,682,138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0A856B" w14:textId="538BD6B3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34,320,804</w:t>
            </w:r>
          </w:p>
        </w:tc>
      </w:tr>
      <w:tr w:rsidR="00880C0B" w14:paraId="415927CC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8F7960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30244D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D824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839,067,263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CA62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170,281,291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E17E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6,020,933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6EF0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7,094,968,951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D972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35,859,969,006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D3779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554,137,339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5D12F" w14:textId="1608F241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557,478,255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6C2B5" w14:textId="40AFB65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2,643,513,872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9849EE" w14:textId="5E9A794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69,197,972</w:t>
            </w:r>
          </w:p>
        </w:tc>
      </w:tr>
      <w:tr w:rsidR="00880C0B" w14:paraId="0F4B9A14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588C03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000CD5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914A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32,069,704,789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948B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36,979,838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87C3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48,908,811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1FFA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2,089,873,826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89F6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154,255,609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8ED90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13,218,264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EACC3" w14:textId="408FE64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389,950,168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6BF89" w14:textId="08DE78A1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22,775,349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FEA6A3" w14:textId="0FC9F29A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3,951,564</w:t>
            </w:r>
          </w:p>
        </w:tc>
      </w:tr>
      <w:tr w:rsidR="00880C0B" w14:paraId="3D195122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62A317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17A189" w14:textId="77777777" w:rsidR="00880C0B" w:rsidRPr="00F5571D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F5571D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營業盈餘及事業收入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D127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17,063,818,183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9FEE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59D9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AAAD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7,740,287,369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894B9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29,747,360,564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64E0E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D3346" w14:textId="7BBC613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476,092,752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4C326" w14:textId="2BDDF7C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200,000,000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EF3D8E" w14:textId="5554A613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3AEA65D2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F4A4DBC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94EA9B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916D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5,075,716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D604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4B7B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92C5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3,160,879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5FFC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28C21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673C1" w14:textId="208D5ABF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37B92" w14:textId="563B2A2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A85C51" w14:textId="1BBD912A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0C0B" w14:paraId="33F7C820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0ED53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AD604C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54009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4,693,563,069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A7E83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2,376,274,635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85535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490,626,859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DAE8A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877,903,887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1C236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445,369,803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875DB1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407,538,460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223487" w14:textId="2C0C80FC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290,130,247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460817" w14:textId="6FDC40D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1,669,360,890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14D85" w14:textId="2FB8052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14,242,375</w:t>
            </w:r>
          </w:p>
        </w:tc>
      </w:tr>
    </w:tbl>
    <w:p w14:paraId="43C5412D" w14:textId="77777777" w:rsidR="0030032D" w:rsidRPr="00472822" w:rsidRDefault="0030032D" w:rsidP="0030032D">
      <w:pPr>
        <w:pStyle w:val="aa"/>
        <w:spacing w:line="240" w:lineRule="auto"/>
        <w:rPr>
          <w:sz w:val="16"/>
          <w:szCs w:val="16"/>
        </w:rPr>
      </w:pPr>
    </w:p>
    <w:p w14:paraId="59163181" w14:textId="77777777" w:rsidR="0030032D" w:rsidRPr="004E206A" w:rsidRDefault="0030032D" w:rsidP="0030032D">
      <w:pPr>
        <w:rPr>
          <w:vanish/>
        </w:rPr>
      </w:pPr>
      <w:r>
        <w:br w:type="page"/>
      </w:r>
    </w:p>
    <w:tbl>
      <w:tblPr>
        <w:tblW w:w="2244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14"/>
        <w:gridCol w:w="1913"/>
        <w:gridCol w:w="2224"/>
        <w:gridCol w:w="2224"/>
        <w:gridCol w:w="2224"/>
        <w:gridCol w:w="2224"/>
        <w:gridCol w:w="2225"/>
        <w:gridCol w:w="2224"/>
        <w:gridCol w:w="2224"/>
        <w:gridCol w:w="2224"/>
        <w:gridCol w:w="2228"/>
      </w:tblGrid>
      <w:tr w:rsidR="0030032D" w14:paraId="396118D5" w14:textId="77777777" w:rsidTr="00880C0B">
        <w:trPr>
          <w:cantSplit/>
          <w:trHeight w:hRule="exact" w:val="680"/>
          <w:jc w:val="center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3761A0C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lastRenderedPageBreak/>
              <w:t>經常</w:t>
            </w:r>
          </w:p>
          <w:p w14:paraId="24D225B0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CFC96EC" w14:textId="77777777" w:rsidR="0030032D" w:rsidRPr="002D73FB" w:rsidRDefault="0030032D" w:rsidP="0044779B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6A83C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0F118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E03C1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32DB62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6F107" w14:textId="77777777" w:rsidR="0030032D" w:rsidRPr="00750CEC" w:rsidRDefault="0030032D" w:rsidP="0044779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297CC0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3981C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F3327" w14:textId="77777777" w:rsidR="0030032D" w:rsidRPr="00750CEC" w:rsidRDefault="0030032D" w:rsidP="0044779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A35DC" w14:textId="77777777" w:rsidR="0030032D" w:rsidRPr="00750CEC" w:rsidRDefault="0030032D" w:rsidP="0044779B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880C0B" w14:paraId="0C79C90B" w14:textId="77777777" w:rsidTr="00880C0B">
        <w:trPr>
          <w:cantSplit/>
          <w:trHeight w:hRule="exact" w:val="680"/>
          <w:jc w:val="center"/>
        </w:trPr>
        <w:tc>
          <w:tcPr>
            <w:tcW w:w="2422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D026A09" w14:textId="77777777" w:rsidR="00880C0B" w:rsidRPr="00750CEC" w:rsidRDefault="00880C0B" w:rsidP="00880C0B">
            <w:pPr>
              <w:ind w:rightChars="50" w:right="12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40AAC020" w14:textId="77777777" w:rsidR="00880C0B" w:rsidRPr="00750CEC" w:rsidRDefault="00880C0B" w:rsidP="00880C0B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951D5" w14:textId="6A1CD6D0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539CA" w14:textId="79952476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E6B2F3" w14:textId="368BE531" w:rsidR="00880C0B" w:rsidRPr="00750CEC" w:rsidRDefault="00880C0B" w:rsidP="00880C0B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8925" w14:textId="77777777" w:rsidR="00880C0B" w:rsidRDefault="00880C0B" w:rsidP="00880C0B">
            <w:pPr>
              <w:spacing w:beforeLines="30" w:before="108" w:afterLines="30" w:after="108" w:line="16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</w:t>
            </w:r>
          </w:p>
          <w:p w14:paraId="3A6C19CD" w14:textId="50784B10" w:rsidR="00880C0B" w:rsidRPr="00750CEC" w:rsidRDefault="00880C0B" w:rsidP="00880C0B">
            <w:pPr>
              <w:spacing w:beforeLines="30" w:before="108" w:afterLines="30" w:after="108" w:line="16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22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F80F" w14:textId="77777777" w:rsidR="00880C0B" w:rsidRDefault="00880C0B" w:rsidP="00880C0B">
            <w:pPr>
              <w:spacing w:beforeLines="30" w:before="108" w:afterLines="30" w:after="108" w:line="16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金融監督管理</w:t>
            </w:r>
          </w:p>
          <w:p w14:paraId="60269B52" w14:textId="0DED9A7A" w:rsidR="00880C0B" w:rsidRPr="00750CEC" w:rsidRDefault="00880C0B" w:rsidP="00880C0B">
            <w:pPr>
              <w:spacing w:beforeLines="30" w:before="108" w:afterLines="30" w:after="108" w:line="16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8E6D" w14:textId="77777777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BAAF" w14:textId="77777777" w:rsidR="00880C0B" w:rsidRDefault="00880C0B" w:rsidP="00880C0B">
            <w:pPr>
              <w:spacing w:beforeLines="30" w:before="108" w:afterLines="30" w:after="108" w:line="16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</w:t>
            </w:r>
          </w:p>
          <w:p w14:paraId="5661CC2E" w14:textId="7852A869" w:rsidR="00880C0B" w:rsidRPr="00750CEC" w:rsidRDefault="00880C0B" w:rsidP="00880C0B">
            <w:pPr>
              <w:spacing w:beforeLines="30" w:before="108" w:afterLines="30" w:after="108" w:line="16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輔導委員會主管</w:t>
            </w:r>
          </w:p>
        </w:tc>
        <w:tc>
          <w:tcPr>
            <w:tcW w:w="22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DFB9" w14:textId="77777777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222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1AAD7BF9" w14:textId="77777777" w:rsidR="00880C0B" w:rsidRPr="00750CEC" w:rsidRDefault="00880C0B" w:rsidP="00880C0B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880C0B" w:rsidRPr="00D24435" w14:paraId="163829D9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2251D9" w14:textId="77777777" w:rsidR="00880C0B" w:rsidRPr="00D24435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AABF6C" w14:textId="77777777" w:rsidR="00880C0B" w:rsidRPr="00D24435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D24435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E5C43" w14:textId="6748620B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419,012,031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A661DC" w14:textId="49B3D351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2,491,818,732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527DD" w14:textId="22DAE8A5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9E3BFE">
              <w:rPr>
                <w:rFonts w:hAnsi="細明體"/>
                <w:b/>
                <w:noProof/>
                <w:sz w:val="22"/>
                <w:szCs w:val="22"/>
              </w:rPr>
              <w:t>15,249,732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71530" w14:textId="77777777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332,317,345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4AC59" w14:textId="77777777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809,056,936</w:t>
            </w:r>
            <w:r w:rsidRPr="00D24435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4D156" w14:textId="77777777" w:rsidR="00880C0B" w:rsidRPr="00D24435" w:rsidRDefault="00880C0B" w:rsidP="00880C0B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208,434,163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FA596" w14:textId="77777777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866,450,659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04110" w14:textId="77777777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7,335,635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0CC6EC" w14:textId="77777777" w:rsidR="00880C0B" w:rsidRPr="00D24435" w:rsidRDefault="00880C0B" w:rsidP="00880C0B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24435">
              <w:rPr>
                <w:rFonts w:hAnsi="細明體"/>
                <w:b/>
                <w:noProof/>
                <w:sz w:val="22"/>
                <w:szCs w:val="22"/>
              </w:rPr>
              <w:t>3,179,601,069,573</w:t>
            </w:r>
          </w:p>
        </w:tc>
      </w:tr>
      <w:tr w:rsidR="00880C0B" w14:paraId="7EA7DB9C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AA22B5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022810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7AB08" w14:textId="3F6556CA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914BF" w14:textId="38D59DA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D97C3" w14:textId="1CD44FF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3EC6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1201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8985A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97C8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E7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9455A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1,734,701,517,345</w:t>
            </w:r>
          </w:p>
        </w:tc>
      </w:tr>
      <w:tr w:rsidR="00880C0B" w14:paraId="70EF255D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A0E2FD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30CC5E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CFE6D" w14:textId="21BE6180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971FE" w14:textId="2E3767A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6E14E" w14:textId="2E19F30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E6AD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59D7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68C2A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BE81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2D8F4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F9B70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24,827,434,889</w:t>
            </w:r>
          </w:p>
        </w:tc>
      </w:tr>
      <w:tr w:rsidR="00880C0B" w14:paraId="5C7946D7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794604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7FCA37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7D73BF" w14:textId="20AAFBCC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E696F" w14:textId="2702C2F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FBBB0" w14:textId="1F959089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02C2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A862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91934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8989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385C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6FA77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156,601,589,978</w:t>
            </w:r>
          </w:p>
        </w:tc>
      </w:tr>
      <w:tr w:rsidR="00880C0B" w14:paraId="4B3B0C92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9F9D8B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6BA581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90EB1" w14:textId="11B4F5F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58B6B" w14:textId="4242F780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27018" w14:textId="1054B74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33BF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00DC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D7B16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7D52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8408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8090A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129,570,916,532</w:t>
            </w:r>
          </w:p>
        </w:tc>
      </w:tr>
      <w:tr w:rsidR="00880C0B" w14:paraId="2F9DF4B5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5E2112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2775D3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FE1AA" w14:textId="31BDADC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11193" w14:textId="760CBB9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6BED92" w14:textId="498E9E23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5EA9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534B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3269D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D5DB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0A83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F2406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292,812,652,105</w:t>
            </w:r>
          </w:p>
        </w:tc>
      </w:tr>
      <w:tr w:rsidR="00880C0B" w14:paraId="23A47379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C18145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8912C6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2268B" w14:textId="74DDA7C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ADA2FF" w14:textId="549C75C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2FE42" w14:textId="0BAE98B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0F9E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0CBA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23F68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3BF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5567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E3E3B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11,585,169,363</w:t>
            </w:r>
          </w:p>
        </w:tc>
      </w:tr>
      <w:tr w:rsidR="00880C0B" w14:paraId="00800C24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EEAA11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FF4876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B9B21" w14:textId="43D3FF2F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B06AD" w14:textId="0803492E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CBCB7B" w14:textId="0B0ACC4E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9DCB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61B3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6E3385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B2D7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AFD67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68187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31,492,188,823</w:t>
            </w:r>
          </w:p>
        </w:tc>
      </w:tr>
      <w:tr w:rsidR="00880C0B" w14:paraId="727855C5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5E724E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540125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C891D" w14:textId="688B099D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4D881" w14:textId="0661417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2B054" w14:textId="67913A19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3787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1EB2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773FD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9809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5CB0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99FC7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5,614,241,483</w:t>
            </w:r>
          </w:p>
        </w:tc>
      </w:tr>
      <w:tr w:rsidR="00880C0B" w14:paraId="7FEE3075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7F6B45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42DD8D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A5FDC" w14:textId="508E075F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C5BA7" w14:textId="38E2A79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5029E" w14:textId="3857921C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21EE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90E1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D5CD8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FACE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9CD80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6D735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372,157,535,177</w:t>
            </w:r>
          </w:p>
        </w:tc>
      </w:tr>
      <w:tr w:rsidR="00880C0B" w14:paraId="1CDF8660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C5FBA0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532489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D558B" w14:textId="4F8A2CD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22,735,738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76AB3" w14:textId="41F11870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30,386,595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50727" w14:textId="4986C34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222,876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050D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69,411,532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B052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166,050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08A79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173,826,367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D025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12,872,271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0DC1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492A1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31,164,452,095</w:t>
            </w:r>
          </w:p>
        </w:tc>
      </w:tr>
      <w:tr w:rsidR="00880C0B" w14:paraId="68E7FDF3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32CD31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F6B31C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1F8A4" w14:textId="7E7D61F3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79,378,511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C5948" w14:textId="081FDCC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2,430,668,418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A17B8" w14:textId="2768C0D9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776,790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CAB5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33,274,615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6C72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2,922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22D9B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4,678,695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C6D5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410,244,830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CBC1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588B62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65,550,757,653</w:t>
            </w:r>
          </w:p>
        </w:tc>
      </w:tr>
      <w:tr w:rsidR="00880C0B" w14:paraId="47B54779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063AD5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0BB1E8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4D16C" w14:textId="1072D2A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143,981,292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2E24A" w14:textId="55F52B4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6,394,427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02AB8" w14:textId="3D947E28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9,803,285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395A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211,634,825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12C7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2,219,486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2BFCB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22,502,536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4B94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18,488,802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5577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89A614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46,077,213,550</w:t>
            </w:r>
          </w:p>
        </w:tc>
      </w:tr>
      <w:tr w:rsidR="00880C0B" w14:paraId="62BE6687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83D0B1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E9C0B6" w14:textId="77777777" w:rsidR="00880C0B" w:rsidRPr="00F5571D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F5571D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營業盈餘及事業收入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92D89D" w14:textId="75FA1BE2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CD85A" w14:textId="03F1D39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4BBF3" w14:textId="3994F4B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B4F84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646B5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805,543,000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359BC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63BD1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1957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3F0C0E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257,888,971,509</w:t>
            </w:r>
          </w:p>
        </w:tc>
      </w:tr>
      <w:tr w:rsidR="00880C0B" w14:paraId="3E90470E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702308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FCC985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B9E1A" w14:textId="5D83ADF2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D1A6C" w14:textId="3DD16554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B65F1" w14:textId="189E4AA6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2BE0B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1909F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621CB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B304D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8E5B9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2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E1A553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8,236,595</w:t>
            </w:r>
          </w:p>
        </w:tc>
      </w:tr>
      <w:tr w:rsidR="00880C0B" w14:paraId="195DFA0D" w14:textId="77777777" w:rsidTr="00880C0B">
        <w:trPr>
          <w:cantSplit/>
          <w:trHeight w:val="709"/>
          <w:jc w:val="center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2BF20" w14:textId="77777777" w:rsidR="00880C0B" w:rsidRPr="00F653A4" w:rsidRDefault="00880C0B" w:rsidP="00880C0B">
            <w:pPr>
              <w:pStyle w:val="af3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C156D0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6AFCB3" w14:textId="77777777" w:rsidR="00880C0B" w:rsidRPr="00F653A4" w:rsidRDefault="00880C0B" w:rsidP="00880C0B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156D0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6D4335" w14:textId="7D373299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172,916,490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5B81C7A" w14:textId="33B28B99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24,369,292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292E17" w14:textId="728D4B53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4,446,781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DA03EA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17,996,373</w:t>
            </w:r>
          </w:p>
        </w:tc>
        <w:tc>
          <w:tcPr>
            <w:tcW w:w="22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D526D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1,125,478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40B3B2" w14:textId="77777777" w:rsidR="00880C0B" w:rsidRPr="00F653A4" w:rsidRDefault="00880C0B" w:rsidP="00880C0B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7,426,565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3A6B1C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424,844,756</w:t>
            </w:r>
          </w:p>
        </w:tc>
        <w:tc>
          <w:tcPr>
            <w:tcW w:w="22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2BFAE6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7,335,635</w:t>
            </w:r>
          </w:p>
        </w:tc>
        <w:tc>
          <w:tcPr>
            <w:tcW w:w="222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50858" w14:textId="77777777" w:rsidR="00880C0B" w:rsidRPr="00F653A4" w:rsidRDefault="00880C0B" w:rsidP="00880C0B">
            <w:pPr>
              <w:pStyle w:val="30"/>
              <w:rPr>
                <w:rFonts w:hAnsi="細明體"/>
                <w:sz w:val="22"/>
                <w:szCs w:val="22"/>
              </w:rPr>
            </w:pPr>
            <w:r w:rsidRPr="00C156D0">
              <w:rPr>
                <w:rFonts w:hAnsi="細明體"/>
                <w:noProof/>
                <w:sz w:val="22"/>
                <w:szCs w:val="22"/>
              </w:rPr>
              <w:t>19,548,192,476</w:t>
            </w:r>
          </w:p>
        </w:tc>
      </w:tr>
    </w:tbl>
    <w:p w14:paraId="454E95A5" w14:textId="77777777" w:rsidR="0030032D" w:rsidRPr="00472822" w:rsidRDefault="0030032D" w:rsidP="0030032D">
      <w:pPr>
        <w:pStyle w:val="aa"/>
        <w:spacing w:line="240" w:lineRule="auto"/>
        <w:rPr>
          <w:sz w:val="16"/>
          <w:szCs w:val="16"/>
        </w:rPr>
      </w:pPr>
    </w:p>
    <w:sectPr w:rsidR="0030032D" w:rsidRPr="00472822" w:rsidSect="00E317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18" w:bottom="567" w:left="1418" w:header="1021" w:footer="737" w:gutter="284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E884" w14:textId="77777777" w:rsidR="0030032D" w:rsidRDefault="0030032D">
      <w:r>
        <w:separator/>
      </w:r>
    </w:p>
  </w:endnote>
  <w:endnote w:type="continuationSeparator" w:id="0">
    <w:p w14:paraId="3201D848" w14:textId="77777777" w:rsidR="0030032D" w:rsidRDefault="0030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CF6D4" w14:textId="77777777" w:rsidR="00FF035B" w:rsidRDefault="00FF035B" w:rsidP="000973CB">
    <w:pPr>
      <w:pStyle w:val="a5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52A0E" w14:textId="09AC326F" w:rsidR="00FF035B" w:rsidRDefault="00E317E0" w:rsidP="000973CB">
    <w:pPr>
      <w:pStyle w:val="a5"/>
      <w:ind w:right="360" w:firstLine="360"/>
      <w:jc w:val="center"/>
    </w:pPr>
    <w:r>
      <w:rPr>
        <w:rFonts w:ascii="標楷體" w:eastAsia="標楷體" w:hAnsi="標楷體" w:hint="eastAsia"/>
      </w:rPr>
      <w:t>6-</w:t>
    </w:r>
    <w:r w:rsidR="00FF035B" w:rsidRPr="003C08EA">
      <w:rPr>
        <w:rStyle w:val="a8"/>
        <w:rFonts w:ascii="標楷體" w:eastAsia="標楷體" w:hAnsi="標楷體"/>
      </w:rPr>
      <w:fldChar w:fldCharType="begin"/>
    </w:r>
    <w:r w:rsidR="00FF035B" w:rsidRPr="003C08EA">
      <w:rPr>
        <w:rStyle w:val="a8"/>
        <w:rFonts w:ascii="標楷體" w:eastAsia="標楷體" w:hAnsi="標楷體"/>
      </w:rPr>
      <w:instrText xml:space="preserve"> PAGE </w:instrText>
    </w:r>
    <w:r w:rsidR="00FF035B" w:rsidRPr="003C08EA">
      <w:rPr>
        <w:rStyle w:val="a8"/>
        <w:rFonts w:ascii="標楷體" w:eastAsia="標楷體" w:hAnsi="標楷體"/>
      </w:rPr>
      <w:fldChar w:fldCharType="separate"/>
    </w:r>
    <w:r w:rsidR="00F653A4">
      <w:rPr>
        <w:rStyle w:val="a8"/>
        <w:rFonts w:ascii="標楷體" w:eastAsia="標楷體" w:hAnsi="標楷體"/>
        <w:noProof/>
      </w:rPr>
      <w:t>15</w:t>
    </w:r>
    <w:r w:rsidR="00FF035B" w:rsidRPr="003C08EA">
      <w:rPr>
        <w:rStyle w:val="a8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115720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94AB5EE" w14:textId="3C82D156" w:rsidR="00E317E0" w:rsidRPr="00E317E0" w:rsidRDefault="00E317E0">
        <w:pPr>
          <w:pStyle w:val="a5"/>
          <w:ind w:firstLine="200"/>
          <w:jc w:val="center"/>
          <w:rPr>
            <w:rFonts w:ascii="標楷體" w:eastAsia="標楷體" w:hAnsi="標楷體"/>
          </w:rPr>
        </w:pPr>
        <w:r w:rsidRPr="00E317E0">
          <w:rPr>
            <w:rFonts w:ascii="標楷體" w:eastAsia="標楷體" w:hAnsi="標楷體" w:hint="eastAsia"/>
          </w:rPr>
          <w:t>6-1</w:t>
        </w:r>
      </w:p>
    </w:sdtContent>
  </w:sdt>
  <w:p w14:paraId="1FC3E591" w14:textId="77777777" w:rsidR="00E317E0" w:rsidRDefault="00E317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6E332" w14:textId="77777777" w:rsidR="0030032D" w:rsidRDefault="0030032D">
      <w:r>
        <w:separator/>
      </w:r>
    </w:p>
  </w:footnote>
  <w:footnote w:type="continuationSeparator" w:id="0">
    <w:p w14:paraId="2636D922" w14:textId="77777777" w:rsidR="0030032D" w:rsidRDefault="0030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AAA7" w14:textId="77777777" w:rsidR="00172E2E" w:rsidRDefault="00172E2E">
    <w:pPr>
      <w:pStyle w:val="a3"/>
      <w:ind w:left="72" w:right="72"/>
    </w:pPr>
    <w:r>
      <w:rPr>
        <w:lang w:val="zh-TW"/>
      </w:rPr>
      <w:t>[</w:t>
    </w:r>
    <w:r>
      <w:rPr>
        <w:lang w:val="zh-TW"/>
      </w:rPr>
      <w:t>在此鍵入</w:t>
    </w:r>
    <w:r>
      <w:rPr>
        <w:lang w:val="zh-TW"/>
      </w:rPr>
      <w:t>]</w:t>
    </w:r>
  </w:p>
  <w:p w14:paraId="554F947F" w14:textId="77777777" w:rsidR="00172E2E" w:rsidRDefault="00172E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C564" w14:textId="7577AE07" w:rsidR="00172E2E" w:rsidRPr="00172E2E" w:rsidRDefault="00172E2E" w:rsidP="00172E2E">
    <w:pPr>
      <w:pStyle w:val="a3"/>
      <w:jc w:val="center"/>
      <w:rPr>
        <w:rFonts w:ascii="標楷體" w:eastAsia="標楷體" w:hAnsi="標楷體"/>
        <w:b/>
        <w:bCs/>
        <w:spacing w:val="120"/>
        <w:sz w:val="36"/>
        <w:szCs w:val="36"/>
      </w:rPr>
    </w:pPr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F5571D"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114</w:t>
    </w:r>
    <w:proofErr w:type="gramEnd"/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年度中央政府總決算各主管機關歲入來源別科目決算</w:t>
    </w:r>
    <w:proofErr w:type="gramStart"/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審定數綜計</w:t>
    </w:r>
    <w:proofErr w:type="gramEnd"/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表</w:t>
    </w:r>
    <w:r w:rsidR="00F5585C" w:rsidRPr="00F5571D">
      <w:rPr>
        <w:rFonts w:ascii="標楷體" w:eastAsia="標楷體" w:hAnsi="標楷體" w:hint="eastAsia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CBFD" w14:textId="70587A4E" w:rsidR="00172E2E" w:rsidRPr="00375A34" w:rsidRDefault="00172E2E" w:rsidP="00172E2E">
    <w:pPr>
      <w:pStyle w:val="a3"/>
      <w:jc w:val="center"/>
      <w:rPr>
        <w:rFonts w:ascii="標楷體" w:eastAsia="標楷體" w:hAnsi="標楷體"/>
        <w:b/>
        <w:bCs/>
        <w:sz w:val="36"/>
        <w:szCs w:val="36"/>
      </w:rPr>
    </w:pPr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中華民國</w:t>
    </w:r>
    <w:proofErr w:type="gramStart"/>
    <w:r w:rsidR="00F5571D"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114</w:t>
    </w:r>
    <w:proofErr w:type="gramEnd"/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年度中央政府總決算各主管機關歲入來源別科目決算</w:t>
    </w:r>
    <w:proofErr w:type="gramStart"/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審定數綜計</w:t>
    </w:r>
    <w:proofErr w:type="gramEnd"/>
    <w:r w:rsidRPr="00375A34">
      <w:rPr>
        <w:rFonts w:ascii="標楷體" w:eastAsia="標楷體" w:hAnsi="標楷體" w:hint="eastAsia"/>
        <w:b/>
        <w:bCs/>
        <w:sz w:val="36"/>
        <w:szCs w:val="36"/>
        <w:u w:val="single"/>
      </w:rPr>
      <w:t>表</w:t>
    </w:r>
  </w:p>
  <w:p w14:paraId="3C058140" w14:textId="77777777" w:rsidR="00172E2E" w:rsidRPr="00172E2E" w:rsidRDefault="00172E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myyang\各主管機關歲入來源別科目決算審定數綜計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32D"/>
    <w:rsid w:val="00011ED9"/>
    <w:rsid w:val="00012AA1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B451E"/>
    <w:rsid w:val="000C1AE5"/>
    <w:rsid w:val="000C3FE4"/>
    <w:rsid w:val="000C76BB"/>
    <w:rsid w:val="000E033F"/>
    <w:rsid w:val="000E1389"/>
    <w:rsid w:val="000E1AF8"/>
    <w:rsid w:val="000E7A4F"/>
    <w:rsid w:val="000F799A"/>
    <w:rsid w:val="001019E2"/>
    <w:rsid w:val="00105A02"/>
    <w:rsid w:val="0011008E"/>
    <w:rsid w:val="00112E65"/>
    <w:rsid w:val="00113C64"/>
    <w:rsid w:val="0012478E"/>
    <w:rsid w:val="00125065"/>
    <w:rsid w:val="00133287"/>
    <w:rsid w:val="00135B2A"/>
    <w:rsid w:val="001426C8"/>
    <w:rsid w:val="00143E27"/>
    <w:rsid w:val="001448B9"/>
    <w:rsid w:val="00150BF5"/>
    <w:rsid w:val="00162CDE"/>
    <w:rsid w:val="00163616"/>
    <w:rsid w:val="00164C69"/>
    <w:rsid w:val="00166324"/>
    <w:rsid w:val="00170E15"/>
    <w:rsid w:val="001722F4"/>
    <w:rsid w:val="00172E2E"/>
    <w:rsid w:val="00177AF9"/>
    <w:rsid w:val="001878B4"/>
    <w:rsid w:val="0019177A"/>
    <w:rsid w:val="00195CE6"/>
    <w:rsid w:val="001A12FB"/>
    <w:rsid w:val="001A33A8"/>
    <w:rsid w:val="001A33AF"/>
    <w:rsid w:val="001A3CDE"/>
    <w:rsid w:val="001B1A9D"/>
    <w:rsid w:val="001B393E"/>
    <w:rsid w:val="001B684E"/>
    <w:rsid w:val="001B6A55"/>
    <w:rsid w:val="001D1DFD"/>
    <w:rsid w:val="001D2402"/>
    <w:rsid w:val="001F1605"/>
    <w:rsid w:val="001F2258"/>
    <w:rsid w:val="001F402A"/>
    <w:rsid w:val="001F58CF"/>
    <w:rsid w:val="00200BFA"/>
    <w:rsid w:val="00202CB2"/>
    <w:rsid w:val="002049B6"/>
    <w:rsid w:val="00206FE6"/>
    <w:rsid w:val="0020713F"/>
    <w:rsid w:val="002075D6"/>
    <w:rsid w:val="00214AA0"/>
    <w:rsid w:val="00226B30"/>
    <w:rsid w:val="0023152E"/>
    <w:rsid w:val="002317B3"/>
    <w:rsid w:val="00233AB1"/>
    <w:rsid w:val="00237091"/>
    <w:rsid w:val="002400AB"/>
    <w:rsid w:val="00244302"/>
    <w:rsid w:val="00245CBC"/>
    <w:rsid w:val="00253573"/>
    <w:rsid w:val="00253686"/>
    <w:rsid w:val="00262F3A"/>
    <w:rsid w:val="002750F0"/>
    <w:rsid w:val="00277F86"/>
    <w:rsid w:val="00280D0C"/>
    <w:rsid w:val="0028217B"/>
    <w:rsid w:val="00284A1E"/>
    <w:rsid w:val="0029080D"/>
    <w:rsid w:val="00294D1B"/>
    <w:rsid w:val="002A4C35"/>
    <w:rsid w:val="002A7B20"/>
    <w:rsid w:val="002B070D"/>
    <w:rsid w:val="002B24E4"/>
    <w:rsid w:val="002B267B"/>
    <w:rsid w:val="002B35CC"/>
    <w:rsid w:val="002B4256"/>
    <w:rsid w:val="002B56E2"/>
    <w:rsid w:val="002B7E12"/>
    <w:rsid w:val="002C2F62"/>
    <w:rsid w:val="002C54EC"/>
    <w:rsid w:val="002D523E"/>
    <w:rsid w:val="002D73FB"/>
    <w:rsid w:val="002F3253"/>
    <w:rsid w:val="002F444C"/>
    <w:rsid w:val="0030032D"/>
    <w:rsid w:val="0030397B"/>
    <w:rsid w:val="00304B53"/>
    <w:rsid w:val="00305A1D"/>
    <w:rsid w:val="00311901"/>
    <w:rsid w:val="00314FDB"/>
    <w:rsid w:val="00326C4F"/>
    <w:rsid w:val="003277D9"/>
    <w:rsid w:val="00340FF2"/>
    <w:rsid w:val="00341698"/>
    <w:rsid w:val="00345A2A"/>
    <w:rsid w:val="00353111"/>
    <w:rsid w:val="00354BC4"/>
    <w:rsid w:val="003552FB"/>
    <w:rsid w:val="00355FA5"/>
    <w:rsid w:val="00356D3E"/>
    <w:rsid w:val="00363FE8"/>
    <w:rsid w:val="0036723D"/>
    <w:rsid w:val="00371378"/>
    <w:rsid w:val="00375032"/>
    <w:rsid w:val="00375A34"/>
    <w:rsid w:val="00383AC0"/>
    <w:rsid w:val="00386BA2"/>
    <w:rsid w:val="0039095A"/>
    <w:rsid w:val="00395EDF"/>
    <w:rsid w:val="003A0434"/>
    <w:rsid w:val="003A495B"/>
    <w:rsid w:val="003B402F"/>
    <w:rsid w:val="003B652E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5BBE"/>
    <w:rsid w:val="00412358"/>
    <w:rsid w:val="0041314D"/>
    <w:rsid w:val="00415E06"/>
    <w:rsid w:val="00421485"/>
    <w:rsid w:val="00427419"/>
    <w:rsid w:val="00441655"/>
    <w:rsid w:val="00450146"/>
    <w:rsid w:val="004533A0"/>
    <w:rsid w:val="00460436"/>
    <w:rsid w:val="00462A1C"/>
    <w:rsid w:val="00466D60"/>
    <w:rsid w:val="00472822"/>
    <w:rsid w:val="00474094"/>
    <w:rsid w:val="0047618F"/>
    <w:rsid w:val="00477129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8A6"/>
    <w:rsid w:val="004E0BF6"/>
    <w:rsid w:val="004E206A"/>
    <w:rsid w:val="004E2604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24652"/>
    <w:rsid w:val="00525015"/>
    <w:rsid w:val="0052522E"/>
    <w:rsid w:val="005325F4"/>
    <w:rsid w:val="00532608"/>
    <w:rsid w:val="00533AE8"/>
    <w:rsid w:val="00550733"/>
    <w:rsid w:val="005563F9"/>
    <w:rsid w:val="00560239"/>
    <w:rsid w:val="00560AC2"/>
    <w:rsid w:val="00565ED3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4B67"/>
    <w:rsid w:val="005B51C0"/>
    <w:rsid w:val="005C0402"/>
    <w:rsid w:val="005C725F"/>
    <w:rsid w:val="005D0632"/>
    <w:rsid w:val="005D209A"/>
    <w:rsid w:val="005D6F2D"/>
    <w:rsid w:val="005D6FB5"/>
    <w:rsid w:val="005E0059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256"/>
    <w:rsid w:val="006A18E1"/>
    <w:rsid w:val="006A2A9B"/>
    <w:rsid w:val="006A59FA"/>
    <w:rsid w:val="006B49E3"/>
    <w:rsid w:val="006C6810"/>
    <w:rsid w:val="006C6872"/>
    <w:rsid w:val="006C77B9"/>
    <w:rsid w:val="006D75E7"/>
    <w:rsid w:val="006D7B23"/>
    <w:rsid w:val="006E00A6"/>
    <w:rsid w:val="006F56FB"/>
    <w:rsid w:val="006F71EE"/>
    <w:rsid w:val="00711225"/>
    <w:rsid w:val="00711DC3"/>
    <w:rsid w:val="00712831"/>
    <w:rsid w:val="00716191"/>
    <w:rsid w:val="00721C1A"/>
    <w:rsid w:val="00722FCE"/>
    <w:rsid w:val="00723D2B"/>
    <w:rsid w:val="00724B4C"/>
    <w:rsid w:val="007532BE"/>
    <w:rsid w:val="0075392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5625"/>
    <w:rsid w:val="008777FC"/>
    <w:rsid w:val="00880C0B"/>
    <w:rsid w:val="00882340"/>
    <w:rsid w:val="008851E5"/>
    <w:rsid w:val="00886A55"/>
    <w:rsid w:val="008926EA"/>
    <w:rsid w:val="00896447"/>
    <w:rsid w:val="008A728D"/>
    <w:rsid w:val="008C433E"/>
    <w:rsid w:val="008D0285"/>
    <w:rsid w:val="008D3132"/>
    <w:rsid w:val="008D3346"/>
    <w:rsid w:val="008D3EE6"/>
    <w:rsid w:val="008D6727"/>
    <w:rsid w:val="008E5AF7"/>
    <w:rsid w:val="008F02AF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606A5"/>
    <w:rsid w:val="009658C4"/>
    <w:rsid w:val="00971936"/>
    <w:rsid w:val="009736E4"/>
    <w:rsid w:val="00973F68"/>
    <w:rsid w:val="00977CE0"/>
    <w:rsid w:val="00986078"/>
    <w:rsid w:val="00987081"/>
    <w:rsid w:val="00991310"/>
    <w:rsid w:val="009946FD"/>
    <w:rsid w:val="009A5026"/>
    <w:rsid w:val="009A5A48"/>
    <w:rsid w:val="009B09B7"/>
    <w:rsid w:val="009B6372"/>
    <w:rsid w:val="009B6D71"/>
    <w:rsid w:val="009C01CE"/>
    <w:rsid w:val="009C416E"/>
    <w:rsid w:val="009C6B16"/>
    <w:rsid w:val="009D69F7"/>
    <w:rsid w:val="009E150E"/>
    <w:rsid w:val="009E2096"/>
    <w:rsid w:val="009E4238"/>
    <w:rsid w:val="009E4377"/>
    <w:rsid w:val="009E5734"/>
    <w:rsid w:val="009F00ED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5B87"/>
    <w:rsid w:val="00A45F87"/>
    <w:rsid w:val="00A4643B"/>
    <w:rsid w:val="00A46B9C"/>
    <w:rsid w:val="00A4725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48C7"/>
    <w:rsid w:val="00AB6B6C"/>
    <w:rsid w:val="00AC482F"/>
    <w:rsid w:val="00AC55BF"/>
    <w:rsid w:val="00AC6717"/>
    <w:rsid w:val="00AC6BEA"/>
    <w:rsid w:val="00AC6C28"/>
    <w:rsid w:val="00AD29CD"/>
    <w:rsid w:val="00AD2FBB"/>
    <w:rsid w:val="00AD74C3"/>
    <w:rsid w:val="00AE1B3E"/>
    <w:rsid w:val="00AE50DE"/>
    <w:rsid w:val="00B01440"/>
    <w:rsid w:val="00B02925"/>
    <w:rsid w:val="00B07B5D"/>
    <w:rsid w:val="00B12D60"/>
    <w:rsid w:val="00B136BA"/>
    <w:rsid w:val="00B305E6"/>
    <w:rsid w:val="00B32778"/>
    <w:rsid w:val="00B37096"/>
    <w:rsid w:val="00B42F5F"/>
    <w:rsid w:val="00B4380C"/>
    <w:rsid w:val="00B43DCC"/>
    <w:rsid w:val="00B45C4A"/>
    <w:rsid w:val="00B50871"/>
    <w:rsid w:val="00B50B9A"/>
    <w:rsid w:val="00B53DA9"/>
    <w:rsid w:val="00B56791"/>
    <w:rsid w:val="00B57A97"/>
    <w:rsid w:val="00B63917"/>
    <w:rsid w:val="00B7135E"/>
    <w:rsid w:val="00B71B75"/>
    <w:rsid w:val="00B8247B"/>
    <w:rsid w:val="00B828E7"/>
    <w:rsid w:val="00B87C6A"/>
    <w:rsid w:val="00B92321"/>
    <w:rsid w:val="00B95364"/>
    <w:rsid w:val="00B972A1"/>
    <w:rsid w:val="00B97A87"/>
    <w:rsid w:val="00BA7040"/>
    <w:rsid w:val="00BA79FE"/>
    <w:rsid w:val="00BB00CF"/>
    <w:rsid w:val="00BB1337"/>
    <w:rsid w:val="00BB2A26"/>
    <w:rsid w:val="00BB7E2D"/>
    <w:rsid w:val="00BC6D34"/>
    <w:rsid w:val="00BC7E01"/>
    <w:rsid w:val="00BD0094"/>
    <w:rsid w:val="00BD1E96"/>
    <w:rsid w:val="00BD4EAE"/>
    <w:rsid w:val="00BD666F"/>
    <w:rsid w:val="00BE2C77"/>
    <w:rsid w:val="00BE4D60"/>
    <w:rsid w:val="00BF2B1D"/>
    <w:rsid w:val="00BF64AB"/>
    <w:rsid w:val="00C00490"/>
    <w:rsid w:val="00C14C55"/>
    <w:rsid w:val="00C23DB6"/>
    <w:rsid w:val="00C24326"/>
    <w:rsid w:val="00C2522A"/>
    <w:rsid w:val="00C25732"/>
    <w:rsid w:val="00C306E1"/>
    <w:rsid w:val="00C30C75"/>
    <w:rsid w:val="00C33982"/>
    <w:rsid w:val="00C35763"/>
    <w:rsid w:val="00C36418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826BE"/>
    <w:rsid w:val="00C82825"/>
    <w:rsid w:val="00C90E90"/>
    <w:rsid w:val="00C92809"/>
    <w:rsid w:val="00C947B3"/>
    <w:rsid w:val="00CA2EB1"/>
    <w:rsid w:val="00CA387C"/>
    <w:rsid w:val="00CB5DAF"/>
    <w:rsid w:val="00CB5F2D"/>
    <w:rsid w:val="00CB61E4"/>
    <w:rsid w:val="00CC4829"/>
    <w:rsid w:val="00CD16EA"/>
    <w:rsid w:val="00CE06A2"/>
    <w:rsid w:val="00CE23E7"/>
    <w:rsid w:val="00CE69CA"/>
    <w:rsid w:val="00CE79B4"/>
    <w:rsid w:val="00CF1913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5288"/>
    <w:rsid w:val="00D674E9"/>
    <w:rsid w:val="00D83CEB"/>
    <w:rsid w:val="00D84687"/>
    <w:rsid w:val="00DA4CAC"/>
    <w:rsid w:val="00DA63C3"/>
    <w:rsid w:val="00DB1143"/>
    <w:rsid w:val="00DB6FB8"/>
    <w:rsid w:val="00DC20FA"/>
    <w:rsid w:val="00DC2BA7"/>
    <w:rsid w:val="00DC609B"/>
    <w:rsid w:val="00DD014A"/>
    <w:rsid w:val="00DD059B"/>
    <w:rsid w:val="00DD11CF"/>
    <w:rsid w:val="00DD42A6"/>
    <w:rsid w:val="00DD7026"/>
    <w:rsid w:val="00DE2B8A"/>
    <w:rsid w:val="00DE3186"/>
    <w:rsid w:val="00DF00C6"/>
    <w:rsid w:val="00DF2951"/>
    <w:rsid w:val="00DF45E9"/>
    <w:rsid w:val="00DF4634"/>
    <w:rsid w:val="00E03374"/>
    <w:rsid w:val="00E0420C"/>
    <w:rsid w:val="00E10F9A"/>
    <w:rsid w:val="00E3029B"/>
    <w:rsid w:val="00E317E0"/>
    <w:rsid w:val="00E33BD1"/>
    <w:rsid w:val="00E350AD"/>
    <w:rsid w:val="00E45A7C"/>
    <w:rsid w:val="00E45AF5"/>
    <w:rsid w:val="00E47C4D"/>
    <w:rsid w:val="00E50050"/>
    <w:rsid w:val="00E51E8F"/>
    <w:rsid w:val="00E52DD0"/>
    <w:rsid w:val="00E52ED1"/>
    <w:rsid w:val="00E53F97"/>
    <w:rsid w:val="00E544B1"/>
    <w:rsid w:val="00E54BE7"/>
    <w:rsid w:val="00E62F99"/>
    <w:rsid w:val="00E71EFB"/>
    <w:rsid w:val="00E759B3"/>
    <w:rsid w:val="00E76EB5"/>
    <w:rsid w:val="00E77246"/>
    <w:rsid w:val="00E830F8"/>
    <w:rsid w:val="00E83BFB"/>
    <w:rsid w:val="00E946B3"/>
    <w:rsid w:val="00EA2AC5"/>
    <w:rsid w:val="00EB1B6B"/>
    <w:rsid w:val="00EB4430"/>
    <w:rsid w:val="00EB6D0E"/>
    <w:rsid w:val="00EC0008"/>
    <w:rsid w:val="00EC01C3"/>
    <w:rsid w:val="00EC5BD6"/>
    <w:rsid w:val="00EC67E3"/>
    <w:rsid w:val="00EC68EE"/>
    <w:rsid w:val="00ED0418"/>
    <w:rsid w:val="00ED46B8"/>
    <w:rsid w:val="00ED7D47"/>
    <w:rsid w:val="00ED7E23"/>
    <w:rsid w:val="00EE4F9D"/>
    <w:rsid w:val="00F05AF4"/>
    <w:rsid w:val="00F11769"/>
    <w:rsid w:val="00F12165"/>
    <w:rsid w:val="00F17C47"/>
    <w:rsid w:val="00F22F65"/>
    <w:rsid w:val="00F2510F"/>
    <w:rsid w:val="00F33BA0"/>
    <w:rsid w:val="00F36069"/>
    <w:rsid w:val="00F5310A"/>
    <w:rsid w:val="00F540A1"/>
    <w:rsid w:val="00F5571D"/>
    <w:rsid w:val="00F5585C"/>
    <w:rsid w:val="00F57443"/>
    <w:rsid w:val="00F63B2A"/>
    <w:rsid w:val="00F64D3F"/>
    <w:rsid w:val="00F653A4"/>
    <w:rsid w:val="00F73D17"/>
    <w:rsid w:val="00F75881"/>
    <w:rsid w:val="00F80CFC"/>
    <w:rsid w:val="00F81650"/>
    <w:rsid w:val="00F849C2"/>
    <w:rsid w:val="00F84FE4"/>
    <w:rsid w:val="00F85DEA"/>
    <w:rsid w:val="00F97BB4"/>
    <w:rsid w:val="00FB3F14"/>
    <w:rsid w:val="00FB45C1"/>
    <w:rsid w:val="00FB6285"/>
    <w:rsid w:val="00FB7087"/>
    <w:rsid w:val="00FD34E2"/>
    <w:rsid w:val="00FE7647"/>
    <w:rsid w:val="00FF035B"/>
    <w:rsid w:val="00FF1524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0BDE7A12"/>
  <w15:chartTrackingRefBased/>
  <w15:docId w15:val="{7631B5E3-2D04-4403-A208-79F2DDC6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table" w:styleId="afc">
    <w:name w:val="Table Grid"/>
    <w:basedOn w:val="a1"/>
    <w:uiPriority w:val="59"/>
    <w:rsid w:val="0098708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4">
    <w:name w:val="頁首 字元"/>
    <w:link w:val="a3"/>
    <w:uiPriority w:val="99"/>
    <w:rsid w:val="00172E2E"/>
    <w:rPr>
      <w:kern w:val="2"/>
    </w:rPr>
  </w:style>
  <w:style w:type="character" w:customStyle="1" w:styleId="a6">
    <w:name w:val="頁尾 字元"/>
    <w:basedOn w:val="a0"/>
    <w:link w:val="a5"/>
    <w:uiPriority w:val="99"/>
    <w:rsid w:val="00E317E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FCohC&#21508;&#20027;&#31649;&#27231;&#38364;&#27506;&#20837;&#20358;&#2830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33E35-3030-4006-8F44-7345498C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FCohC各主管機關歲入來源別科目決算審定數綜計表A3</Template>
  <TotalTime>54</TotalTime>
  <Pages>3</Pages>
  <Words>927</Words>
  <Characters>2475</Characters>
  <Application>Microsoft Office Word</Application>
  <DocSecurity>0</DocSecurity>
  <Lines>20</Lines>
  <Paragraphs>6</Paragraphs>
  <ScaleCrop>false</ScaleCrop>
  <Company>nao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徐承軒</dc:creator>
  <cp:keywords/>
  <cp:lastModifiedBy>徐承軒</cp:lastModifiedBy>
  <cp:revision>6</cp:revision>
  <cp:lastPrinted>2013-07-14T08:56:00Z</cp:lastPrinted>
  <dcterms:created xsi:type="dcterms:W3CDTF">2026-06-11T07:38:00Z</dcterms:created>
  <dcterms:modified xsi:type="dcterms:W3CDTF">2026-06-15T06:00:00Z</dcterms:modified>
</cp:coreProperties>
</file>