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058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3686"/>
        <w:gridCol w:w="1842"/>
        <w:gridCol w:w="3686"/>
        <w:gridCol w:w="2126"/>
        <w:gridCol w:w="3827"/>
        <w:gridCol w:w="1843"/>
      </w:tblGrid>
      <w:tr w:rsidR="007F6363" w14:paraId="3C01BD5F" w14:textId="77777777" w:rsidTr="00E24F0F">
        <w:trPr>
          <w:cantSplit/>
          <w:trHeight w:val="315"/>
        </w:trPr>
        <w:tc>
          <w:tcPr>
            <w:tcW w:w="2058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E64E6" w14:textId="77777777" w:rsidR="007F6363" w:rsidRDefault="007F6363" w:rsidP="00600BB0">
            <w:pPr>
              <w:pStyle w:val="af2"/>
              <w:ind w:rightChars="-1" w:right="-2"/>
            </w:pPr>
            <w:r w:rsidRPr="00D9271F">
              <w:rPr>
                <w:rFonts w:hint="eastAsia"/>
                <w:sz w:val="22"/>
                <w:szCs w:val="22"/>
              </w:rPr>
              <w:t xml:space="preserve">　單位：新臺幣元</w:t>
            </w:r>
          </w:p>
        </w:tc>
      </w:tr>
      <w:tr w:rsidR="007F6363" w14:paraId="2FD1E1A5" w14:textId="77777777" w:rsidTr="00E24F0F">
        <w:trPr>
          <w:cantSplit/>
          <w:trHeight w:val="446"/>
        </w:trPr>
        <w:tc>
          <w:tcPr>
            <w:tcW w:w="35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CABBFB" w14:textId="77777777" w:rsidR="007F6363" w:rsidRDefault="007F6363" w:rsidP="00466D60">
            <w:pPr>
              <w:pStyle w:val="af7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572F" w14:textId="77777777" w:rsidR="007F6363" w:rsidRDefault="006A7A6D" w:rsidP="00C33541">
            <w:pPr>
              <w:pStyle w:val="af7"/>
              <w:ind w:leftChars="43" w:left="103" w:rightChars="43" w:right="103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9F74" w14:textId="77777777" w:rsidR="007F6363" w:rsidRDefault="006A7A6D" w:rsidP="00C33541">
            <w:pPr>
              <w:pStyle w:val="af7"/>
              <w:ind w:leftChars="43" w:left="103" w:rightChars="43" w:right="103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652F3B" w14:textId="77777777" w:rsidR="007F6363" w:rsidRPr="00C00697" w:rsidRDefault="006A7A6D" w:rsidP="00C33541">
            <w:pPr>
              <w:pStyle w:val="af7"/>
              <w:ind w:leftChars="34" w:left="82" w:rightChars="34" w:right="82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E24F0F" w14:paraId="5FB4F920" w14:textId="77777777" w:rsidTr="00E24F0F">
        <w:trPr>
          <w:cantSplit/>
          <w:trHeight w:val="446"/>
        </w:trPr>
        <w:tc>
          <w:tcPr>
            <w:tcW w:w="35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A5068" w14:textId="77777777" w:rsidR="007F6363" w:rsidRDefault="007F6363" w:rsidP="00466D60">
            <w:pPr>
              <w:pStyle w:val="af7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7AF9" w14:textId="77777777" w:rsidR="007F6363" w:rsidRDefault="007F6363" w:rsidP="00466D60">
            <w:pPr>
              <w:pStyle w:val="af7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9074" w14:textId="77777777" w:rsidR="007F6363" w:rsidRPr="00C947B3" w:rsidRDefault="00B663D4" w:rsidP="00466D60">
            <w:pPr>
              <w:pStyle w:val="af7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7E7D" w14:textId="77777777" w:rsidR="007F6363" w:rsidRDefault="007F6363" w:rsidP="00466D60">
            <w:pPr>
              <w:pStyle w:val="af7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8523" w14:textId="77777777" w:rsidR="007F6363" w:rsidRDefault="00B663D4" w:rsidP="00466D60">
            <w:pPr>
              <w:pStyle w:val="af7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4FC6" w14:textId="77777777" w:rsidR="007F6363" w:rsidRDefault="00BB35AB" w:rsidP="00466D60">
            <w:pPr>
              <w:pStyle w:val="af7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BD6ABF" w14:textId="77777777" w:rsidR="007F6363" w:rsidRDefault="007F6363" w:rsidP="00466D60">
            <w:pPr>
              <w:pStyle w:val="af7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D77192" w:rsidRPr="00ED7310" w14:paraId="46EB62C8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3C324BB2" w14:textId="77777777" w:rsidR="00D77192" w:rsidRPr="00ED7310" w:rsidRDefault="00D77192" w:rsidP="003F0FC3">
            <w:pPr>
              <w:pStyle w:val="af7"/>
              <w:ind w:left="72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08EBC5C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EDD0750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706E657F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638A662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653D125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88B6695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</w:tr>
      <w:tr w:rsidR="00866142" w:rsidRPr="00ED7310" w14:paraId="2FC8968A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4F3967C6" w14:textId="77777777" w:rsidR="00866142" w:rsidRPr="00ED7310" w:rsidRDefault="00866142" w:rsidP="00866142">
            <w:pPr>
              <w:pStyle w:val="af7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84EFDF4" w14:textId="2F37446B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3,152,539,768,000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971707A" w14:textId="57B9AD95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F4D54E" w14:textId="3C847796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3,153,742,906,782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A7FB22" w14:textId="5009AD1E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D5A337A" w14:textId="12EEF04D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1,203,138,782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7586FE" w14:textId="61825DE9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0.04</w:t>
            </w:r>
          </w:p>
        </w:tc>
      </w:tr>
      <w:tr w:rsidR="00866142" w14:paraId="2AEE347B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3D4404EC" w14:textId="77777777" w:rsidR="00866142" w:rsidRPr="006462EB" w:rsidRDefault="00866142" w:rsidP="00866142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57DB4F0" w14:textId="48BFE43B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2,046,790,000,000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29347E8" w14:textId="0DC9FC4C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64.93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73A7EB4" w14:textId="7F3339C3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2,063,926,773,702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1B76C3" w14:textId="731CC547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65.44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AA7F998" w14:textId="0D6ABEC0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17,136,773,702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1F257F" w14:textId="3CA169AE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0.84</w:t>
            </w:r>
          </w:p>
        </w:tc>
      </w:tr>
      <w:tr w:rsidR="00866142" w14:paraId="6DC9634D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0F602722" w14:textId="77777777" w:rsidR="00866142" w:rsidRPr="006462EB" w:rsidRDefault="00866142" w:rsidP="00866142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6C9EBA9" w14:textId="59C703BB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737,702,288,000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62A7F5" w14:textId="35AF0C66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23.40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2D23BB1" w14:textId="767B1779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695,436,471,993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48DF66" w14:textId="24C9372A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22.05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4AF2DB0" w14:textId="3B65F274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- 42,265,816,007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78866A" w14:textId="641B3D15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- 5.73</w:t>
            </w:r>
          </w:p>
        </w:tc>
      </w:tr>
      <w:tr w:rsidR="00866142" w14:paraId="3C92AD9B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61F37629" w14:textId="77777777" w:rsidR="00866142" w:rsidRPr="006462EB" w:rsidRDefault="00866142" w:rsidP="00866142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408E008" w14:textId="09BB43AE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368,047,480,000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3876447" w14:textId="1D4D6186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11.67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C1EDBAD" w14:textId="55E41760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394,379,661,087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DE3445" w14:textId="7C0364CA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12.51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5880C4B" w14:textId="5F9CF800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26,332,181,087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4C48D3" w14:textId="54D4B1BC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7.15</w:t>
            </w:r>
          </w:p>
        </w:tc>
      </w:tr>
      <w:tr w:rsidR="00866142" w:rsidRPr="00ED7310" w14:paraId="72FB1A49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621ADCD0" w14:textId="77777777" w:rsidR="00866142" w:rsidRPr="00ED7310" w:rsidRDefault="00866142" w:rsidP="00866142">
            <w:pPr>
              <w:pStyle w:val="af7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B95F8AC" w14:textId="3F6124B5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2,549,482,217,877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371A18D" w14:textId="3EC8CE45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94F4124" w14:textId="215F0540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2,481,318,669,182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82CE48" w14:textId="56E57C1A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5306F95" w14:textId="1A6C1CB9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- 68,163,548,695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356F49" w14:textId="706B9534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- 2.67</w:t>
            </w:r>
          </w:p>
        </w:tc>
      </w:tr>
      <w:tr w:rsidR="00866142" w14:paraId="0BF0AD9A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262C4966" w14:textId="77777777" w:rsidR="00866142" w:rsidRPr="006462EB" w:rsidRDefault="00866142" w:rsidP="00866142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C0890AB" w14:textId="62C37747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2,443,174,355,877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FA2B5F4" w14:textId="1355479A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95.83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02B3691" w14:textId="6658E4A0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2,396,487,952,596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D94C36" w14:textId="081D33BB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96.58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F4DB744" w14:textId="01982F4D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- 46,686,403,281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7C8B16" w14:textId="36137582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- 1.91</w:t>
            </w:r>
          </w:p>
        </w:tc>
      </w:tr>
      <w:tr w:rsidR="00866142" w14:paraId="36F82CCE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2B40A1EC" w14:textId="77777777" w:rsidR="00866142" w:rsidRPr="006462EB" w:rsidRDefault="00866142" w:rsidP="00866142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9909E51" w14:textId="5BDE2C58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106,307,862,000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C16837B" w14:textId="4E7335E5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4.17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6BF01C4" w14:textId="2D7E7CB3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84,830,716,586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B38E40" w14:textId="78A1FDD6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3.42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B65031D" w14:textId="3C5CAFAE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- 21,477,145,414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3575E1" w14:textId="21620F85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- 20.20</w:t>
            </w:r>
          </w:p>
        </w:tc>
      </w:tr>
      <w:tr w:rsidR="00866142" w:rsidRPr="00ED7310" w14:paraId="4B412DAA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69DB9C3F" w14:textId="649591FC" w:rsidR="00866142" w:rsidRPr="00ED7310" w:rsidRDefault="00866142" w:rsidP="00866142">
            <w:pPr>
              <w:pStyle w:val="af7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(三)經常門賸餘</w:t>
            </w:r>
            <w:r>
              <w:rPr>
                <w:rFonts w:ascii="標楷體" w:hAnsi="標楷體" w:hint="eastAsia"/>
                <w:b/>
                <w:noProof/>
                <w:sz w:val="22"/>
                <w:szCs w:val="22"/>
              </w:rPr>
              <w:t>（差短）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9060CAE" w14:textId="1B49F26B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603,057,550,123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8214959" w14:textId="4E339316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007C8E0" w14:textId="7C769A15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672,424,237,600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B228A5" w14:textId="0378E238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CE11AA" w14:textId="276DF4B5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69,366,687,477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888ACB" w14:textId="14573612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11.50</w:t>
            </w:r>
          </w:p>
        </w:tc>
      </w:tr>
      <w:tr w:rsidR="00866142" w:rsidRPr="00ED7310" w14:paraId="355BB632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1E81BB23" w14:textId="77777777" w:rsidR="00866142" w:rsidRPr="00ED7310" w:rsidRDefault="00866142" w:rsidP="00866142">
            <w:pPr>
              <w:pStyle w:val="af7"/>
              <w:ind w:left="72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1F4F92A" w14:textId="77777777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E07BD16" w14:textId="77777777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9EDE682" w14:textId="77777777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6B0EA2F" w14:textId="77777777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C14E890" w14:textId="77777777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92AADD6" w14:textId="77777777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</w:tr>
      <w:tr w:rsidR="00866142" w:rsidRPr="00ED7310" w14:paraId="644C98E1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1A6972A2" w14:textId="77777777" w:rsidR="00866142" w:rsidRPr="00ED7310" w:rsidRDefault="00866142" w:rsidP="00866142">
            <w:pPr>
              <w:pStyle w:val="af7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A5F7BDA" w14:textId="5CAB2FF0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12,499,522,000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C1F5395" w14:textId="6FA5B551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D6387E" w14:textId="36B6A2F2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25,858,162,791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4230E9" w14:textId="6F68579E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F5B2D49" w14:textId="536BAC58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13,358,640,791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E55722" w14:textId="23773C9F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106.87</w:t>
            </w:r>
          </w:p>
        </w:tc>
      </w:tr>
      <w:tr w:rsidR="00866142" w14:paraId="76F8D092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6991CE4C" w14:textId="77777777" w:rsidR="00866142" w:rsidRPr="006462EB" w:rsidRDefault="00866142" w:rsidP="00866142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1.減少資產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9A41C4B" w14:textId="0B00D24A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12,499,522,000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7DE2530" w14:textId="65619680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0458844" w14:textId="48C4CCB2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25,857,145,960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896CC5" w14:textId="78EFEFFA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11EBA21" w14:textId="64414A26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13,357,623,960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D74181" w14:textId="52C80058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106.87</w:t>
            </w:r>
          </w:p>
        </w:tc>
      </w:tr>
      <w:tr w:rsidR="00866142" w14:paraId="01E38862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426661A8" w14:textId="77777777" w:rsidR="00866142" w:rsidRPr="006462EB" w:rsidRDefault="00866142" w:rsidP="00866142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2.收回投資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CBD442B" w14:textId="7A8B9E83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ED132B" w14:textId="78E942AB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90521AE" w14:textId="1592618E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1,016,831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E9C782" w14:textId="65D505B6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797A203" w14:textId="62FD0568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1,016,831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2F3A7C" w14:textId="6D330698" w:rsidR="00866142" w:rsidRPr="006462EB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--</w:t>
            </w:r>
          </w:p>
        </w:tc>
      </w:tr>
      <w:tr w:rsidR="00866142" w:rsidRPr="00ED7310" w14:paraId="00C7E80B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10F3C948" w14:textId="77777777" w:rsidR="00866142" w:rsidRPr="00ED7310" w:rsidRDefault="00866142" w:rsidP="00866142">
            <w:pPr>
              <w:pStyle w:val="af7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7D930A" w14:textId="28E1E4E2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457,423,077,123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7EED35" w14:textId="61E7320B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75EC66C" w14:textId="77055702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451,893,272,780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EEF19A" w14:textId="35746A50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EB78F03" w14:textId="222F9846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- 5,529,804,343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F65FD9" w14:textId="4B2F05F4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- 1.21</w:t>
            </w:r>
          </w:p>
        </w:tc>
      </w:tr>
      <w:tr w:rsidR="00866142" w14:paraId="5E6EA83C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101DAA2B" w14:textId="77777777" w:rsidR="00866142" w:rsidRPr="006462EB" w:rsidRDefault="00866142" w:rsidP="00866142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1.增置擴充改良資產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D15E1A0" w14:textId="4E252FEE" w:rsidR="00866142" w:rsidRPr="000A37C3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3</w:t>
            </w:r>
            <w:r>
              <w:rPr>
                <w:rFonts w:hAnsi="細明體" w:hint="eastAsia"/>
                <w:noProof/>
                <w:sz w:val="22"/>
                <w:szCs w:val="22"/>
              </w:rPr>
              <w:t>53</w:t>
            </w:r>
            <w:r w:rsidRPr="00411310">
              <w:rPr>
                <w:rFonts w:hAnsi="細明體"/>
                <w:noProof/>
                <w:sz w:val="22"/>
                <w:szCs w:val="22"/>
              </w:rPr>
              <w:t>,</w:t>
            </w:r>
            <w:r>
              <w:rPr>
                <w:rFonts w:hAnsi="細明體" w:hint="eastAsia"/>
                <w:noProof/>
                <w:sz w:val="22"/>
                <w:szCs w:val="22"/>
              </w:rPr>
              <w:t>921</w:t>
            </w:r>
            <w:r w:rsidRPr="00411310">
              <w:rPr>
                <w:rFonts w:hAnsi="細明體"/>
                <w:noProof/>
                <w:sz w:val="22"/>
                <w:szCs w:val="22"/>
              </w:rPr>
              <w:t>,</w:t>
            </w:r>
            <w:r>
              <w:rPr>
                <w:rFonts w:hAnsi="細明體" w:hint="eastAsia"/>
                <w:noProof/>
                <w:sz w:val="22"/>
                <w:szCs w:val="22"/>
              </w:rPr>
              <w:t>948</w:t>
            </w:r>
            <w:r w:rsidRPr="00411310">
              <w:rPr>
                <w:rFonts w:hAnsi="細明體"/>
                <w:noProof/>
                <w:sz w:val="22"/>
                <w:szCs w:val="22"/>
              </w:rPr>
              <w:t>,</w:t>
            </w:r>
            <w:r>
              <w:rPr>
                <w:rFonts w:hAnsi="細明體" w:hint="eastAsia"/>
                <w:noProof/>
                <w:sz w:val="22"/>
                <w:szCs w:val="22"/>
              </w:rPr>
              <w:t>118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7DB0B3" w14:textId="0E8B9E47" w:rsidR="00866142" w:rsidRPr="000A37C3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7</w:t>
            </w:r>
            <w:r>
              <w:rPr>
                <w:rFonts w:hAnsi="細明體" w:hint="eastAsia"/>
                <w:noProof/>
                <w:sz w:val="22"/>
                <w:szCs w:val="22"/>
              </w:rPr>
              <w:t>7</w:t>
            </w:r>
            <w:r w:rsidRPr="00411310">
              <w:rPr>
                <w:rFonts w:hAnsi="細明體"/>
                <w:noProof/>
                <w:sz w:val="22"/>
                <w:szCs w:val="22"/>
              </w:rPr>
              <w:t>.</w:t>
            </w:r>
            <w:r>
              <w:rPr>
                <w:rFonts w:hAnsi="細明體" w:hint="eastAsia"/>
                <w:noProof/>
                <w:sz w:val="22"/>
                <w:szCs w:val="22"/>
              </w:rPr>
              <w:t>37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FF07EAC" w14:textId="4CA0DC24" w:rsidR="00866142" w:rsidRPr="000A37C3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>
              <w:rPr>
                <w:rFonts w:hAnsi="細明體" w:hint="eastAsia"/>
                <w:noProof/>
                <w:sz w:val="22"/>
                <w:szCs w:val="22"/>
              </w:rPr>
              <w:t>348</w:t>
            </w:r>
            <w:r w:rsidRPr="00411310">
              <w:rPr>
                <w:rFonts w:hAnsi="細明體"/>
                <w:noProof/>
                <w:sz w:val="22"/>
                <w:szCs w:val="22"/>
              </w:rPr>
              <w:t>,</w:t>
            </w:r>
            <w:r>
              <w:rPr>
                <w:rFonts w:hAnsi="細明體" w:hint="eastAsia"/>
                <w:noProof/>
                <w:sz w:val="22"/>
                <w:szCs w:val="22"/>
              </w:rPr>
              <w:t>714</w:t>
            </w:r>
            <w:r w:rsidRPr="00411310">
              <w:rPr>
                <w:rFonts w:hAnsi="細明體"/>
                <w:noProof/>
                <w:sz w:val="22"/>
                <w:szCs w:val="22"/>
              </w:rPr>
              <w:t>,</w:t>
            </w:r>
            <w:r>
              <w:rPr>
                <w:rFonts w:hAnsi="細明體" w:hint="eastAsia"/>
                <w:noProof/>
                <w:sz w:val="22"/>
                <w:szCs w:val="22"/>
              </w:rPr>
              <w:t>556</w:t>
            </w:r>
            <w:r w:rsidRPr="00411310">
              <w:rPr>
                <w:rFonts w:hAnsi="細明體"/>
                <w:noProof/>
                <w:sz w:val="22"/>
                <w:szCs w:val="22"/>
              </w:rPr>
              <w:t>,</w:t>
            </w:r>
            <w:r>
              <w:rPr>
                <w:rFonts w:hAnsi="細明體" w:hint="eastAsia"/>
                <w:noProof/>
                <w:sz w:val="22"/>
                <w:szCs w:val="22"/>
              </w:rPr>
              <w:t>107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385671" w14:textId="370527D0" w:rsidR="00866142" w:rsidRPr="000A37C3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>
              <w:rPr>
                <w:rFonts w:hAnsi="細明體" w:hint="eastAsia"/>
                <w:noProof/>
                <w:sz w:val="22"/>
                <w:szCs w:val="22"/>
              </w:rPr>
              <w:t>77</w:t>
            </w:r>
            <w:r w:rsidRPr="00411310">
              <w:rPr>
                <w:rFonts w:hAnsi="細明體"/>
                <w:noProof/>
                <w:sz w:val="22"/>
                <w:szCs w:val="22"/>
              </w:rPr>
              <w:t>.</w:t>
            </w:r>
            <w:r>
              <w:rPr>
                <w:rFonts w:hAnsi="細明體" w:hint="eastAsia"/>
                <w:noProof/>
                <w:sz w:val="22"/>
                <w:szCs w:val="22"/>
              </w:rPr>
              <w:t>17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458EB3E" w14:textId="18AC7F43" w:rsidR="00866142" w:rsidRPr="000A37C3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- 5,</w:t>
            </w:r>
            <w:r>
              <w:rPr>
                <w:rFonts w:hAnsi="細明體" w:hint="eastAsia"/>
                <w:noProof/>
                <w:sz w:val="22"/>
                <w:szCs w:val="22"/>
              </w:rPr>
              <w:t>207</w:t>
            </w:r>
            <w:r w:rsidRPr="00411310">
              <w:rPr>
                <w:rFonts w:hAnsi="細明體"/>
                <w:noProof/>
                <w:sz w:val="22"/>
                <w:szCs w:val="22"/>
              </w:rPr>
              <w:t>,</w:t>
            </w:r>
            <w:r>
              <w:rPr>
                <w:rFonts w:hAnsi="細明體" w:hint="eastAsia"/>
                <w:noProof/>
                <w:sz w:val="22"/>
                <w:szCs w:val="22"/>
              </w:rPr>
              <w:t>392</w:t>
            </w:r>
            <w:r w:rsidRPr="00411310">
              <w:rPr>
                <w:rFonts w:hAnsi="細明體"/>
                <w:noProof/>
                <w:sz w:val="22"/>
                <w:szCs w:val="22"/>
              </w:rPr>
              <w:t>,</w:t>
            </w:r>
            <w:r>
              <w:rPr>
                <w:rFonts w:hAnsi="細明體" w:hint="eastAsia"/>
                <w:noProof/>
                <w:sz w:val="22"/>
                <w:szCs w:val="22"/>
              </w:rPr>
              <w:t>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457A39" w14:textId="4EA0CD39" w:rsidR="00866142" w:rsidRPr="000A37C3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- 1.</w:t>
            </w:r>
            <w:r>
              <w:rPr>
                <w:rFonts w:hAnsi="細明體" w:hint="eastAsia"/>
                <w:noProof/>
                <w:sz w:val="22"/>
                <w:szCs w:val="22"/>
              </w:rPr>
              <w:t>47</w:t>
            </w:r>
          </w:p>
        </w:tc>
      </w:tr>
      <w:tr w:rsidR="00866142" w14:paraId="790E3F28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5638E33B" w14:textId="623B7E1D" w:rsidR="00866142" w:rsidRPr="006462EB" w:rsidRDefault="00866142" w:rsidP="00866142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2.增加投資</w:t>
            </w:r>
            <w:r>
              <w:rPr>
                <w:rFonts w:ascii="標楷體" w:hAnsi="標楷體" w:hint="eastAsia"/>
                <w:noProof/>
                <w:sz w:val="22"/>
                <w:szCs w:val="22"/>
              </w:rPr>
              <w:t>（註）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F723BAD" w14:textId="07AC1AC4" w:rsidR="00866142" w:rsidRPr="000A37C3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>
              <w:rPr>
                <w:rFonts w:hAnsi="細明體" w:hint="eastAsia"/>
                <w:noProof/>
                <w:sz w:val="22"/>
                <w:szCs w:val="22"/>
              </w:rPr>
              <w:t>103</w:t>
            </w:r>
            <w:r w:rsidRPr="00411310">
              <w:rPr>
                <w:rFonts w:hAnsi="細明體"/>
                <w:noProof/>
                <w:sz w:val="22"/>
                <w:szCs w:val="22"/>
              </w:rPr>
              <w:t>,</w:t>
            </w:r>
            <w:r>
              <w:rPr>
                <w:rFonts w:hAnsi="細明體" w:hint="eastAsia"/>
                <w:noProof/>
                <w:sz w:val="22"/>
                <w:szCs w:val="22"/>
              </w:rPr>
              <w:t>501</w:t>
            </w:r>
            <w:r w:rsidRPr="00411310">
              <w:rPr>
                <w:rFonts w:hAnsi="細明體"/>
                <w:noProof/>
                <w:sz w:val="22"/>
                <w:szCs w:val="22"/>
              </w:rPr>
              <w:t>,</w:t>
            </w:r>
            <w:r>
              <w:rPr>
                <w:rFonts w:hAnsi="細明體" w:hint="eastAsia"/>
                <w:noProof/>
                <w:sz w:val="22"/>
                <w:szCs w:val="22"/>
              </w:rPr>
              <w:t>129</w:t>
            </w:r>
            <w:r w:rsidRPr="00411310">
              <w:rPr>
                <w:rFonts w:hAnsi="細明體"/>
                <w:noProof/>
                <w:sz w:val="22"/>
                <w:szCs w:val="22"/>
              </w:rPr>
              <w:t>,</w:t>
            </w:r>
            <w:r>
              <w:rPr>
                <w:rFonts w:hAnsi="細明體" w:hint="eastAsia"/>
                <w:noProof/>
                <w:sz w:val="22"/>
                <w:szCs w:val="22"/>
              </w:rPr>
              <w:t>005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C68559B" w14:textId="3200C94F" w:rsidR="00866142" w:rsidRPr="000A37C3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>
              <w:rPr>
                <w:rFonts w:hAnsi="細明體" w:hint="eastAsia"/>
                <w:noProof/>
                <w:sz w:val="22"/>
                <w:szCs w:val="22"/>
              </w:rPr>
              <w:t>22</w:t>
            </w:r>
            <w:r w:rsidRPr="00411310">
              <w:rPr>
                <w:rFonts w:hAnsi="細明體"/>
                <w:noProof/>
                <w:sz w:val="22"/>
                <w:szCs w:val="22"/>
              </w:rPr>
              <w:t>.</w:t>
            </w:r>
            <w:r>
              <w:rPr>
                <w:rFonts w:hAnsi="細明體" w:hint="eastAsia"/>
                <w:noProof/>
                <w:sz w:val="22"/>
                <w:szCs w:val="22"/>
              </w:rPr>
              <w:t>63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9A8FB85" w14:textId="691FD91E" w:rsidR="00866142" w:rsidRPr="000A37C3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>
              <w:rPr>
                <w:rFonts w:hAnsi="細明體" w:hint="eastAsia"/>
                <w:noProof/>
                <w:sz w:val="22"/>
                <w:szCs w:val="22"/>
              </w:rPr>
              <w:t>103</w:t>
            </w:r>
            <w:r w:rsidRPr="00411310">
              <w:rPr>
                <w:rFonts w:hAnsi="細明體"/>
                <w:noProof/>
                <w:sz w:val="22"/>
                <w:szCs w:val="22"/>
              </w:rPr>
              <w:t>,</w:t>
            </w:r>
            <w:r>
              <w:rPr>
                <w:rFonts w:hAnsi="細明體" w:hint="eastAsia"/>
                <w:noProof/>
                <w:sz w:val="22"/>
                <w:szCs w:val="22"/>
              </w:rPr>
              <w:t>178</w:t>
            </w:r>
            <w:r w:rsidRPr="00411310">
              <w:rPr>
                <w:rFonts w:hAnsi="細明體"/>
                <w:noProof/>
                <w:sz w:val="22"/>
                <w:szCs w:val="22"/>
              </w:rPr>
              <w:t>,</w:t>
            </w:r>
            <w:r>
              <w:rPr>
                <w:rFonts w:hAnsi="細明體" w:hint="eastAsia"/>
                <w:noProof/>
                <w:sz w:val="22"/>
                <w:szCs w:val="22"/>
              </w:rPr>
              <w:t>716</w:t>
            </w:r>
            <w:r w:rsidRPr="00411310">
              <w:rPr>
                <w:rFonts w:hAnsi="細明體"/>
                <w:noProof/>
                <w:sz w:val="22"/>
                <w:szCs w:val="22"/>
              </w:rPr>
              <w:t>,</w:t>
            </w:r>
            <w:r>
              <w:rPr>
                <w:rFonts w:hAnsi="細明體" w:hint="eastAsia"/>
                <w:noProof/>
                <w:sz w:val="22"/>
                <w:szCs w:val="22"/>
              </w:rPr>
              <w:t>673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C5D97C" w14:textId="78CAB12C" w:rsidR="00866142" w:rsidRPr="000A37C3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>
              <w:rPr>
                <w:rFonts w:hAnsi="細明體" w:hint="eastAsia"/>
                <w:noProof/>
                <w:sz w:val="22"/>
                <w:szCs w:val="22"/>
              </w:rPr>
              <w:t>22</w:t>
            </w:r>
            <w:r w:rsidRPr="00411310">
              <w:rPr>
                <w:rFonts w:hAnsi="細明體"/>
                <w:noProof/>
                <w:sz w:val="22"/>
                <w:szCs w:val="22"/>
              </w:rPr>
              <w:t>.</w:t>
            </w:r>
            <w:r>
              <w:rPr>
                <w:rFonts w:hAnsi="細明體" w:hint="eastAsia"/>
                <w:noProof/>
                <w:sz w:val="22"/>
                <w:szCs w:val="22"/>
              </w:rPr>
              <w:t>83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B353E6A" w14:textId="63F33B6D" w:rsidR="00866142" w:rsidRPr="000A37C3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 xml:space="preserve">- </w:t>
            </w:r>
            <w:r>
              <w:rPr>
                <w:rFonts w:hAnsi="細明體" w:hint="eastAsia"/>
                <w:noProof/>
                <w:sz w:val="22"/>
                <w:szCs w:val="22"/>
              </w:rPr>
              <w:t>3</w:t>
            </w:r>
            <w:r w:rsidRPr="00411310">
              <w:rPr>
                <w:rFonts w:hAnsi="細明體"/>
                <w:noProof/>
                <w:sz w:val="22"/>
                <w:szCs w:val="22"/>
              </w:rPr>
              <w:t>22,</w:t>
            </w:r>
            <w:r>
              <w:rPr>
                <w:rFonts w:hAnsi="細明體" w:hint="eastAsia"/>
                <w:noProof/>
                <w:sz w:val="22"/>
                <w:szCs w:val="22"/>
              </w:rPr>
              <w:t>412</w:t>
            </w:r>
            <w:r w:rsidRPr="00411310">
              <w:rPr>
                <w:rFonts w:hAnsi="細明體"/>
                <w:noProof/>
                <w:sz w:val="22"/>
                <w:szCs w:val="22"/>
              </w:rPr>
              <w:t>,</w:t>
            </w:r>
            <w:r>
              <w:rPr>
                <w:rFonts w:hAnsi="細明體" w:hint="eastAsia"/>
                <w:noProof/>
                <w:sz w:val="22"/>
                <w:szCs w:val="22"/>
              </w:rPr>
              <w:t>332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A85693" w14:textId="5C4B1412" w:rsidR="00866142" w:rsidRPr="000A37C3" w:rsidRDefault="00866142" w:rsidP="00866142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411310">
              <w:rPr>
                <w:rFonts w:hAnsi="細明體"/>
                <w:noProof/>
                <w:sz w:val="22"/>
                <w:szCs w:val="22"/>
              </w:rPr>
              <w:t>- 0.</w:t>
            </w:r>
            <w:r>
              <w:rPr>
                <w:rFonts w:hAnsi="細明體" w:hint="eastAsia"/>
                <w:noProof/>
                <w:sz w:val="22"/>
                <w:szCs w:val="22"/>
              </w:rPr>
              <w:t>31</w:t>
            </w:r>
          </w:p>
        </w:tc>
      </w:tr>
      <w:tr w:rsidR="00866142" w:rsidRPr="00ED7310" w14:paraId="061E6127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3299E82E" w14:textId="44A4E948" w:rsidR="00866142" w:rsidRPr="00ED7310" w:rsidRDefault="00866142" w:rsidP="00866142">
            <w:pPr>
              <w:pStyle w:val="af7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(三)資本門</w:t>
            </w:r>
            <w:r>
              <w:rPr>
                <w:rFonts w:ascii="標楷體" w:hAnsi="標楷體" w:hint="eastAsia"/>
                <w:b/>
                <w:noProof/>
                <w:sz w:val="22"/>
                <w:szCs w:val="22"/>
              </w:rPr>
              <w:t>賸餘（差短）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56CEFEC" w14:textId="13C0970E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- 444,923,555,123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F3D07F3" w14:textId="7BFAB6CD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66DF99" w14:textId="3089E84A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- 426,035,109,989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9CE71E" w14:textId="03AE1288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A5B5186" w14:textId="340CF6AE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18,888,445,134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536389" w14:textId="37ADB498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- 4.25</w:t>
            </w:r>
          </w:p>
        </w:tc>
      </w:tr>
      <w:tr w:rsidR="00866142" w:rsidRPr="00ED7310" w14:paraId="70CAC3B0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5681DB99" w14:textId="77777777" w:rsidR="00866142" w:rsidRPr="00ED7310" w:rsidRDefault="00866142" w:rsidP="00866142">
            <w:pPr>
              <w:pStyle w:val="af7"/>
              <w:ind w:left="72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ED272E5" w14:textId="03C50FC3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158,133,995,000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8E8DC2" w14:textId="53A089AF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E1521F" w14:textId="2DC0C49B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246,389,127,611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1858D5" w14:textId="4BE023B7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514E0F6" w14:textId="20102083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88,255,132,611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070153" w14:textId="376D5692" w:rsidR="00866142" w:rsidRPr="00ED7310" w:rsidRDefault="00866142" w:rsidP="0086614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2C2B5C">
              <w:rPr>
                <w:rFonts w:hAnsi="細明體"/>
                <w:b/>
                <w:noProof/>
                <w:sz w:val="22"/>
                <w:szCs w:val="22"/>
              </w:rPr>
              <w:t>55.81</w:t>
            </w:r>
          </w:p>
        </w:tc>
      </w:tr>
    </w:tbl>
    <w:p w14:paraId="01E17C94" w14:textId="6701BDBF" w:rsidR="0099413E" w:rsidRDefault="004175A0" w:rsidP="00D9271F">
      <w:pPr>
        <w:pStyle w:val="af3"/>
        <w:spacing w:line="240" w:lineRule="exact"/>
        <w:ind w:left="356" w:hangingChars="178" w:hanging="356"/>
        <w:rPr>
          <w:rFonts w:hAnsi="標楷體"/>
          <w:noProof/>
        </w:rPr>
      </w:pPr>
      <w:proofErr w:type="gramStart"/>
      <w:r w:rsidRPr="00E24F0F">
        <w:rPr>
          <w:rFonts w:hAnsi="標楷體" w:hint="eastAsia"/>
        </w:rPr>
        <w:t>註</w:t>
      </w:r>
      <w:proofErr w:type="gramEnd"/>
      <w:r w:rsidRPr="00E24F0F">
        <w:rPr>
          <w:rFonts w:hAnsi="標楷體" w:hint="eastAsia"/>
        </w:rPr>
        <w:t>：</w:t>
      </w:r>
      <w:r w:rsidRPr="00E24F0F">
        <w:rPr>
          <w:rFonts w:hAnsi="標楷體" w:hint="eastAsia"/>
          <w:noProof/>
        </w:rPr>
        <w:t>「增加投資」項目係參照行政院主計總處定義，由本部彙總統計各主管機關工作計畫項下「投資」二級用途別科目之預算數（含動支第一、第二預備金、</w:t>
      </w:r>
      <w:r w:rsidR="003B66E2">
        <w:rPr>
          <w:rFonts w:hAnsi="標楷體" w:hint="eastAsia"/>
          <w:noProof/>
        </w:rPr>
        <w:t>災害準備金、</w:t>
      </w:r>
      <w:r w:rsidRPr="00E24F0F">
        <w:rPr>
          <w:rFonts w:hAnsi="標楷體" w:hint="eastAsia"/>
          <w:noProof/>
        </w:rPr>
        <w:t>流用及勻支等預算調整數）及決算審定數。</w:t>
      </w:r>
    </w:p>
    <w:p w14:paraId="4274F7A8" w14:textId="77777777" w:rsidR="00193F9E" w:rsidRDefault="00193F9E" w:rsidP="0099413E">
      <w:pPr>
        <w:pStyle w:val="af3"/>
        <w:spacing w:line="240" w:lineRule="exact"/>
        <w:rPr>
          <w:rFonts w:hAnsi="標楷體"/>
          <w:noProof/>
        </w:rPr>
      </w:pPr>
    </w:p>
    <w:p w14:paraId="1C4DC339" w14:textId="77777777" w:rsidR="001A33AF" w:rsidRPr="00D9271F" w:rsidRDefault="001A33AF" w:rsidP="00193F9E">
      <w:pPr>
        <w:pStyle w:val="af3"/>
        <w:spacing w:line="240" w:lineRule="exact"/>
        <w:rPr>
          <w:rFonts w:hAnsi="標楷體"/>
          <w:noProof/>
        </w:rPr>
      </w:pPr>
    </w:p>
    <w:sectPr w:rsidR="001A33AF" w:rsidRPr="00D9271F" w:rsidSect="00EB73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39" w:orient="landscape" w:code="8"/>
      <w:pgMar w:top="1259" w:right="1440" w:bottom="1077" w:left="1440" w:header="1021" w:footer="737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A02D4" w14:textId="77777777" w:rsidR="00D77192" w:rsidRDefault="00D77192" w:rsidP="00BC6307">
      <w:r>
        <w:separator/>
      </w:r>
    </w:p>
  </w:endnote>
  <w:endnote w:type="continuationSeparator" w:id="0">
    <w:p w14:paraId="3FE32C79" w14:textId="77777777" w:rsidR="00D77192" w:rsidRDefault="00D77192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46A8A" w14:textId="77777777" w:rsidR="004869FB" w:rsidRPr="003C08EA" w:rsidRDefault="004869FB" w:rsidP="003E4351">
    <w:pPr>
      <w:pStyle w:val="a5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8"/>
        <w:rFonts w:ascii="標楷體" w:eastAsia="標楷體" w:hAnsi="標楷體"/>
      </w:rPr>
      <w:fldChar w:fldCharType="begin"/>
    </w:r>
    <w:r w:rsidRPr="003C08EA">
      <w:rPr>
        <w:rStyle w:val="a8"/>
        <w:rFonts w:ascii="標楷體" w:eastAsia="標楷體" w:hAnsi="標楷體"/>
      </w:rPr>
      <w:instrText xml:space="preserve"> PAGE </w:instrText>
    </w:r>
    <w:r w:rsidR="004576B4" w:rsidRPr="003C08EA">
      <w:rPr>
        <w:rStyle w:val="a8"/>
        <w:rFonts w:ascii="標楷體" w:eastAsia="標楷體" w:hAnsi="標楷體"/>
      </w:rPr>
      <w:fldChar w:fldCharType="separate"/>
    </w:r>
    <w:r w:rsidR="00683EA8">
      <w:rPr>
        <w:rStyle w:val="a8"/>
        <w:rFonts w:ascii="標楷體" w:eastAsia="標楷體" w:hAnsi="標楷體"/>
        <w:noProof/>
      </w:rPr>
      <w:t>2</w:t>
    </w:r>
    <w:r w:rsidR="004576B4" w:rsidRPr="003C08EA">
      <w:rPr>
        <w:rStyle w:val="a8"/>
        <w:rFonts w:ascii="標楷體" w:eastAsia="標楷體" w:hAnsi="標楷體"/>
      </w:rPr>
      <w:fldChar w:fldCharType="end"/>
    </w:r>
  </w:p>
  <w:p w14:paraId="76B81908" w14:textId="77777777" w:rsidR="004869FB" w:rsidRDefault="004869F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15A7A" w14:textId="77777777" w:rsidR="004869FB" w:rsidRDefault="004869FB" w:rsidP="00411718">
    <w:pPr>
      <w:pStyle w:val="a5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8"/>
        <w:rFonts w:ascii="標楷體" w:eastAsia="標楷體" w:hAnsi="標楷體"/>
      </w:rPr>
      <w:fldChar w:fldCharType="begin"/>
    </w:r>
    <w:r w:rsidRPr="003C08EA">
      <w:rPr>
        <w:rStyle w:val="a8"/>
        <w:rFonts w:ascii="標楷體" w:eastAsia="標楷體" w:hAnsi="標楷體"/>
      </w:rPr>
      <w:instrText xml:space="preserve"> PAGE </w:instrText>
    </w:r>
    <w:r w:rsidR="004576B4" w:rsidRPr="003C08EA">
      <w:rPr>
        <w:rStyle w:val="a8"/>
        <w:rFonts w:ascii="標楷體" w:eastAsia="標楷體" w:hAnsi="標楷體"/>
      </w:rPr>
      <w:fldChar w:fldCharType="separate"/>
    </w:r>
    <w:r w:rsidR="006462EB">
      <w:rPr>
        <w:rStyle w:val="a8"/>
        <w:rFonts w:ascii="標楷體" w:eastAsia="標楷體" w:hAnsi="標楷體"/>
        <w:noProof/>
      </w:rPr>
      <w:t>1</w:t>
    </w:r>
    <w:r w:rsidR="004576B4" w:rsidRPr="003C08EA">
      <w:rPr>
        <w:rStyle w:val="a8"/>
        <w:rFonts w:ascii="標楷體" w:eastAsia="標楷體" w:hAnsi="標楷體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5447072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C6F3168" w14:textId="2648BA37" w:rsidR="004D49DE" w:rsidRPr="004D49DE" w:rsidRDefault="004D49DE">
        <w:pPr>
          <w:pStyle w:val="a5"/>
          <w:ind w:firstLine="200"/>
          <w:jc w:val="center"/>
          <w:rPr>
            <w:rFonts w:ascii="標楷體" w:eastAsia="標楷體" w:hAnsi="標楷體"/>
          </w:rPr>
        </w:pPr>
        <w:r w:rsidRPr="004D49DE">
          <w:rPr>
            <w:rFonts w:ascii="標楷體" w:eastAsia="標楷體" w:hAnsi="標楷體" w:hint="eastAsia"/>
          </w:rPr>
          <w:t>2-</w:t>
        </w:r>
        <w:r w:rsidRPr="004D49DE">
          <w:rPr>
            <w:rFonts w:ascii="標楷體" w:eastAsia="標楷體" w:hAnsi="標楷體"/>
          </w:rPr>
          <w:fldChar w:fldCharType="begin"/>
        </w:r>
        <w:r w:rsidRPr="004D49DE">
          <w:rPr>
            <w:rFonts w:ascii="標楷體" w:eastAsia="標楷體" w:hAnsi="標楷體"/>
          </w:rPr>
          <w:instrText>PAGE   \* MERGEFORMAT</w:instrText>
        </w:r>
        <w:r w:rsidRPr="004D49DE">
          <w:rPr>
            <w:rFonts w:ascii="標楷體" w:eastAsia="標楷體" w:hAnsi="標楷體"/>
          </w:rPr>
          <w:fldChar w:fldCharType="separate"/>
        </w:r>
        <w:r w:rsidRPr="004D49DE">
          <w:rPr>
            <w:rFonts w:ascii="標楷體" w:eastAsia="標楷體" w:hAnsi="標楷體"/>
            <w:lang w:val="zh-TW"/>
          </w:rPr>
          <w:t>2</w:t>
        </w:r>
        <w:r w:rsidRPr="004D49DE">
          <w:rPr>
            <w:rFonts w:ascii="標楷體" w:eastAsia="標楷體" w:hAnsi="標楷體"/>
          </w:rPr>
          <w:fldChar w:fldCharType="end"/>
        </w:r>
      </w:p>
    </w:sdtContent>
  </w:sdt>
  <w:p w14:paraId="1072A66A" w14:textId="77777777" w:rsidR="00147594" w:rsidRDefault="001475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72E5B" w14:textId="77777777" w:rsidR="00D77192" w:rsidRDefault="00D77192" w:rsidP="00BC6307">
      <w:r>
        <w:separator/>
      </w:r>
    </w:p>
  </w:footnote>
  <w:footnote w:type="continuationSeparator" w:id="0">
    <w:p w14:paraId="5BC3DD30" w14:textId="77777777" w:rsidR="00D77192" w:rsidRDefault="00D77192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DB5D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D35C5" w14:textId="54DB3E5B" w:rsidR="00D9271F" w:rsidRPr="00D9271F" w:rsidRDefault="00D9271F" w:rsidP="00D9271F">
    <w:pPr>
      <w:pStyle w:val="a3"/>
      <w:tabs>
        <w:tab w:val="clear" w:pos="4153"/>
        <w:tab w:val="clear" w:pos="8306"/>
        <w:tab w:val="left" w:pos="1800"/>
      </w:tabs>
      <w:ind w:left="72" w:right="72"/>
      <w:jc w:val="center"/>
      <w:rPr>
        <w:rFonts w:ascii="標楷體" w:eastAsia="標楷體" w:hAnsi="標楷體"/>
        <w:b/>
        <w:bCs/>
        <w:spacing w:val="120"/>
        <w:sz w:val="36"/>
        <w:szCs w:val="36"/>
      </w:rPr>
    </w:pPr>
    <w:r w:rsidRPr="00193F9E">
      <w:rPr>
        <w:rFonts w:ascii="標楷體" w:eastAsia="標楷體" w:hAnsi="標楷體" w:hint="eastAsia"/>
        <w:b/>
        <w:bCs/>
        <w:spacing w:val="110"/>
        <w:sz w:val="36"/>
        <w:szCs w:val="36"/>
        <w:u w:val="single"/>
      </w:rPr>
      <w:t>中華民國</w:t>
    </w:r>
    <w:r w:rsidR="00147594" w:rsidRPr="00147594">
      <w:rPr>
        <w:rFonts w:ascii="標楷體" w:eastAsia="標楷體" w:hAnsi="標楷體" w:hint="eastAsia"/>
        <w:b/>
        <w:bCs/>
        <w:spacing w:val="110"/>
        <w:sz w:val="36"/>
        <w:szCs w:val="36"/>
        <w:u w:val="single"/>
      </w:rPr>
      <w:t>113</w:t>
    </w:r>
    <w:r w:rsidRPr="00193F9E">
      <w:rPr>
        <w:rFonts w:ascii="標楷體" w:eastAsia="標楷體" w:hAnsi="標楷體" w:hint="eastAsia"/>
        <w:b/>
        <w:bCs/>
        <w:spacing w:val="110"/>
        <w:sz w:val="36"/>
        <w:szCs w:val="36"/>
        <w:u w:val="single"/>
      </w:rPr>
      <w:t>年度中央政府總決算審定後歲入歲出性質及餘絀簡明比較分析表</w:t>
    </w:r>
    <w:r w:rsidR="00193F9E" w:rsidRPr="0099413E">
      <w:rPr>
        <w:rFonts w:ascii="標楷體" w:eastAsia="標楷體" w:hAnsi="標楷體"/>
        <w:sz w:val="24"/>
        <w:szCs w:val="24"/>
      </w:rPr>
      <w:t>（續）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7250B" w14:textId="7E6A0F3C" w:rsidR="00D9271F" w:rsidRPr="00600BB0" w:rsidRDefault="00D9271F" w:rsidP="00600BB0">
    <w:pPr>
      <w:pStyle w:val="a3"/>
      <w:tabs>
        <w:tab w:val="clear" w:pos="4153"/>
        <w:tab w:val="clear" w:pos="8306"/>
        <w:tab w:val="left" w:pos="1800"/>
      </w:tabs>
      <w:jc w:val="center"/>
      <w:rPr>
        <w:rFonts w:ascii="標楷體" w:eastAsia="標楷體" w:hAnsi="標楷體"/>
        <w:b/>
        <w:bCs/>
        <w:sz w:val="36"/>
        <w:szCs w:val="36"/>
      </w:rPr>
    </w:pPr>
    <w:r w:rsidRPr="00600BB0">
      <w:rPr>
        <w:rFonts w:ascii="標楷體" w:eastAsia="標楷體" w:hAnsi="標楷體" w:hint="eastAsia"/>
        <w:b/>
        <w:bCs/>
        <w:sz w:val="36"/>
        <w:szCs w:val="36"/>
        <w:u w:val="single"/>
      </w:rPr>
      <w:t>中華民國</w:t>
    </w:r>
    <w:proofErr w:type="gramStart"/>
    <w:r w:rsidR="00147594" w:rsidRPr="00600BB0">
      <w:rPr>
        <w:rFonts w:ascii="標楷體" w:eastAsia="標楷體" w:hAnsi="標楷體" w:hint="eastAsia"/>
        <w:b/>
        <w:bCs/>
        <w:sz w:val="36"/>
        <w:szCs w:val="36"/>
        <w:u w:val="single"/>
      </w:rPr>
      <w:t>11</w:t>
    </w:r>
    <w:r w:rsidR="00866142">
      <w:rPr>
        <w:rFonts w:ascii="標楷體" w:eastAsia="標楷體" w:hAnsi="標楷體" w:hint="eastAsia"/>
        <w:b/>
        <w:bCs/>
        <w:sz w:val="36"/>
        <w:szCs w:val="36"/>
        <w:u w:val="single"/>
      </w:rPr>
      <w:t>4</w:t>
    </w:r>
    <w:proofErr w:type="gramEnd"/>
    <w:r w:rsidRPr="00600BB0">
      <w:rPr>
        <w:rFonts w:ascii="標楷體" w:eastAsia="標楷體" w:hAnsi="標楷體" w:hint="eastAsia"/>
        <w:b/>
        <w:bCs/>
        <w:sz w:val="36"/>
        <w:szCs w:val="36"/>
        <w:u w:val="single"/>
      </w:rPr>
      <w:t>年度中央政府總決算審定後歲入歲出性質及餘</w:t>
    </w:r>
    <w:proofErr w:type="gramStart"/>
    <w:r w:rsidRPr="00600BB0">
      <w:rPr>
        <w:rFonts w:ascii="標楷體" w:eastAsia="標楷體" w:hAnsi="標楷體" w:hint="eastAsia"/>
        <w:b/>
        <w:bCs/>
        <w:sz w:val="36"/>
        <w:szCs w:val="36"/>
        <w:u w:val="single"/>
      </w:rPr>
      <w:t>絀</w:t>
    </w:r>
    <w:proofErr w:type="gramEnd"/>
    <w:r w:rsidRPr="00600BB0">
      <w:rPr>
        <w:rFonts w:ascii="標楷體" w:eastAsia="標楷體" w:hAnsi="標楷體" w:hint="eastAsia"/>
        <w:b/>
        <w:bCs/>
        <w:sz w:val="36"/>
        <w:szCs w:val="36"/>
        <w:u w:val="single"/>
      </w:rPr>
      <w:t>簡明比較分析表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data\總決算\丙\Doc2.doc"/>
    <w:activeRecord w:val="-1"/>
  </w:mailMerge>
  <w:defaultTabStop w:val="36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192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D3B"/>
    <w:rsid w:val="00096AB8"/>
    <w:rsid w:val="0009739A"/>
    <w:rsid w:val="00097885"/>
    <w:rsid w:val="000A0F5C"/>
    <w:rsid w:val="000A2A97"/>
    <w:rsid w:val="000A37C3"/>
    <w:rsid w:val="000A4417"/>
    <w:rsid w:val="000B0E44"/>
    <w:rsid w:val="000C3FE4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720F"/>
    <w:rsid w:val="00133E8C"/>
    <w:rsid w:val="00135B2A"/>
    <w:rsid w:val="001426C8"/>
    <w:rsid w:val="001448B9"/>
    <w:rsid w:val="00146030"/>
    <w:rsid w:val="00147594"/>
    <w:rsid w:val="00150BF5"/>
    <w:rsid w:val="001510FC"/>
    <w:rsid w:val="001553FF"/>
    <w:rsid w:val="00170E15"/>
    <w:rsid w:val="001722F4"/>
    <w:rsid w:val="00172B08"/>
    <w:rsid w:val="00177AF9"/>
    <w:rsid w:val="001810C8"/>
    <w:rsid w:val="0018642C"/>
    <w:rsid w:val="00190449"/>
    <w:rsid w:val="00193F9E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B1"/>
    <w:rsid w:val="00237091"/>
    <w:rsid w:val="00242D2D"/>
    <w:rsid w:val="00245861"/>
    <w:rsid w:val="00245CBC"/>
    <w:rsid w:val="00247559"/>
    <w:rsid w:val="00253573"/>
    <w:rsid w:val="00253686"/>
    <w:rsid w:val="002750F0"/>
    <w:rsid w:val="00277F86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0480"/>
    <w:rsid w:val="00311901"/>
    <w:rsid w:val="00337A11"/>
    <w:rsid w:val="00340FF2"/>
    <w:rsid w:val="00345A2A"/>
    <w:rsid w:val="00353111"/>
    <w:rsid w:val="00353243"/>
    <w:rsid w:val="003552FB"/>
    <w:rsid w:val="00355FA5"/>
    <w:rsid w:val="00356D3E"/>
    <w:rsid w:val="00356E5E"/>
    <w:rsid w:val="00375032"/>
    <w:rsid w:val="0038100F"/>
    <w:rsid w:val="00383AC0"/>
    <w:rsid w:val="00386BA2"/>
    <w:rsid w:val="00395EDF"/>
    <w:rsid w:val="00396CD8"/>
    <w:rsid w:val="003A0434"/>
    <w:rsid w:val="003A495B"/>
    <w:rsid w:val="003A727B"/>
    <w:rsid w:val="003B652E"/>
    <w:rsid w:val="003B66E2"/>
    <w:rsid w:val="003C1E6B"/>
    <w:rsid w:val="003C235A"/>
    <w:rsid w:val="003C6F68"/>
    <w:rsid w:val="003D5790"/>
    <w:rsid w:val="003D6C3F"/>
    <w:rsid w:val="003E0A76"/>
    <w:rsid w:val="003E3991"/>
    <w:rsid w:val="003E4351"/>
    <w:rsid w:val="003F2D6B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74C0"/>
    <w:rsid w:val="004A505A"/>
    <w:rsid w:val="004B32F5"/>
    <w:rsid w:val="004C057F"/>
    <w:rsid w:val="004C464E"/>
    <w:rsid w:val="004D26FA"/>
    <w:rsid w:val="004D49DE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774B"/>
    <w:rsid w:val="005C0402"/>
    <w:rsid w:val="005C32D3"/>
    <w:rsid w:val="005C3590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0BB0"/>
    <w:rsid w:val="006047DA"/>
    <w:rsid w:val="00605E95"/>
    <w:rsid w:val="00610508"/>
    <w:rsid w:val="00621E56"/>
    <w:rsid w:val="006250E6"/>
    <w:rsid w:val="006303D5"/>
    <w:rsid w:val="00633514"/>
    <w:rsid w:val="006349E4"/>
    <w:rsid w:val="006355BA"/>
    <w:rsid w:val="00640574"/>
    <w:rsid w:val="00642017"/>
    <w:rsid w:val="00644005"/>
    <w:rsid w:val="006462EB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3EA8"/>
    <w:rsid w:val="00684DCB"/>
    <w:rsid w:val="006A0096"/>
    <w:rsid w:val="006A18E1"/>
    <w:rsid w:val="006A41A1"/>
    <w:rsid w:val="006A4BED"/>
    <w:rsid w:val="006A59FA"/>
    <w:rsid w:val="006A5D6F"/>
    <w:rsid w:val="006A7A6D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26B6C"/>
    <w:rsid w:val="00833D31"/>
    <w:rsid w:val="00834CA9"/>
    <w:rsid w:val="0083635C"/>
    <w:rsid w:val="008408AC"/>
    <w:rsid w:val="008552E1"/>
    <w:rsid w:val="0085762D"/>
    <w:rsid w:val="00862C5E"/>
    <w:rsid w:val="00865ECD"/>
    <w:rsid w:val="00866142"/>
    <w:rsid w:val="0087039C"/>
    <w:rsid w:val="00873CFE"/>
    <w:rsid w:val="00873EEE"/>
    <w:rsid w:val="008777FC"/>
    <w:rsid w:val="00886A55"/>
    <w:rsid w:val="00896447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05C8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9413E"/>
    <w:rsid w:val="009A3D16"/>
    <w:rsid w:val="009A5A48"/>
    <w:rsid w:val="009B09B7"/>
    <w:rsid w:val="009B6372"/>
    <w:rsid w:val="009B6D71"/>
    <w:rsid w:val="009C6B16"/>
    <w:rsid w:val="009D2F38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5B87"/>
    <w:rsid w:val="00A42D27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C6717"/>
    <w:rsid w:val="00AC6C28"/>
    <w:rsid w:val="00AD29CD"/>
    <w:rsid w:val="00AD600F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337"/>
    <w:rsid w:val="00BB35AB"/>
    <w:rsid w:val="00BC6307"/>
    <w:rsid w:val="00BC6D34"/>
    <w:rsid w:val="00BC7E01"/>
    <w:rsid w:val="00BD1E96"/>
    <w:rsid w:val="00BE2C77"/>
    <w:rsid w:val="00BF2B1D"/>
    <w:rsid w:val="00C00697"/>
    <w:rsid w:val="00C112CD"/>
    <w:rsid w:val="00C22F6B"/>
    <w:rsid w:val="00C23DB6"/>
    <w:rsid w:val="00C2522A"/>
    <w:rsid w:val="00C306E1"/>
    <w:rsid w:val="00C33541"/>
    <w:rsid w:val="00C33982"/>
    <w:rsid w:val="00C43A3C"/>
    <w:rsid w:val="00C46DD7"/>
    <w:rsid w:val="00C50578"/>
    <w:rsid w:val="00C531D3"/>
    <w:rsid w:val="00C54CD6"/>
    <w:rsid w:val="00C61D03"/>
    <w:rsid w:val="00C6242E"/>
    <w:rsid w:val="00C663E5"/>
    <w:rsid w:val="00C66FA6"/>
    <w:rsid w:val="00C826BE"/>
    <w:rsid w:val="00C90E90"/>
    <w:rsid w:val="00C947B3"/>
    <w:rsid w:val="00CA2EB1"/>
    <w:rsid w:val="00CB5DAF"/>
    <w:rsid w:val="00CB5F2D"/>
    <w:rsid w:val="00CD41C2"/>
    <w:rsid w:val="00CD7505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113"/>
    <w:rsid w:val="00D457A9"/>
    <w:rsid w:val="00D46B7C"/>
    <w:rsid w:val="00D6120E"/>
    <w:rsid w:val="00D61D63"/>
    <w:rsid w:val="00D62ECC"/>
    <w:rsid w:val="00D63BE5"/>
    <w:rsid w:val="00D674E9"/>
    <w:rsid w:val="00D73F1B"/>
    <w:rsid w:val="00D77192"/>
    <w:rsid w:val="00D84687"/>
    <w:rsid w:val="00D9271F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4B59"/>
    <w:rsid w:val="00DE5B2F"/>
    <w:rsid w:val="00DF00C6"/>
    <w:rsid w:val="00DF2951"/>
    <w:rsid w:val="00DF4634"/>
    <w:rsid w:val="00E025CA"/>
    <w:rsid w:val="00E0420C"/>
    <w:rsid w:val="00E10F9A"/>
    <w:rsid w:val="00E24F0F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3DB4"/>
    <w:rsid w:val="00EB4430"/>
    <w:rsid w:val="00EB7352"/>
    <w:rsid w:val="00EB7AAB"/>
    <w:rsid w:val="00EC0008"/>
    <w:rsid w:val="00EC5BD6"/>
    <w:rsid w:val="00EC68EE"/>
    <w:rsid w:val="00ED0418"/>
    <w:rsid w:val="00ED46B8"/>
    <w:rsid w:val="00ED7D47"/>
    <w:rsid w:val="00EE485C"/>
    <w:rsid w:val="00EF1D5F"/>
    <w:rsid w:val="00EF708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6556B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D34E2"/>
    <w:rsid w:val="00FE112A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1AC94F8B"/>
  <w15:chartTrackingRefBased/>
  <w15:docId w15:val="{78980294-171F-41D5-B663-E3F62C764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7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8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rsid w:val="00097885"/>
    <w:pPr>
      <w:jc w:val="right"/>
    </w:pPr>
  </w:style>
  <w:style w:type="paragraph" w:customStyle="1" w:styleId="aa">
    <w:name w:val="標題壹、 字元"/>
    <w:basedOn w:val="ab"/>
    <w:link w:val="ac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b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d">
    <w:name w:val="標題一、"/>
    <w:basedOn w:val="ab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e">
    <w:name w:val="標題（一）"/>
    <w:basedOn w:val="ab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b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0">
    <w:name w:val="乙篇主文 字元"/>
    <w:basedOn w:val="a"/>
    <w:link w:val="af1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1">
    <w:name w:val="乙篇主文 字元 字元"/>
    <w:link w:val="af0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2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3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4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5">
    <w:name w:val="甲篇內文 字元"/>
    <w:basedOn w:val="af0"/>
    <w:link w:val="af6"/>
    <w:rsid w:val="00B01440"/>
    <w:pPr>
      <w:spacing w:line="460" w:lineRule="exact"/>
    </w:pPr>
    <w:rPr>
      <w:sz w:val="28"/>
      <w:szCs w:val="28"/>
    </w:rPr>
  </w:style>
  <w:style w:type="character" w:customStyle="1" w:styleId="af6">
    <w:name w:val="甲篇內文 字元 字元"/>
    <w:link w:val="af5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7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3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8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c">
    <w:name w:val="標題壹、 字元 字元"/>
    <w:link w:val="aa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9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a">
    <w:name w:val="甲篇內文"/>
    <w:basedOn w:val="af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b">
    <w:name w:val="標題壹、"/>
    <w:basedOn w:val="ab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4">
    <w:name w:val="頁首 字元"/>
    <w:link w:val="a3"/>
    <w:uiPriority w:val="99"/>
    <w:rsid w:val="00D9271F"/>
    <w:rPr>
      <w:kern w:val="2"/>
    </w:rPr>
  </w:style>
  <w:style w:type="character" w:customStyle="1" w:styleId="a6">
    <w:name w:val="頁尾 字元"/>
    <w:basedOn w:val="a0"/>
    <w:link w:val="a5"/>
    <w:uiPriority w:val="99"/>
    <w:rsid w:val="004D49D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1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z8nH1nN7rTPbr5&#32317;&#27770;&#31639;&#23529;&#23450;&#24460;&#27506;&#20837;&#27506;&#20986;&#24615;&#36074;&#21450;&#39192;&#32064;&#31777;&#26126;&#27604;&#36611;&#20998;&#26512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z8nH1nN7rTPbr5總決算審定後歲入歲出性質及餘絀簡明比較分析表.dot</Template>
  <TotalTime>56</TotalTime>
  <Pages>1</Pages>
  <Words>370</Words>
  <Characters>985</Characters>
  <Application>Microsoft Office Word</Application>
  <DocSecurity>0</DocSecurity>
  <Lines>8</Lines>
  <Paragraphs>2</Paragraphs>
  <ScaleCrop>false</ScaleCrop>
  <Company>nao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廖瓊禎</dc:creator>
  <cp:keywords/>
  <cp:lastModifiedBy>王志晨</cp:lastModifiedBy>
  <cp:revision>13</cp:revision>
  <cp:lastPrinted>2025-06-17T07:04:00Z</cp:lastPrinted>
  <dcterms:created xsi:type="dcterms:W3CDTF">2025-06-16T23:45:00Z</dcterms:created>
  <dcterms:modified xsi:type="dcterms:W3CDTF">2026-06-18T02:03:00Z</dcterms:modified>
</cp:coreProperties>
</file>