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56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"/>
        <w:gridCol w:w="262"/>
        <w:gridCol w:w="357"/>
        <w:gridCol w:w="283"/>
        <w:gridCol w:w="2020"/>
        <w:gridCol w:w="2659"/>
        <w:gridCol w:w="1149"/>
        <w:gridCol w:w="1149"/>
        <w:gridCol w:w="1149"/>
        <w:gridCol w:w="1148"/>
        <w:gridCol w:w="654"/>
        <w:gridCol w:w="265"/>
        <w:gridCol w:w="919"/>
        <w:gridCol w:w="1411"/>
        <w:gridCol w:w="992"/>
        <w:gridCol w:w="1134"/>
        <w:gridCol w:w="1134"/>
        <w:gridCol w:w="1276"/>
        <w:gridCol w:w="1402"/>
        <w:gridCol w:w="1013"/>
        <w:gridCol w:w="1014"/>
        <w:gridCol w:w="720"/>
      </w:tblGrid>
      <w:tr w:rsidR="00242A21" w14:paraId="228A0677" w14:textId="77777777" w:rsidTr="00242A21">
        <w:trPr>
          <w:cantSplit/>
          <w:tblHeader/>
        </w:trPr>
        <w:tc>
          <w:tcPr>
            <w:tcW w:w="11280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242A21" w14:paraId="101CE365" w14:textId="77777777" w:rsidTr="00242A21">
              <w:tc>
                <w:tcPr>
                  <w:tcW w:w="534" w:type="dxa"/>
                  <w:hideMark/>
                </w:tcPr>
                <w:p w14:paraId="3B682CD8" w14:textId="77777777" w:rsidR="00242A21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268D26F9" w14:textId="77777777" w:rsidR="00242A21" w:rsidRDefault="00242A21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242A21" w14:paraId="67320C83" w14:textId="77777777" w:rsidTr="00242A21">
              <w:tc>
                <w:tcPr>
                  <w:tcW w:w="534" w:type="dxa"/>
                  <w:hideMark/>
                </w:tcPr>
                <w:p w14:paraId="3F4C515D" w14:textId="77777777" w:rsidR="00242A21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6DDA350C" w14:textId="77777777" w:rsidR="00242A21" w:rsidRDefault="00242A21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0616E0E0" w14:textId="77777777" w:rsidR="00242A21" w:rsidRDefault="00242A21" w:rsidP="00242A21">
            <w:pPr>
              <w:ind w:leftChars="32" w:left="77" w:right="79"/>
              <w:rPr>
                <w:rFonts w:eastAsia="標楷體"/>
                <w:sz w:val="20"/>
              </w:rPr>
            </w:pPr>
          </w:p>
        </w:tc>
        <w:tc>
          <w:tcPr>
            <w:tcW w:w="11280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36BD9857" w14:textId="77777777" w:rsidR="00242A21" w:rsidRDefault="00242A21" w:rsidP="00242A21">
            <w:pPr>
              <w:ind w:leftChars="32" w:left="77" w:right="79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9E1397" w14:paraId="17AFA26F" w14:textId="77777777" w:rsidTr="00520057">
        <w:trPr>
          <w:cantSplit/>
          <w:tblHeader/>
        </w:trPr>
        <w:tc>
          <w:tcPr>
            <w:tcW w:w="3372" w:type="dxa"/>
            <w:gridSpan w:val="5"/>
            <w:vMerge w:val="restart"/>
            <w:tcBorders>
              <w:left w:val="nil"/>
            </w:tcBorders>
            <w:vAlign w:val="center"/>
          </w:tcPr>
          <w:p w14:paraId="2426DA4D" w14:textId="77777777" w:rsidR="009E1397" w:rsidRPr="004F22C3" w:rsidRDefault="009E139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659" w:type="dxa"/>
            <w:vMerge w:val="restart"/>
            <w:vAlign w:val="center"/>
          </w:tcPr>
          <w:p w14:paraId="01917200" w14:textId="77777777" w:rsidR="009E1397" w:rsidRPr="004F22C3" w:rsidRDefault="009E139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3782" w:type="dxa"/>
            <w:gridSpan w:val="13"/>
            <w:tcBorders>
              <w:right w:val="single" w:sz="12" w:space="0" w:color="auto"/>
            </w:tcBorders>
          </w:tcPr>
          <w:p w14:paraId="43CF1C0D" w14:textId="77777777" w:rsidR="009E1397" w:rsidRPr="004F22C3" w:rsidRDefault="009E139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40572" w14:textId="77777777" w:rsidR="009E1397" w:rsidRPr="00520057" w:rsidRDefault="009E1397">
            <w:pPr>
              <w:ind w:leftChars="32" w:left="77" w:right="79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520057">
              <w:rPr>
                <w:rFonts w:ascii="標楷體" w:eastAsia="標楷體" w:hAnsi="標楷體" w:hint="eastAsia"/>
                <w:b/>
                <w:bCs/>
                <w:sz w:val="20"/>
              </w:rPr>
              <w:t>應繳回</w:t>
            </w:r>
          </w:p>
          <w:p w14:paraId="2D01F335" w14:textId="77777777" w:rsidR="009E1397" w:rsidRPr="00520057" w:rsidRDefault="009E1397">
            <w:pPr>
              <w:ind w:leftChars="32" w:left="77" w:right="79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520057">
              <w:rPr>
                <w:rFonts w:ascii="標楷體" w:eastAsia="標楷體" w:hAnsi="標楷體" w:hint="eastAsia"/>
                <w:b/>
                <w:bCs/>
                <w:sz w:val="20"/>
              </w:rPr>
              <w:t>國庫數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3EDBF76B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備註</w:t>
            </w:r>
          </w:p>
        </w:tc>
      </w:tr>
      <w:tr w:rsidR="009E1397" w14:paraId="6454C863" w14:textId="77777777" w:rsidTr="00520057">
        <w:trPr>
          <w:cantSplit/>
          <w:tblHeader/>
        </w:trPr>
        <w:tc>
          <w:tcPr>
            <w:tcW w:w="3372" w:type="dxa"/>
            <w:gridSpan w:val="5"/>
            <w:vMerge/>
            <w:tcBorders>
              <w:left w:val="nil"/>
            </w:tcBorders>
          </w:tcPr>
          <w:p w14:paraId="47F738A4" w14:textId="77777777" w:rsidR="009E1397" w:rsidRPr="004F22C3" w:rsidRDefault="009E139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59" w:type="dxa"/>
            <w:vMerge/>
          </w:tcPr>
          <w:p w14:paraId="7244CDE2" w14:textId="77777777" w:rsidR="009E1397" w:rsidRPr="004F22C3" w:rsidRDefault="009E139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595" w:type="dxa"/>
            <w:gridSpan w:val="4"/>
          </w:tcPr>
          <w:p w14:paraId="549B3CEE" w14:textId="77777777" w:rsidR="009E1397" w:rsidRPr="004F22C3" w:rsidRDefault="009E139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減免</w:t>
            </w:r>
            <w:r w:rsidR="00FB1BAA" w:rsidRPr="004F22C3">
              <w:rPr>
                <w:rFonts w:ascii="標楷體" w:eastAsia="標楷體" w:hAnsi="標楷體" w:hint="eastAsia"/>
                <w:sz w:val="20"/>
              </w:rPr>
              <w:t>（註銷）</w:t>
            </w:r>
            <w:r w:rsidRPr="004F22C3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4241" w:type="dxa"/>
            <w:gridSpan w:val="5"/>
          </w:tcPr>
          <w:p w14:paraId="627D4A9B" w14:textId="77777777" w:rsidR="009E1397" w:rsidRPr="004F22C3" w:rsidRDefault="009E139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946" w:type="dxa"/>
            <w:gridSpan w:val="4"/>
            <w:tcBorders>
              <w:right w:val="single" w:sz="12" w:space="0" w:color="auto"/>
            </w:tcBorders>
          </w:tcPr>
          <w:p w14:paraId="7BA3F578" w14:textId="77777777" w:rsidR="009E1397" w:rsidRPr="004F22C3" w:rsidRDefault="009E139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4F22C3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0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D02A4" w14:textId="77777777" w:rsidR="009E1397" w:rsidRPr="00520057" w:rsidRDefault="009E1397">
            <w:pPr>
              <w:ind w:right="414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14:paraId="7A2B25C4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9E1397" w14:paraId="1741F01F" w14:textId="77777777" w:rsidTr="009A057E">
        <w:trPr>
          <w:cantSplit/>
          <w:trHeight w:val="128"/>
          <w:tblHeader/>
        </w:trPr>
        <w:tc>
          <w:tcPr>
            <w:tcW w:w="450" w:type="dxa"/>
            <w:vMerge w:val="restart"/>
            <w:tcBorders>
              <w:left w:val="nil"/>
            </w:tcBorders>
            <w:vAlign w:val="center"/>
          </w:tcPr>
          <w:p w14:paraId="2398654B" w14:textId="77777777" w:rsidR="009E1397" w:rsidRDefault="009E1397">
            <w:pPr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年度</w:t>
            </w:r>
          </w:p>
        </w:tc>
        <w:tc>
          <w:tcPr>
            <w:tcW w:w="262" w:type="dxa"/>
            <w:vMerge w:val="restart"/>
            <w:tcBorders>
              <w:left w:val="nil"/>
            </w:tcBorders>
            <w:vAlign w:val="center"/>
          </w:tcPr>
          <w:p w14:paraId="2872B43B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57" w:type="dxa"/>
            <w:vMerge w:val="restart"/>
            <w:vAlign w:val="center"/>
          </w:tcPr>
          <w:p w14:paraId="537907EF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83" w:type="dxa"/>
            <w:vMerge w:val="restart"/>
            <w:vAlign w:val="center"/>
          </w:tcPr>
          <w:p w14:paraId="6532471F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020" w:type="dxa"/>
            <w:vMerge w:val="restart"/>
          </w:tcPr>
          <w:p w14:paraId="54DF4E4C" w14:textId="77777777" w:rsidR="009E1397" w:rsidRPr="004F22C3" w:rsidRDefault="009E139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F22C3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659" w:type="dxa"/>
            <w:vMerge/>
          </w:tcPr>
          <w:p w14:paraId="15CB91E1" w14:textId="77777777" w:rsidR="009E1397" w:rsidRPr="004F22C3" w:rsidRDefault="009E1397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98" w:type="dxa"/>
            <w:gridSpan w:val="2"/>
            <w:vAlign w:val="center"/>
          </w:tcPr>
          <w:p w14:paraId="3DA8172A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應付數</w:t>
            </w:r>
          </w:p>
        </w:tc>
        <w:tc>
          <w:tcPr>
            <w:tcW w:w="2297" w:type="dxa"/>
            <w:gridSpan w:val="2"/>
          </w:tcPr>
          <w:p w14:paraId="748D8976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保留數</w:t>
            </w:r>
          </w:p>
        </w:tc>
        <w:tc>
          <w:tcPr>
            <w:tcW w:w="1838" w:type="dxa"/>
            <w:gridSpan w:val="3"/>
            <w:vAlign w:val="center"/>
          </w:tcPr>
          <w:p w14:paraId="74DF6096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應付數</w:t>
            </w:r>
          </w:p>
        </w:tc>
        <w:tc>
          <w:tcPr>
            <w:tcW w:w="2403" w:type="dxa"/>
            <w:gridSpan w:val="2"/>
          </w:tcPr>
          <w:p w14:paraId="388949E9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保留數</w:t>
            </w:r>
          </w:p>
        </w:tc>
        <w:tc>
          <w:tcPr>
            <w:tcW w:w="2268" w:type="dxa"/>
            <w:gridSpan w:val="2"/>
            <w:vAlign w:val="center"/>
          </w:tcPr>
          <w:p w14:paraId="05E54D62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應付數</w:t>
            </w:r>
          </w:p>
        </w:tc>
        <w:tc>
          <w:tcPr>
            <w:tcW w:w="2678" w:type="dxa"/>
            <w:gridSpan w:val="2"/>
            <w:tcBorders>
              <w:right w:val="single" w:sz="12" w:space="0" w:color="auto"/>
            </w:tcBorders>
          </w:tcPr>
          <w:p w14:paraId="48D664FE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保留數</w:t>
            </w:r>
          </w:p>
        </w:tc>
        <w:tc>
          <w:tcPr>
            <w:tcW w:w="20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3ED4D8C" w14:textId="77777777" w:rsidR="009E1397" w:rsidRPr="00520057" w:rsidRDefault="009E1397">
            <w:pPr>
              <w:ind w:right="414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14:paraId="21C4D591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9E1397" w14:paraId="5E2B0FC6" w14:textId="77777777" w:rsidTr="009A057E">
        <w:trPr>
          <w:cantSplit/>
          <w:trHeight w:val="127"/>
          <w:tblHeader/>
        </w:trPr>
        <w:tc>
          <w:tcPr>
            <w:tcW w:w="450" w:type="dxa"/>
            <w:vMerge/>
            <w:tcBorders>
              <w:left w:val="nil"/>
            </w:tcBorders>
          </w:tcPr>
          <w:p w14:paraId="57A5A3EF" w14:textId="77777777" w:rsidR="009E1397" w:rsidRDefault="009E1397">
            <w:pPr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62" w:type="dxa"/>
            <w:vMerge/>
            <w:tcBorders>
              <w:left w:val="nil"/>
            </w:tcBorders>
          </w:tcPr>
          <w:p w14:paraId="088EFD64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357" w:type="dxa"/>
            <w:vMerge/>
          </w:tcPr>
          <w:p w14:paraId="709B9894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83" w:type="dxa"/>
            <w:vMerge/>
          </w:tcPr>
          <w:p w14:paraId="1C3948E6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020" w:type="dxa"/>
            <w:vMerge/>
          </w:tcPr>
          <w:p w14:paraId="5CAE5F04" w14:textId="77777777" w:rsidR="009E1397" w:rsidRPr="004F22C3" w:rsidRDefault="009E139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59" w:type="dxa"/>
            <w:vMerge/>
          </w:tcPr>
          <w:p w14:paraId="288016E3" w14:textId="77777777" w:rsidR="009E1397" w:rsidRPr="004F22C3" w:rsidRDefault="009E1397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49" w:type="dxa"/>
            <w:vAlign w:val="center"/>
          </w:tcPr>
          <w:p w14:paraId="54FAD4A9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增</w:t>
            </w:r>
          </w:p>
        </w:tc>
        <w:tc>
          <w:tcPr>
            <w:tcW w:w="1149" w:type="dxa"/>
            <w:vAlign w:val="center"/>
          </w:tcPr>
          <w:p w14:paraId="35BD3B33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減</w:t>
            </w:r>
          </w:p>
        </w:tc>
        <w:tc>
          <w:tcPr>
            <w:tcW w:w="1149" w:type="dxa"/>
            <w:vAlign w:val="center"/>
          </w:tcPr>
          <w:p w14:paraId="3794EB45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增</w:t>
            </w:r>
          </w:p>
        </w:tc>
        <w:tc>
          <w:tcPr>
            <w:tcW w:w="1148" w:type="dxa"/>
            <w:vAlign w:val="center"/>
          </w:tcPr>
          <w:p w14:paraId="67128470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減</w:t>
            </w:r>
          </w:p>
        </w:tc>
        <w:tc>
          <w:tcPr>
            <w:tcW w:w="919" w:type="dxa"/>
            <w:gridSpan w:val="2"/>
            <w:vAlign w:val="center"/>
          </w:tcPr>
          <w:p w14:paraId="4C6FBCBD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增</w:t>
            </w:r>
          </w:p>
        </w:tc>
        <w:tc>
          <w:tcPr>
            <w:tcW w:w="919" w:type="dxa"/>
            <w:vAlign w:val="center"/>
          </w:tcPr>
          <w:p w14:paraId="75A888C1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減</w:t>
            </w:r>
          </w:p>
        </w:tc>
        <w:tc>
          <w:tcPr>
            <w:tcW w:w="1411" w:type="dxa"/>
            <w:vAlign w:val="center"/>
          </w:tcPr>
          <w:p w14:paraId="5D935C1B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增</w:t>
            </w:r>
          </w:p>
        </w:tc>
        <w:tc>
          <w:tcPr>
            <w:tcW w:w="992" w:type="dxa"/>
            <w:vAlign w:val="center"/>
          </w:tcPr>
          <w:p w14:paraId="79416BB8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減</w:t>
            </w:r>
          </w:p>
        </w:tc>
        <w:tc>
          <w:tcPr>
            <w:tcW w:w="1134" w:type="dxa"/>
            <w:vAlign w:val="center"/>
          </w:tcPr>
          <w:p w14:paraId="5DCE71F8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增</w:t>
            </w:r>
          </w:p>
        </w:tc>
        <w:tc>
          <w:tcPr>
            <w:tcW w:w="1134" w:type="dxa"/>
            <w:vAlign w:val="center"/>
          </w:tcPr>
          <w:p w14:paraId="53F7284F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減</w:t>
            </w:r>
          </w:p>
        </w:tc>
        <w:tc>
          <w:tcPr>
            <w:tcW w:w="1276" w:type="dxa"/>
            <w:vAlign w:val="center"/>
          </w:tcPr>
          <w:p w14:paraId="4BD24A25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增</w:t>
            </w:r>
          </w:p>
        </w:tc>
        <w:tc>
          <w:tcPr>
            <w:tcW w:w="1402" w:type="dxa"/>
            <w:tcBorders>
              <w:right w:val="single" w:sz="12" w:space="0" w:color="auto"/>
            </w:tcBorders>
            <w:vAlign w:val="center"/>
          </w:tcPr>
          <w:p w14:paraId="5D735969" w14:textId="77777777" w:rsidR="009E1397" w:rsidRPr="004F22C3" w:rsidRDefault="009E1397">
            <w:pPr>
              <w:ind w:right="-2"/>
              <w:jc w:val="distribute"/>
              <w:rPr>
                <w:rFonts w:ascii="標楷體" w:eastAsia="標楷體" w:hAnsi="標楷體"/>
                <w:sz w:val="18"/>
              </w:rPr>
            </w:pPr>
            <w:r w:rsidRPr="004F22C3">
              <w:rPr>
                <w:rFonts w:ascii="標楷體" w:eastAsia="標楷體" w:hAnsi="標楷體" w:hint="eastAsia"/>
                <w:sz w:val="18"/>
              </w:rPr>
              <w:t>減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2D3A0788" w14:textId="77777777" w:rsidR="009E1397" w:rsidRPr="00520057" w:rsidRDefault="009E1397">
            <w:pPr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520057">
              <w:rPr>
                <w:rFonts w:ascii="標楷體" w:eastAsia="標楷體" w:hAnsi="標楷體" w:hint="eastAsia"/>
                <w:b/>
                <w:bCs/>
                <w:sz w:val="20"/>
              </w:rPr>
              <w:t>剔除數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3FC5F3" w14:textId="77777777" w:rsidR="009E1397" w:rsidRPr="00520057" w:rsidRDefault="009E1397">
            <w:pPr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520057">
              <w:rPr>
                <w:rFonts w:ascii="標楷體" w:eastAsia="標楷體" w:hAnsi="標楷體" w:hint="eastAsia"/>
                <w:b/>
                <w:bCs/>
                <w:sz w:val="20"/>
              </w:rPr>
              <w:t>減列數</w:t>
            </w:r>
          </w:p>
        </w:tc>
        <w:tc>
          <w:tcPr>
            <w:tcW w:w="720" w:type="dxa"/>
            <w:tcBorders>
              <w:left w:val="single" w:sz="12" w:space="0" w:color="auto"/>
              <w:right w:val="nil"/>
            </w:tcBorders>
          </w:tcPr>
          <w:p w14:paraId="7799B113" w14:textId="77777777" w:rsidR="009E1397" w:rsidRDefault="009E1397">
            <w:pPr>
              <w:rPr>
                <w:rFonts w:eastAsia="標楷體"/>
                <w:sz w:val="20"/>
              </w:rPr>
            </w:pPr>
          </w:p>
        </w:tc>
      </w:tr>
      <w:tr w:rsidR="00604BF9" w:rsidRPr="00180FAF" w14:paraId="165B468A" w14:textId="77777777" w:rsidTr="009A057E">
        <w:trPr>
          <w:cantSplit/>
          <w:trHeight w:val="395"/>
        </w:trPr>
        <w:tc>
          <w:tcPr>
            <w:tcW w:w="450" w:type="dxa"/>
            <w:tcBorders>
              <w:left w:val="nil"/>
              <w:bottom w:val="nil"/>
            </w:tcBorders>
            <w:shd w:val="clear" w:color="auto" w:fill="auto"/>
          </w:tcPr>
          <w:p w14:paraId="53199A79" w14:textId="77777777" w:rsidR="00604BF9" w:rsidRPr="00180FAF" w:rsidRDefault="00604BF9" w:rsidP="0023326F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2" w:type="dxa"/>
            <w:tcBorders>
              <w:left w:val="nil"/>
              <w:bottom w:val="nil"/>
            </w:tcBorders>
            <w:shd w:val="clear" w:color="auto" w:fill="auto"/>
          </w:tcPr>
          <w:p w14:paraId="18480421" w14:textId="77777777" w:rsidR="00604BF9" w:rsidRPr="00180FAF" w:rsidRDefault="00604BF9" w:rsidP="0023326F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357" w:type="dxa"/>
            <w:tcBorders>
              <w:bottom w:val="nil"/>
            </w:tcBorders>
            <w:shd w:val="clear" w:color="auto" w:fill="auto"/>
          </w:tcPr>
          <w:p w14:paraId="1DD3163F" w14:textId="77777777" w:rsidR="00604BF9" w:rsidRPr="00180FAF" w:rsidRDefault="00604BF9" w:rsidP="0023326F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6092177" w14:textId="77777777" w:rsidR="00604BF9" w:rsidRPr="00180FAF" w:rsidRDefault="00604BF9" w:rsidP="0023326F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020" w:type="dxa"/>
            <w:tcBorders>
              <w:bottom w:val="nil"/>
            </w:tcBorders>
            <w:shd w:val="clear" w:color="auto" w:fill="auto"/>
          </w:tcPr>
          <w:p w14:paraId="67559D02" w14:textId="77777777" w:rsidR="00604BF9" w:rsidRPr="00180FAF" w:rsidRDefault="00604BF9" w:rsidP="0023326F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180FAF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2659" w:type="dxa"/>
            <w:tcBorders>
              <w:bottom w:val="nil"/>
            </w:tcBorders>
            <w:shd w:val="clear" w:color="auto" w:fill="auto"/>
          </w:tcPr>
          <w:p w14:paraId="5A753A34" w14:textId="77777777" w:rsidR="00604BF9" w:rsidRPr="00180FAF" w:rsidRDefault="00604BF9" w:rsidP="0023326F">
            <w:p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5E46CCFB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5D32AF32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7C77EE39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</w:tcPr>
          <w:p w14:paraId="1FFAF17A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gridSpan w:val="2"/>
            <w:tcBorders>
              <w:bottom w:val="nil"/>
            </w:tcBorders>
            <w:shd w:val="clear" w:color="auto" w:fill="auto"/>
          </w:tcPr>
          <w:p w14:paraId="790E9707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tcBorders>
              <w:bottom w:val="nil"/>
            </w:tcBorders>
            <w:shd w:val="clear" w:color="auto" w:fill="auto"/>
          </w:tcPr>
          <w:p w14:paraId="3FC4F336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11" w:type="dxa"/>
            <w:tcBorders>
              <w:bottom w:val="nil"/>
            </w:tcBorders>
            <w:shd w:val="clear" w:color="auto" w:fill="auto"/>
          </w:tcPr>
          <w:p w14:paraId="01B32847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655,726,221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11CCE1C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91BE95B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ED42918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C3939D0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2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A6BADF7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655,726,221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FFDA88F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13848E5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75155F4" w14:textId="77777777" w:rsidR="00604BF9" w:rsidRPr="00180FAF" w:rsidRDefault="00604BF9" w:rsidP="0023326F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604BF9" w:rsidRPr="00180FAF" w14:paraId="69A8505B" w14:textId="77777777" w:rsidTr="009A057E">
        <w:trPr>
          <w:cantSplit/>
          <w:trHeight w:val="395"/>
        </w:trPr>
        <w:tc>
          <w:tcPr>
            <w:tcW w:w="4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6ADC7E4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95DE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111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3DA52AB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95DE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9</w:t>
            </w: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14:paraId="39A21F9F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BA3E4C4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</w:tcPr>
          <w:p w14:paraId="798BEA0C" w14:textId="77777777" w:rsidR="00604BF9" w:rsidRPr="00295DE5" w:rsidRDefault="00604BF9" w:rsidP="0023326F">
            <w:pPr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國防部主管</w:t>
            </w:r>
          </w:p>
        </w:tc>
        <w:tc>
          <w:tcPr>
            <w:tcW w:w="2659" w:type="dxa"/>
            <w:tcBorders>
              <w:top w:val="nil"/>
              <w:bottom w:val="nil"/>
            </w:tcBorders>
            <w:shd w:val="clear" w:color="auto" w:fill="auto"/>
          </w:tcPr>
          <w:p w14:paraId="079ECD11" w14:textId="77777777" w:rsidR="00604BF9" w:rsidRPr="00295DE5" w:rsidRDefault="00604BF9" w:rsidP="0023326F">
            <w:pPr>
              <w:jc w:val="both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22DBEA5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5FF7A5FE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AA7EA66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</w:tcPr>
          <w:p w14:paraId="56D81ED3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236157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auto"/>
          </w:tcPr>
          <w:p w14:paraId="345A1488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</w:tcPr>
          <w:p w14:paraId="7ED27BA5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655,726,221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BDE6BC4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ED91DBC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A56A5E9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927DC12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9328544" w14:textId="77777777" w:rsidR="00604BF9" w:rsidRPr="00180FAF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180FAF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655,726,221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622F5CAA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E02D33A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D6E405E" w14:textId="77777777" w:rsidR="00604BF9" w:rsidRPr="00180FAF" w:rsidRDefault="00604BF9" w:rsidP="0023326F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604BF9" w14:paraId="57626A4D" w14:textId="77777777" w:rsidTr="009A057E">
        <w:trPr>
          <w:cantSplit/>
          <w:trHeight w:val="395"/>
        </w:trPr>
        <w:tc>
          <w:tcPr>
            <w:tcW w:w="4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91F96B6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E5B449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14:paraId="46422B36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/>
                <w:noProof/>
                <w:sz w:val="22"/>
                <w:szCs w:val="22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809686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</w:tcPr>
          <w:p w14:paraId="271B7FB4" w14:textId="77777777" w:rsidR="00604BF9" w:rsidRPr="00295DE5" w:rsidRDefault="00604BF9" w:rsidP="0023326F">
            <w:pPr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2659" w:type="dxa"/>
            <w:tcBorders>
              <w:top w:val="nil"/>
              <w:bottom w:val="nil"/>
            </w:tcBorders>
            <w:shd w:val="clear" w:color="auto" w:fill="auto"/>
          </w:tcPr>
          <w:p w14:paraId="64FEDAF4" w14:textId="77777777" w:rsidR="00604BF9" w:rsidRPr="00295DE5" w:rsidRDefault="00604BF9" w:rsidP="0023326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022B62F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EB3DFFE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5A518F3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</w:tcPr>
          <w:p w14:paraId="29BAD78E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EC1BAD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auto"/>
          </w:tcPr>
          <w:p w14:paraId="1FEECBCA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</w:tcPr>
          <w:p w14:paraId="270CB55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655,726,221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D9488FE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6584454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3420C0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D352C3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11AD8F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655,726,221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E011759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AE998F6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E9DD0DD" w14:textId="77777777" w:rsidR="00604BF9" w:rsidRPr="00543EB6" w:rsidRDefault="00604BF9" w:rsidP="0023326F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</w:p>
        </w:tc>
      </w:tr>
      <w:tr w:rsidR="00604BF9" w14:paraId="50E6C798" w14:textId="77777777" w:rsidTr="009A057E">
        <w:trPr>
          <w:cantSplit/>
          <w:trHeight w:val="395"/>
        </w:trPr>
        <w:tc>
          <w:tcPr>
            <w:tcW w:w="4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94F8C4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186D83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14:paraId="172E339A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7E5BE8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/>
                <w:noProof/>
                <w:sz w:val="22"/>
                <w:szCs w:val="22"/>
              </w:rPr>
              <w:t>3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</w:tcPr>
          <w:p w14:paraId="2498BFA1" w14:textId="77777777" w:rsidR="00604BF9" w:rsidRPr="00295DE5" w:rsidRDefault="00604BF9" w:rsidP="0023326F">
            <w:pPr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教育訓練業務</w:t>
            </w:r>
          </w:p>
        </w:tc>
        <w:tc>
          <w:tcPr>
            <w:tcW w:w="2659" w:type="dxa"/>
            <w:tcBorders>
              <w:top w:val="nil"/>
              <w:bottom w:val="nil"/>
            </w:tcBorders>
            <w:shd w:val="clear" w:color="auto" w:fill="auto"/>
          </w:tcPr>
          <w:p w14:paraId="12FC4FFE" w14:textId="581D1640" w:rsidR="00604BF9" w:rsidRPr="00295DE5" w:rsidRDefault="00604BF9" w:rsidP="0023326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已執行完竣</w:t>
            </w:r>
            <w:r w:rsidR="00295DE5"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之經費</w:t>
            </w:r>
            <w:r w:rsidR="0052005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，</w:t>
            </w: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仍認列保留數。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4958834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797374A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F30EA39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</w:tcPr>
          <w:p w14:paraId="42966C77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CBF077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auto"/>
          </w:tcPr>
          <w:p w14:paraId="6DD4D9E6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</w:tcPr>
          <w:p w14:paraId="19B83023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159,396,492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4A1B71A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9E2E8D6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0B07D3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F37F855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13E7DB6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159,396,492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569AF19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26F0ED9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9998096" w14:textId="77777777" w:rsidR="00604BF9" w:rsidRPr="00543EB6" w:rsidRDefault="00604BF9" w:rsidP="0023326F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標楷體" w:eastAsia="標楷體"/>
                <w:noProof/>
                <w:sz w:val="22"/>
                <w:szCs w:val="22"/>
              </w:rPr>
              <w:t xml:space="preserve"> </w:t>
            </w:r>
          </w:p>
        </w:tc>
      </w:tr>
      <w:tr w:rsidR="00604BF9" w14:paraId="411B8F7C" w14:textId="77777777" w:rsidTr="009A057E">
        <w:trPr>
          <w:cantSplit/>
          <w:trHeight w:val="395"/>
        </w:trPr>
        <w:tc>
          <w:tcPr>
            <w:tcW w:w="45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83E889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7CB334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bottom w:val="nil"/>
            </w:tcBorders>
            <w:shd w:val="clear" w:color="auto" w:fill="auto"/>
          </w:tcPr>
          <w:p w14:paraId="0DF386CB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86D65D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/>
                <w:noProof/>
                <w:sz w:val="22"/>
                <w:szCs w:val="22"/>
              </w:rPr>
              <w:t>4</w:t>
            </w:r>
          </w:p>
        </w:tc>
        <w:tc>
          <w:tcPr>
            <w:tcW w:w="2020" w:type="dxa"/>
            <w:tcBorders>
              <w:top w:val="nil"/>
              <w:bottom w:val="nil"/>
            </w:tcBorders>
            <w:shd w:val="clear" w:color="auto" w:fill="auto"/>
          </w:tcPr>
          <w:p w14:paraId="19DA859B" w14:textId="77777777" w:rsidR="00604BF9" w:rsidRPr="00295DE5" w:rsidRDefault="00604BF9" w:rsidP="0023326F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pacing w:val="-6"/>
                <w:sz w:val="22"/>
                <w:szCs w:val="22"/>
              </w:rPr>
              <w:t>後勤及通資業務</w:t>
            </w:r>
          </w:p>
        </w:tc>
        <w:tc>
          <w:tcPr>
            <w:tcW w:w="2659" w:type="dxa"/>
            <w:tcBorders>
              <w:top w:val="nil"/>
              <w:bottom w:val="nil"/>
            </w:tcBorders>
            <w:shd w:val="clear" w:color="auto" w:fill="auto"/>
          </w:tcPr>
          <w:p w14:paraId="6F443A49" w14:textId="72F822C6" w:rsidR="00604BF9" w:rsidRPr="00295DE5" w:rsidRDefault="00604BF9" w:rsidP="0023326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已執行完竣</w:t>
            </w:r>
            <w:r w:rsidR="00295DE5"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之經費</w:t>
            </w:r>
            <w:r w:rsidR="0052005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，</w:t>
            </w: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仍認列保留數。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77CFE74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13A6C68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95D711A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</w:tcPr>
          <w:p w14:paraId="50C8C97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E4AE92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tcBorders>
              <w:top w:val="nil"/>
              <w:bottom w:val="nil"/>
            </w:tcBorders>
            <w:shd w:val="clear" w:color="auto" w:fill="auto"/>
          </w:tcPr>
          <w:p w14:paraId="7D09EB8E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</w:tcPr>
          <w:p w14:paraId="009EA299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236,299,539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60D06C5F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6DA5979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1A7378B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370ABF5D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25C33F8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236,299,539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6427B20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F7A3FC9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FEDCE98" w14:textId="77777777" w:rsidR="00604BF9" w:rsidRPr="00543EB6" w:rsidRDefault="00604BF9" w:rsidP="0023326F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標楷體" w:eastAsia="標楷體"/>
                <w:noProof/>
                <w:sz w:val="22"/>
                <w:szCs w:val="22"/>
              </w:rPr>
              <w:t xml:space="preserve"> </w:t>
            </w:r>
          </w:p>
        </w:tc>
      </w:tr>
      <w:tr w:rsidR="00604BF9" w14:paraId="5CDC3F34" w14:textId="77777777" w:rsidTr="009A057E">
        <w:trPr>
          <w:cantSplit/>
          <w:trHeight w:val="395"/>
        </w:trPr>
        <w:tc>
          <w:tcPr>
            <w:tcW w:w="450" w:type="dxa"/>
            <w:tcBorders>
              <w:top w:val="nil"/>
              <w:left w:val="nil"/>
            </w:tcBorders>
            <w:shd w:val="clear" w:color="auto" w:fill="auto"/>
          </w:tcPr>
          <w:p w14:paraId="595C61F6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2" w:type="dxa"/>
            <w:tcBorders>
              <w:top w:val="nil"/>
              <w:left w:val="nil"/>
            </w:tcBorders>
            <w:shd w:val="clear" w:color="auto" w:fill="auto"/>
          </w:tcPr>
          <w:p w14:paraId="4826F302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</w:tcBorders>
            <w:shd w:val="clear" w:color="auto" w:fill="auto"/>
          </w:tcPr>
          <w:p w14:paraId="194568FF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16D9CD3D" w14:textId="77777777" w:rsidR="00604BF9" w:rsidRPr="00295DE5" w:rsidRDefault="00604BF9" w:rsidP="0023326F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/>
                <w:noProof/>
                <w:sz w:val="22"/>
                <w:szCs w:val="22"/>
              </w:rPr>
              <w:t>5</w:t>
            </w:r>
          </w:p>
        </w:tc>
        <w:tc>
          <w:tcPr>
            <w:tcW w:w="2020" w:type="dxa"/>
            <w:tcBorders>
              <w:top w:val="nil"/>
            </w:tcBorders>
            <w:shd w:val="clear" w:color="auto" w:fill="auto"/>
          </w:tcPr>
          <w:p w14:paraId="3CA36564" w14:textId="77777777" w:rsidR="00604BF9" w:rsidRPr="00295DE5" w:rsidRDefault="00604BF9" w:rsidP="0023326F">
            <w:pPr>
              <w:ind w:leftChars="200" w:left="48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一般裝備</w:t>
            </w:r>
          </w:p>
        </w:tc>
        <w:tc>
          <w:tcPr>
            <w:tcW w:w="2659" w:type="dxa"/>
            <w:tcBorders>
              <w:top w:val="nil"/>
            </w:tcBorders>
            <w:shd w:val="clear" w:color="auto" w:fill="auto"/>
          </w:tcPr>
          <w:p w14:paraId="63758B10" w14:textId="03A4625D" w:rsidR="00604BF9" w:rsidRPr="00295DE5" w:rsidRDefault="00604BF9" w:rsidP="0023326F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已執行完竣</w:t>
            </w:r>
            <w:r w:rsidR="00295DE5"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之經費</w:t>
            </w:r>
            <w:r w:rsidR="00520057">
              <w:rPr>
                <w:rFonts w:ascii="標楷體" w:eastAsia="標楷體" w:hAnsi="標楷體" w:hint="eastAsia"/>
                <w:noProof/>
                <w:sz w:val="22"/>
                <w:szCs w:val="22"/>
              </w:rPr>
              <w:t>，</w:t>
            </w:r>
            <w:r w:rsidRPr="00295DE5">
              <w:rPr>
                <w:rFonts w:ascii="標楷體" w:eastAsia="標楷體" w:hAnsi="標楷體" w:hint="eastAsia"/>
                <w:noProof/>
                <w:sz w:val="22"/>
                <w:szCs w:val="22"/>
              </w:rPr>
              <w:t>仍認列保留數。</w:t>
            </w: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2F64C792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4848EEF3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3103C1FC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</w:tcBorders>
            <w:shd w:val="clear" w:color="auto" w:fill="auto"/>
          </w:tcPr>
          <w:p w14:paraId="7835B4FD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gridSpan w:val="2"/>
            <w:tcBorders>
              <w:top w:val="nil"/>
            </w:tcBorders>
            <w:shd w:val="clear" w:color="auto" w:fill="auto"/>
          </w:tcPr>
          <w:p w14:paraId="3F6D42F3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919" w:type="dxa"/>
            <w:tcBorders>
              <w:top w:val="nil"/>
            </w:tcBorders>
            <w:shd w:val="clear" w:color="auto" w:fill="auto"/>
          </w:tcPr>
          <w:p w14:paraId="5DAE33A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11" w:type="dxa"/>
            <w:tcBorders>
              <w:top w:val="nil"/>
            </w:tcBorders>
            <w:shd w:val="clear" w:color="auto" w:fill="auto"/>
          </w:tcPr>
          <w:p w14:paraId="7EFF68AC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260,030,190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275F8FBD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81A05E0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39602F67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14:paraId="3A0751C5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0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45D8B3C1" w14:textId="77777777" w:rsidR="00604BF9" w:rsidRPr="00543EB6" w:rsidRDefault="00604BF9" w:rsidP="0023326F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260,030,190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14:paraId="2574CE01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D0FBC81" w14:textId="77777777" w:rsidR="00604BF9" w:rsidRPr="00520057" w:rsidRDefault="00604BF9" w:rsidP="0023326F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520057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2FBF66EC" w14:textId="77777777" w:rsidR="00604BF9" w:rsidRPr="00543EB6" w:rsidRDefault="00604BF9" w:rsidP="0023326F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8E5DED">
              <w:rPr>
                <w:rFonts w:ascii="標楷體" w:eastAsia="標楷體"/>
                <w:noProof/>
                <w:sz w:val="22"/>
                <w:szCs w:val="22"/>
              </w:rPr>
              <w:t xml:space="preserve"> </w:t>
            </w:r>
          </w:p>
        </w:tc>
      </w:tr>
    </w:tbl>
    <w:p w14:paraId="2182A9FE" w14:textId="77777777" w:rsidR="009E1397" w:rsidRDefault="009E1397">
      <w:pPr>
        <w:ind w:right="414"/>
        <w:rPr>
          <w:rFonts w:eastAsia="標楷體"/>
          <w:sz w:val="22"/>
        </w:rPr>
      </w:pPr>
    </w:p>
    <w:sectPr w:rsidR="009E1397">
      <w:headerReference w:type="default" r:id="rId6"/>
      <w:headerReference w:type="first" r:id="rId7"/>
      <w:footerReference w:type="first" r:id="rId8"/>
      <w:pgSz w:w="23814" w:h="16840" w:orient="landscape" w:code="8"/>
      <w:pgMar w:top="1259" w:right="1440" w:bottom="1077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2E562" w14:textId="77777777" w:rsidR="00604BF9" w:rsidRDefault="00604BF9">
      <w:r>
        <w:separator/>
      </w:r>
    </w:p>
  </w:endnote>
  <w:endnote w:type="continuationSeparator" w:id="0">
    <w:p w14:paraId="1E2724FA" w14:textId="77777777" w:rsidR="00604BF9" w:rsidRDefault="00604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8847361"/>
      <w:docPartObj>
        <w:docPartGallery w:val="Page Numbers (Bottom of Page)"/>
        <w:docPartUnique/>
      </w:docPartObj>
    </w:sdtPr>
    <w:sdtEndPr/>
    <w:sdtContent>
      <w:p w14:paraId="70730FE6" w14:textId="3DDB0CD2" w:rsidR="000F7742" w:rsidRDefault="000F774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-4-1</w:t>
        </w:r>
      </w:p>
    </w:sdtContent>
  </w:sdt>
  <w:p w14:paraId="7CA62F93" w14:textId="77777777" w:rsidR="000F7742" w:rsidRDefault="000F774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048D2" w14:textId="77777777" w:rsidR="00604BF9" w:rsidRDefault="00604BF9">
      <w:r>
        <w:separator/>
      </w:r>
    </w:p>
  </w:footnote>
  <w:footnote w:type="continuationSeparator" w:id="0">
    <w:p w14:paraId="5BC354D4" w14:textId="77777777" w:rsidR="00604BF9" w:rsidRDefault="00604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E6D9" w14:textId="37F064A8" w:rsidR="009E1397" w:rsidRDefault="009E1397">
    <w:pPr>
      <w:ind w:leftChars="32" w:left="77" w:right="79"/>
      <w:jc w:val="center"/>
    </w:pPr>
    <w:r>
      <w:rPr>
        <w:rFonts w:ascii="標楷體" w:eastAsia="標楷體"/>
        <w:b/>
        <w:spacing w:val="60"/>
        <w:sz w:val="36"/>
        <w:u w:val="single"/>
      </w:rPr>
      <w:t>、</w:t>
    </w: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="00C3215C" w:rsidRPr="00C3215C">
      <w:rPr>
        <w:rFonts w:ascii="標楷體" w:eastAsia="標楷體" w:hAnsi="標楷體" w:hint="eastAsia"/>
        <w:b/>
        <w:spacing w:val="60"/>
        <w:sz w:val="36"/>
        <w:u w:val="single"/>
      </w:rPr>
      <w:t>114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年度中央政府總決算以前年度歲出</w:t>
    </w:r>
    <w:r>
      <w:rPr>
        <w:rFonts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  <w:r w:rsidR="00C3215C" w:rsidRPr="00C3215C">
      <w:rPr>
        <w:rFonts w:ascii="標楷體" w:eastAsia="標楷體" w:hAnsi="標楷體"/>
        <w:bCs/>
        <w:spacing w:val="60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531F" w14:textId="367439F9" w:rsidR="009E1397" w:rsidRDefault="009E1397">
    <w:pPr>
      <w:ind w:leftChars="32" w:left="77" w:right="79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="00C3215C" w:rsidRPr="00C3215C">
      <w:rPr>
        <w:rFonts w:ascii="標楷體" w:eastAsia="標楷體" w:hAnsi="標楷體" w:hint="eastAsia"/>
        <w:b/>
        <w:spacing w:val="60"/>
        <w:sz w:val="36"/>
        <w:u w:val="single"/>
      </w:rPr>
      <w:t>114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年度中央政府總決算以前年度歲出</w:t>
    </w:r>
    <w:r>
      <w:rPr>
        <w:rFonts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F9"/>
    <w:rsid w:val="000F7742"/>
    <w:rsid w:val="00242A21"/>
    <w:rsid w:val="00295DE5"/>
    <w:rsid w:val="004F22C3"/>
    <w:rsid w:val="00520057"/>
    <w:rsid w:val="00543EB6"/>
    <w:rsid w:val="00604BF9"/>
    <w:rsid w:val="00747914"/>
    <w:rsid w:val="009A057E"/>
    <w:rsid w:val="009E1397"/>
    <w:rsid w:val="00C3215C"/>
    <w:rsid w:val="00CC6DC7"/>
    <w:rsid w:val="00E1444F"/>
    <w:rsid w:val="00FB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6C5777E"/>
  <w15:chartTrackingRefBased/>
  <w15:docId w15:val="{A3B370C3-E499-47A1-90CE-B38D97D7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0F774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hDcQy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hDcQy以前年度歲出決算修正數明細表</Template>
  <TotalTime>11</TotalTime>
  <Pages>1</Pages>
  <Words>255</Words>
  <Characters>319</Characters>
  <Application>Microsoft Office Word</Application>
  <DocSecurity>0</DocSecurity>
  <Lines>2</Lines>
  <Paragraphs>1</Paragraphs>
  <ScaleCrop>false</ScaleCrop>
  <Company>N.A.O.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王盈絜</dc:creator>
  <cp:keywords/>
  <cp:lastModifiedBy>張宥淇</cp:lastModifiedBy>
  <cp:revision>5</cp:revision>
  <dcterms:created xsi:type="dcterms:W3CDTF">2026-06-15T06:16:00Z</dcterms:created>
  <dcterms:modified xsi:type="dcterms:W3CDTF">2026-07-06T07:22:00Z</dcterms:modified>
</cp:coreProperties>
</file>