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2A3B0" w14:textId="67B185BA" w:rsidR="00481C48" w:rsidRPr="00EE20C3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EE20C3">
        <w:rPr>
          <w:rFonts w:ascii="標楷體" w:eastAsia="標楷體" w:hAnsi="標楷體"/>
          <w:b/>
          <w:bCs/>
          <w:sz w:val="40"/>
          <w:szCs w:val="40"/>
        </w:rPr>
        <w:t>中華民國 11</w:t>
      </w:r>
      <w:r w:rsidR="008B75D9" w:rsidRPr="00EE20C3">
        <w:rPr>
          <w:rFonts w:ascii="標楷體" w:eastAsia="標楷體" w:hAnsi="標楷體"/>
          <w:b/>
          <w:bCs/>
          <w:sz w:val="40"/>
          <w:szCs w:val="40"/>
        </w:rPr>
        <w:t>4</w:t>
      </w:r>
      <w:r w:rsidRPr="00EE20C3">
        <w:rPr>
          <w:rFonts w:ascii="標楷體" w:eastAsia="標楷體" w:hAnsi="標楷體"/>
          <w:b/>
          <w:bCs/>
          <w:sz w:val="40"/>
          <w:szCs w:val="40"/>
        </w:rPr>
        <w:t xml:space="preserve"> 年度</w:t>
      </w:r>
    </w:p>
    <w:p w14:paraId="1C3D02F5" w14:textId="1F56B400" w:rsidR="00481C48" w:rsidRPr="00401AB8" w:rsidRDefault="000A697D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0A697D">
        <w:rPr>
          <w:rFonts w:ascii="標楷體" w:eastAsia="標楷體" w:hAnsi="標楷體" w:hint="eastAsia"/>
          <w:b/>
          <w:bCs/>
          <w:sz w:val="40"/>
          <w:szCs w:val="40"/>
        </w:rPr>
        <w:t>彰化縣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總決算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暨附屬單位決算及綜計表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審核報告</w:t>
      </w:r>
    </w:p>
    <w:p w14:paraId="611E2B6F" w14:textId="6C8C26B9" w:rsidR="0098575B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（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參考資料－總決算部分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） </w:t>
      </w:r>
    </w:p>
    <w:p w14:paraId="4648D0FA" w14:textId="2EFBDC30" w:rsidR="00407FAA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目</w:t>
      </w:r>
      <w:r w:rsidR="000A552C" w:rsidRPr="00401AB8">
        <w:rPr>
          <w:rFonts w:ascii="標楷體" w:eastAsia="標楷體" w:hAnsi="標楷體" w:hint="eastAsia"/>
          <w:b/>
          <w:bCs/>
          <w:sz w:val="40"/>
          <w:szCs w:val="40"/>
        </w:rPr>
        <w:t xml:space="preserve">   </w:t>
      </w:r>
      <w:r w:rsidR="00686E76">
        <w:rPr>
          <w:rFonts w:ascii="標楷體" w:eastAsia="標楷體" w:hAnsi="標楷體" w:hint="eastAsia"/>
          <w:b/>
          <w:bCs/>
          <w:sz w:val="40"/>
          <w:szCs w:val="40"/>
        </w:rPr>
        <w:t xml:space="preserve">    </w:t>
      </w:r>
      <w:r w:rsidR="000A552C" w:rsidRPr="00401AB8">
        <w:rPr>
          <w:rFonts w:ascii="標楷體" w:eastAsia="標楷體" w:hAnsi="標楷體" w:hint="eastAsia"/>
          <w:b/>
          <w:bCs/>
          <w:sz w:val="40"/>
          <w:szCs w:val="40"/>
        </w:rPr>
        <w:t xml:space="preserve"> 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錄</w:t>
      </w:r>
    </w:p>
    <w:p w14:paraId="175E6A2B" w14:textId="77777777" w:rsidR="00407FAA" w:rsidRPr="0053555E" w:rsidRDefault="00407FAA" w:rsidP="0098575B">
      <w:pPr>
        <w:widowControl/>
        <w:jc w:val="center"/>
        <w:rPr>
          <w:rFonts w:ascii="標楷體" w:eastAsia="標楷體" w:hAnsi="標楷體"/>
          <w:kern w:val="0"/>
          <w:sz w:val="20"/>
        </w:rPr>
      </w:pPr>
    </w:p>
    <w:p w14:paraId="049D9572" w14:textId="7CA9DB9B" w:rsidR="00995BED" w:rsidRPr="00995BED" w:rsidRDefault="00995BED" w:rsidP="00BA7A63">
      <w:pPr>
        <w:pStyle w:val="17"/>
        <w:tabs>
          <w:tab w:val="right" w:leader="middleDot" w:pos="21818"/>
        </w:tabs>
        <w:rPr>
          <w:rStyle w:val="aff7"/>
          <w:color w:val="auto"/>
          <w:u w:val="none"/>
        </w:rPr>
      </w:pPr>
      <w:r w:rsidRPr="00995BED">
        <w:rPr>
          <w:rStyle w:val="aff7"/>
          <w:rFonts w:hint="eastAsia"/>
          <w:color w:val="auto"/>
          <w:u w:val="none"/>
        </w:rPr>
        <w:t>壹、總決算修正數</w:t>
      </w:r>
    </w:p>
    <w:p w14:paraId="4B653219" w14:textId="2974FDB6" w:rsidR="00995BED" w:rsidRPr="00995BED" w:rsidRDefault="003F6F4B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noProof/>
          <w:color w:val="auto"/>
          <w:kern w:val="0"/>
          <w:sz w:val="32"/>
          <w:szCs w:val="32"/>
          <w:u w:val="none"/>
        </w:rPr>
      </w:pPr>
      <w:r w:rsidRPr="0053555E">
        <w:rPr>
          <w:rStyle w:val="aff7"/>
          <w:color w:val="auto"/>
          <w:sz w:val="32"/>
          <w:u w:val="none"/>
        </w:rPr>
        <w:fldChar w:fldCharType="begin"/>
      </w:r>
      <w:r w:rsidRPr="006511F7"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  <w:instrText xml:space="preserve"> TOC \o "1-2" \h \z \u </w:instrText>
      </w:r>
      <w:r w:rsidRPr="0053555E">
        <w:rPr>
          <w:rStyle w:val="aff7"/>
          <w:color w:val="auto"/>
          <w:sz w:val="32"/>
          <w:u w:val="none"/>
        </w:rPr>
        <w:fldChar w:fldCharType="separate"/>
      </w:r>
      <w:r w:rsidR="00995BED"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一</w:t>
      </w:r>
      <w:r w:rsidR="00995BED" w:rsidRPr="00995BED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、歲入決算修正數明細表</w:t>
      </w:r>
      <w:r w:rsidR="00995BED" w:rsidRPr="00995BED">
        <w:rPr>
          <w:rStyle w:val="aff7"/>
          <w:rFonts w:ascii="標楷體" w:eastAsia="標楷體" w:hAnsi="標楷體"/>
          <w:noProof/>
          <w:color w:val="auto"/>
          <w:kern w:val="0"/>
          <w:sz w:val="32"/>
          <w:szCs w:val="32"/>
          <w:u w:val="none"/>
        </w:rPr>
        <w:tab/>
      </w:r>
      <w:r w:rsidR="00995BED" w:rsidRPr="00995BED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第</w:t>
      </w:r>
      <w:r w:rsidR="00793C96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1</w:t>
      </w:r>
      <w:r w:rsidR="00995BED" w:rsidRPr="00995BED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頁</w:t>
      </w:r>
    </w:p>
    <w:p w14:paraId="24CECE4F" w14:textId="17708550" w:rsidR="00995BED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noProof/>
          <w:color w:val="auto"/>
          <w:kern w:val="0"/>
          <w:sz w:val="32"/>
          <w:szCs w:val="32"/>
          <w:u w:val="none"/>
        </w:rPr>
      </w:pPr>
      <w:r w:rsidRPr="00995BED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二、歲出決算修正數明細表</w:t>
      </w:r>
      <w:r w:rsidRPr="00995BED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ab/>
        <w:t>第</w:t>
      </w:r>
      <w:r w:rsidR="00793C96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2</w:t>
      </w:r>
      <w:r w:rsidRPr="00995BED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頁</w:t>
      </w:r>
    </w:p>
    <w:p w14:paraId="075C2D5A" w14:textId="55D64DDC" w:rsidR="00995BED" w:rsidRPr="00995BED" w:rsidRDefault="00995BED" w:rsidP="00BA7A63">
      <w:pPr>
        <w:pStyle w:val="17"/>
        <w:tabs>
          <w:tab w:val="right" w:leader="middleDot" w:pos="21818"/>
        </w:tabs>
        <w:rPr>
          <w:rStyle w:val="aff7"/>
          <w:color w:val="auto"/>
          <w:u w:val="none"/>
        </w:rPr>
      </w:pPr>
      <w:r w:rsidRPr="00995BED">
        <w:rPr>
          <w:rStyle w:val="aff7"/>
          <w:rFonts w:hint="eastAsia"/>
          <w:color w:val="auto"/>
          <w:u w:val="none"/>
        </w:rPr>
        <w:t>貳、總決算審定後歲入歲出性質及餘絀簡明比較分析表</w:t>
      </w:r>
      <w:r w:rsidRPr="00995BED">
        <w:rPr>
          <w:rStyle w:val="aff7"/>
          <w:rFonts w:hint="eastAsia"/>
          <w:color w:val="auto"/>
          <w:u w:val="none"/>
        </w:rPr>
        <w:tab/>
        <w:t>第</w:t>
      </w:r>
      <w:r w:rsidR="00793C96">
        <w:rPr>
          <w:rStyle w:val="aff7"/>
          <w:rFonts w:hint="eastAsia"/>
          <w:color w:val="auto"/>
          <w:u w:val="none"/>
        </w:rPr>
        <w:t>3</w:t>
      </w:r>
      <w:r w:rsidRPr="00995BED">
        <w:rPr>
          <w:rStyle w:val="aff7"/>
          <w:rFonts w:hint="eastAsia"/>
          <w:color w:val="auto"/>
          <w:u w:val="none"/>
        </w:rPr>
        <w:t>頁</w:t>
      </w:r>
    </w:p>
    <w:p w14:paraId="76448306" w14:textId="56E7CCE6" w:rsidR="00995BED" w:rsidRPr="00995BED" w:rsidRDefault="00995BED" w:rsidP="00BA7A63">
      <w:pPr>
        <w:pStyle w:val="17"/>
        <w:tabs>
          <w:tab w:val="right" w:leader="middleDot" w:pos="21818"/>
        </w:tabs>
        <w:rPr>
          <w:rStyle w:val="aff7"/>
          <w:color w:val="auto"/>
          <w:u w:val="none"/>
        </w:rPr>
      </w:pPr>
      <w:r w:rsidRPr="00995BED">
        <w:rPr>
          <w:rStyle w:val="aff7"/>
          <w:rFonts w:hint="eastAsia"/>
          <w:color w:val="auto"/>
          <w:u w:val="none"/>
        </w:rPr>
        <w:t>參、總決算審定後累計餘絀計算表</w:t>
      </w:r>
      <w:r w:rsidRPr="00995BED">
        <w:rPr>
          <w:rStyle w:val="aff7"/>
          <w:rFonts w:hint="eastAsia"/>
          <w:color w:val="auto"/>
          <w:u w:val="none"/>
        </w:rPr>
        <w:tab/>
        <w:t>第</w:t>
      </w:r>
      <w:r w:rsidR="00793C96">
        <w:rPr>
          <w:rStyle w:val="aff7"/>
          <w:rFonts w:hint="eastAsia"/>
          <w:color w:val="auto"/>
          <w:u w:val="none"/>
        </w:rPr>
        <w:t>4</w:t>
      </w:r>
      <w:r w:rsidRPr="00995BED">
        <w:rPr>
          <w:rStyle w:val="aff7"/>
          <w:rFonts w:hint="eastAsia"/>
          <w:color w:val="auto"/>
          <w:u w:val="none"/>
        </w:rPr>
        <w:t>頁</w:t>
      </w:r>
    </w:p>
    <w:p w14:paraId="3D637943" w14:textId="31A400F3" w:rsidR="00995BED" w:rsidRPr="00995BED" w:rsidRDefault="00995BED" w:rsidP="00BA7A63">
      <w:pPr>
        <w:pStyle w:val="17"/>
        <w:tabs>
          <w:tab w:val="right" w:leader="middleDot" w:pos="21818"/>
        </w:tabs>
        <w:rPr>
          <w:rStyle w:val="aff7"/>
          <w:color w:val="auto"/>
          <w:u w:val="none"/>
        </w:rPr>
      </w:pPr>
      <w:r w:rsidRPr="00995BED">
        <w:rPr>
          <w:rStyle w:val="aff7"/>
          <w:rFonts w:hint="eastAsia"/>
          <w:color w:val="auto"/>
          <w:u w:val="none"/>
        </w:rPr>
        <w:t>肆、總決算審定後平衡表</w:t>
      </w:r>
      <w:r w:rsidRPr="00995BED">
        <w:rPr>
          <w:rStyle w:val="aff7"/>
          <w:rFonts w:hint="eastAsia"/>
          <w:color w:val="auto"/>
          <w:u w:val="none"/>
        </w:rPr>
        <w:tab/>
        <w:t>第</w:t>
      </w:r>
      <w:r w:rsidR="00A857A7">
        <w:rPr>
          <w:rStyle w:val="aff7"/>
          <w:rFonts w:hint="eastAsia"/>
          <w:color w:val="auto"/>
          <w:u w:val="none"/>
        </w:rPr>
        <w:t>5</w:t>
      </w:r>
      <w:r w:rsidRPr="00995BED">
        <w:rPr>
          <w:rStyle w:val="aff7"/>
          <w:rFonts w:hint="eastAsia"/>
          <w:color w:val="auto"/>
          <w:u w:val="none"/>
        </w:rPr>
        <w:t>頁</w:t>
      </w:r>
    </w:p>
    <w:p w14:paraId="2C2FD163" w14:textId="5837F710" w:rsidR="00995BED" w:rsidRPr="00995BED" w:rsidRDefault="00995BED" w:rsidP="00BA7A63">
      <w:pPr>
        <w:pStyle w:val="17"/>
        <w:tabs>
          <w:tab w:val="right" w:leader="middleDot" w:pos="21818"/>
        </w:tabs>
        <w:rPr>
          <w:rStyle w:val="aff7"/>
          <w:color w:val="auto"/>
          <w:u w:val="none"/>
        </w:rPr>
      </w:pPr>
      <w:r w:rsidRPr="00995BED">
        <w:rPr>
          <w:rStyle w:val="aff7"/>
          <w:rFonts w:hint="eastAsia"/>
          <w:color w:val="auto"/>
          <w:u w:val="none"/>
        </w:rPr>
        <w:t>伍、總決算審定後收入支出表</w:t>
      </w:r>
      <w:r w:rsidRPr="00995BED">
        <w:rPr>
          <w:rStyle w:val="aff7"/>
          <w:rFonts w:hint="eastAsia"/>
          <w:color w:val="auto"/>
          <w:u w:val="none"/>
        </w:rPr>
        <w:tab/>
        <w:t>第</w:t>
      </w:r>
      <w:r w:rsidR="00A857A7">
        <w:rPr>
          <w:rStyle w:val="aff7"/>
          <w:rFonts w:hint="eastAsia"/>
          <w:color w:val="auto"/>
          <w:u w:val="none"/>
        </w:rPr>
        <w:t>6</w:t>
      </w:r>
      <w:r w:rsidRPr="00995BED">
        <w:rPr>
          <w:rStyle w:val="aff7"/>
          <w:rFonts w:hint="eastAsia"/>
          <w:color w:val="auto"/>
          <w:u w:val="none"/>
        </w:rPr>
        <w:t>頁</w:t>
      </w:r>
    </w:p>
    <w:p w14:paraId="418098D5" w14:textId="135B1310" w:rsidR="00995BED" w:rsidRPr="00995BED" w:rsidRDefault="00995BED" w:rsidP="00BA7A63">
      <w:pPr>
        <w:pStyle w:val="17"/>
        <w:tabs>
          <w:tab w:val="right" w:leader="middleDot" w:pos="21818"/>
        </w:tabs>
        <w:rPr>
          <w:rStyle w:val="aff7"/>
          <w:color w:val="auto"/>
          <w:u w:val="none"/>
        </w:rPr>
      </w:pPr>
      <w:r w:rsidRPr="00995BED">
        <w:rPr>
          <w:rStyle w:val="aff7"/>
          <w:rFonts w:hint="eastAsia"/>
          <w:color w:val="auto"/>
          <w:u w:val="none"/>
        </w:rPr>
        <w:t>陸、總決算各主管機關歲入來源別科目決算審定數綜計表</w:t>
      </w:r>
      <w:r w:rsidRPr="00995BED">
        <w:rPr>
          <w:rStyle w:val="aff7"/>
          <w:rFonts w:hint="eastAsia"/>
          <w:color w:val="auto"/>
          <w:u w:val="none"/>
        </w:rPr>
        <w:tab/>
        <w:t>第</w:t>
      </w:r>
      <w:r w:rsidR="00A857A7">
        <w:rPr>
          <w:rStyle w:val="aff7"/>
          <w:rFonts w:hint="eastAsia"/>
          <w:color w:val="auto"/>
          <w:u w:val="none"/>
        </w:rPr>
        <w:t>7</w:t>
      </w:r>
      <w:r w:rsidRPr="00995BED">
        <w:rPr>
          <w:rStyle w:val="aff7"/>
          <w:rFonts w:hint="eastAsia"/>
          <w:color w:val="auto"/>
          <w:u w:val="none"/>
        </w:rPr>
        <w:t>頁</w:t>
      </w:r>
    </w:p>
    <w:p w14:paraId="7D74035C" w14:textId="4D98BD1A" w:rsidR="00995BED" w:rsidRPr="00995BED" w:rsidRDefault="00995BED" w:rsidP="00BA7A63">
      <w:pPr>
        <w:pStyle w:val="17"/>
        <w:tabs>
          <w:tab w:val="right" w:leader="middleDot" w:pos="21818"/>
        </w:tabs>
        <w:rPr>
          <w:rStyle w:val="aff7"/>
          <w:color w:val="auto"/>
          <w:u w:val="none"/>
        </w:rPr>
      </w:pPr>
      <w:r w:rsidRPr="00995BED">
        <w:rPr>
          <w:rStyle w:val="aff7"/>
          <w:rFonts w:hint="eastAsia"/>
          <w:color w:val="auto"/>
          <w:u w:val="none"/>
        </w:rPr>
        <w:t>柒、總決算各主管機關歲出政事別科目決算審定數綜計表</w:t>
      </w:r>
      <w:r w:rsidRPr="00995BED">
        <w:rPr>
          <w:rStyle w:val="aff7"/>
          <w:rFonts w:hint="eastAsia"/>
          <w:color w:val="auto"/>
          <w:u w:val="none"/>
        </w:rPr>
        <w:tab/>
        <w:t>第</w:t>
      </w:r>
      <w:r w:rsidR="00A857A7">
        <w:rPr>
          <w:rStyle w:val="aff7"/>
          <w:rFonts w:hint="eastAsia"/>
          <w:color w:val="auto"/>
          <w:u w:val="none"/>
        </w:rPr>
        <w:t>8</w:t>
      </w:r>
      <w:r w:rsidRPr="00995BED">
        <w:rPr>
          <w:rStyle w:val="aff7"/>
          <w:rFonts w:hint="eastAsia"/>
          <w:color w:val="auto"/>
          <w:u w:val="none"/>
        </w:rPr>
        <w:t>頁</w:t>
      </w:r>
    </w:p>
    <w:p w14:paraId="66B1D469" w14:textId="1F61512D" w:rsidR="00995BED" w:rsidRPr="00995BED" w:rsidRDefault="00995BED" w:rsidP="00BA7A63">
      <w:pPr>
        <w:pStyle w:val="17"/>
        <w:tabs>
          <w:tab w:val="right" w:leader="middleDot" w:pos="21818"/>
        </w:tabs>
        <w:rPr>
          <w:rStyle w:val="aff7"/>
          <w:color w:val="auto"/>
          <w:u w:val="none"/>
        </w:rPr>
      </w:pPr>
      <w:r w:rsidRPr="00995BED">
        <w:rPr>
          <w:rStyle w:val="aff7"/>
          <w:rFonts w:hint="eastAsia"/>
          <w:color w:val="auto"/>
          <w:u w:val="none"/>
        </w:rPr>
        <w:t>捌、總決算各主管機關歲出用途別科目決算審定數綜計表</w:t>
      </w:r>
      <w:r w:rsidRPr="00995BED">
        <w:rPr>
          <w:rStyle w:val="aff7"/>
          <w:rFonts w:hint="eastAsia"/>
          <w:color w:val="auto"/>
          <w:u w:val="none"/>
        </w:rPr>
        <w:tab/>
        <w:t>第</w:t>
      </w:r>
      <w:r w:rsidR="00A857A7">
        <w:rPr>
          <w:rStyle w:val="aff7"/>
          <w:rFonts w:hint="eastAsia"/>
          <w:color w:val="auto"/>
          <w:u w:val="none"/>
        </w:rPr>
        <w:t>9</w:t>
      </w:r>
      <w:r w:rsidRPr="00995BED">
        <w:rPr>
          <w:rStyle w:val="aff7"/>
          <w:rFonts w:hint="eastAsia"/>
          <w:color w:val="auto"/>
          <w:u w:val="none"/>
        </w:rPr>
        <w:t>頁</w:t>
      </w:r>
    </w:p>
    <w:p w14:paraId="4F2EA0E0" w14:textId="77777777" w:rsidR="00995BED" w:rsidRPr="00995BED" w:rsidRDefault="00995BED" w:rsidP="00BA7A63">
      <w:pPr>
        <w:pStyle w:val="17"/>
        <w:rPr>
          <w:rStyle w:val="aff7"/>
          <w:color w:val="auto"/>
          <w:u w:val="none"/>
        </w:rPr>
      </w:pPr>
      <w:r w:rsidRPr="00995BED">
        <w:rPr>
          <w:rStyle w:val="aff7"/>
          <w:rFonts w:hint="eastAsia"/>
          <w:color w:val="auto"/>
          <w:u w:val="none"/>
        </w:rPr>
        <w:t>玖、歲入來源別決算審定總表</w:t>
      </w:r>
    </w:p>
    <w:p w14:paraId="4ADE9E52" w14:textId="6CDC6384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一、歲入來源別決算審定總表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A857A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10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596C8DAC" w14:textId="25AE28B2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二、歲入來源別經常門決算審定數總表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A857A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11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3483F02D" w14:textId="484CC47E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三、歲入來源別資本門決算審定數總表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A857A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12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44A1CF61" w14:textId="77777777" w:rsidR="00995BED" w:rsidRPr="00995BED" w:rsidRDefault="00995BED" w:rsidP="00BA7A63">
      <w:pPr>
        <w:pStyle w:val="17"/>
        <w:tabs>
          <w:tab w:val="right" w:leader="middleDot" w:pos="21818"/>
        </w:tabs>
        <w:rPr>
          <w:rStyle w:val="aff7"/>
          <w:color w:val="auto"/>
          <w:u w:val="none"/>
        </w:rPr>
      </w:pPr>
      <w:r w:rsidRPr="00995BED">
        <w:rPr>
          <w:rStyle w:val="aff7"/>
          <w:rFonts w:hint="eastAsia"/>
          <w:color w:val="auto"/>
          <w:u w:val="none"/>
        </w:rPr>
        <w:t>拾、歲出政事別決算審定總表</w:t>
      </w:r>
    </w:p>
    <w:p w14:paraId="0E9D9EB3" w14:textId="770CC7D1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一、歲出政事別決算審定總表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A857A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13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4FDDE010" w14:textId="785031F7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二、歲出政事別經常門決算審定數總表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A857A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14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0DE9B802" w14:textId="287710B3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三、歲出政事別資本門決算審定數總表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A857A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15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5A44D14F" w14:textId="3936B2B6" w:rsidR="00995BED" w:rsidRPr="00995BED" w:rsidRDefault="00995BED" w:rsidP="00BA7A63">
      <w:pPr>
        <w:pStyle w:val="17"/>
        <w:tabs>
          <w:tab w:val="right" w:leader="middleDot" w:pos="21818"/>
        </w:tabs>
        <w:rPr>
          <w:rStyle w:val="aff7"/>
          <w:color w:val="auto"/>
          <w:u w:val="none"/>
        </w:rPr>
      </w:pPr>
      <w:r w:rsidRPr="00995BED">
        <w:rPr>
          <w:rStyle w:val="aff7"/>
          <w:rFonts w:hint="eastAsia"/>
          <w:color w:val="auto"/>
          <w:u w:val="none"/>
        </w:rPr>
        <w:lastRenderedPageBreak/>
        <w:t>拾壹、歲出機關別決算審定總表</w:t>
      </w:r>
      <w:r w:rsidRPr="00995BED">
        <w:rPr>
          <w:rStyle w:val="aff7"/>
          <w:rFonts w:hint="eastAsia"/>
          <w:color w:val="auto"/>
          <w:u w:val="none"/>
        </w:rPr>
        <w:tab/>
        <w:t>第</w:t>
      </w:r>
      <w:r w:rsidR="00A857A7">
        <w:rPr>
          <w:rStyle w:val="aff7"/>
          <w:rFonts w:hint="eastAsia"/>
          <w:color w:val="auto"/>
          <w:u w:val="none"/>
        </w:rPr>
        <w:t>16</w:t>
      </w:r>
      <w:r w:rsidRPr="00995BED">
        <w:rPr>
          <w:rStyle w:val="aff7"/>
          <w:rFonts w:hint="eastAsia"/>
          <w:color w:val="auto"/>
          <w:u w:val="none"/>
        </w:rPr>
        <w:t>頁</w:t>
      </w:r>
    </w:p>
    <w:p w14:paraId="1D1EA077" w14:textId="7A3D57BA" w:rsidR="00995BED" w:rsidRPr="00995BED" w:rsidRDefault="00995BED" w:rsidP="00BA7A63">
      <w:pPr>
        <w:pStyle w:val="17"/>
        <w:tabs>
          <w:tab w:val="right" w:leader="middleDot" w:pos="21818"/>
        </w:tabs>
        <w:rPr>
          <w:rStyle w:val="aff7"/>
          <w:color w:val="auto"/>
          <w:u w:val="none"/>
        </w:rPr>
      </w:pPr>
      <w:r w:rsidRPr="00995BED">
        <w:rPr>
          <w:rStyle w:val="aff7"/>
          <w:rFonts w:hint="eastAsia"/>
          <w:color w:val="auto"/>
          <w:u w:val="none"/>
        </w:rPr>
        <w:t>拾貳、以前年度歲入來源別轉入數決算審定總表</w:t>
      </w:r>
      <w:r w:rsidRPr="00995BED">
        <w:rPr>
          <w:rStyle w:val="aff7"/>
          <w:rFonts w:hint="eastAsia"/>
          <w:color w:val="auto"/>
          <w:u w:val="none"/>
        </w:rPr>
        <w:tab/>
        <w:t>第</w:t>
      </w:r>
      <w:r w:rsidR="00A857A7">
        <w:rPr>
          <w:rStyle w:val="aff7"/>
          <w:rFonts w:hint="eastAsia"/>
          <w:color w:val="auto"/>
          <w:u w:val="none"/>
        </w:rPr>
        <w:t>17</w:t>
      </w:r>
      <w:r w:rsidRPr="00995BED">
        <w:rPr>
          <w:rStyle w:val="aff7"/>
          <w:rFonts w:hint="eastAsia"/>
          <w:color w:val="auto"/>
          <w:u w:val="none"/>
        </w:rPr>
        <w:t>頁</w:t>
      </w:r>
    </w:p>
    <w:p w14:paraId="3AFEA3C3" w14:textId="3EA648E5" w:rsidR="00995BED" w:rsidRPr="00995BED" w:rsidRDefault="00995BED" w:rsidP="00BA7A63">
      <w:pPr>
        <w:pStyle w:val="17"/>
        <w:tabs>
          <w:tab w:val="right" w:leader="middleDot" w:pos="21818"/>
        </w:tabs>
        <w:rPr>
          <w:rStyle w:val="aff7"/>
          <w:color w:val="auto"/>
          <w:u w:val="none"/>
        </w:rPr>
      </w:pPr>
      <w:r w:rsidRPr="00995BED">
        <w:rPr>
          <w:rStyle w:val="aff7"/>
          <w:rFonts w:hint="eastAsia"/>
          <w:color w:val="auto"/>
          <w:u w:val="none"/>
        </w:rPr>
        <w:t>拾參、以前年度歲出政事別轉入數決算審定總表</w:t>
      </w:r>
      <w:r w:rsidRPr="00995BED">
        <w:rPr>
          <w:rStyle w:val="aff7"/>
          <w:rFonts w:hint="eastAsia"/>
          <w:color w:val="auto"/>
          <w:u w:val="none"/>
        </w:rPr>
        <w:tab/>
        <w:t>第</w:t>
      </w:r>
      <w:r w:rsidR="00A857A7">
        <w:rPr>
          <w:rStyle w:val="aff7"/>
          <w:rFonts w:hint="eastAsia"/>
          <w:color w:val="auto"/>
          <w:u w:val="none"/>
        </w:rPr>
        <w:t>18</w:t>
      </w:r>
      <w:r w:rsidRPr="00995BED">
        <w:rPr>
          <w:rStyle w:val="aff7"/>
          <w:rFonts w:hint="eastAsia"/>
          <w:color w:val="auto"/>
          <w:u w:val="none"/>
        </w:rPr>
        <w:t>頁</w:t>
      </w:r>
    </w:p>
    <w:p w14:paraId="55DD41F6" w14:textId="7040674F" w:rsidR="00995BED" w:rsidRPr="00995BED" w:rsidRDefault="00995BED" w:rsidP="00BA7A63">
      <w:pPr>
        <w:pStyle w:val="17"/>
        <w:tabs>
          <w:tab w:val="right" w:leader="middleDot" w:pos="21818"/>
        </w:tabs>
        <w:rPr>
          <w:rStyle w:val="aff7"/>
          <w:color w:val="auto"/>
          <w:u w:val="none"/>
        </w:rPr>
      </w:pPr>
      <w:r w:rsidRPr="00995BED">
        <w:rPr>
          <w:rStyle w:val="aff7"/>
          <w:rFonts w:hint="eastAsia"/>
          <w:color w:val="auto"/>
          <w:u w:val="none"/>
        </w:rPr>
        <w:t>拾肆、以前年度歲出機關別轉入數決算審定總表</w:t>
      </w:r>
      <w:r w:rsidRPr="00995BED">
        <w:rPr>
          <w:rStyle w:val="aff7"/>
          <w:rFonts w:hint="eastAsia"/>
          <w:color w:val="auto"/>
          <w:u w:val="none"/>
        </w:rPr>
        <w:tab/>
        <w:t>第</w:t>
      </w:r>
      <w:r w:rsidR="00A857A7">
        <w:rPr>
          <w:rStyle w:val="aff7"/>
          <w:rFonts w:hint="eastAsia"/>
          <w:color w:val="auto"/>
          <w:u w:val="none"/>
        </w:rPr>
        <w:t>19</w:t>
      </w:r>
      <w:r w:rsidRPr="00995BED">
        <w:rPr>
          <w:rStyle w:val="aff7"/>
          <w:rFonts w:hint="eastAsia"/>
          <w:color w:val="auto"/>
          <w:u w:val="none"/>
        </w:rPr>
        <w:t>頁</w:t>
      </w:r>
    </w:p>
    <w:p w14:paraId="24385735" w14:textId="77777777" w:rsidR="00995BED" w:rsidRPr="00995BED" w:rsidRDefault="00995BED" w:rsidP="00BA7A63">
      <w:pPr>
        <w:pStyle w:val="17"/>
        <w:rPr>
          <w:rStyle w:val="aff7"/>
          <w:color w:val="auto"/>
          <w:u w:val="none"/>
        </w:rPr>
      </w:pPr>
      <w:r w:rsidRPr="00995BED">
        <w:rPr>
          <w:rStyle w:val="aff7"/>
          <w:rFonts w:hint="eastAsia"/>
          <w:color w:val="auto"/>
          <w:u w:val="none"/>
        </w:rPr>
        <w:t>拾伍、各公務機關決算審定數及差異原因分析明細表</w:t>
      </w:r>
    </w:p>
    <w:p w14:paraId="207641C1" w14:textId="6E363ECB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一、縣議會主管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A857A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20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73C5571C" w14:textId="5558FAE6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二、縣政府主管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27204C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22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74ABD0BE" w14:textId="6F19BF77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三、民政處主管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27204C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33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7E7407B9" w14:textId="38758E55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四、地政處主管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27204C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35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44594A67" w14:textId="2941C980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五、消防局主管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27204C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41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3088378C" w14:textId="37F6F57F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六、地方稅務局主管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27204C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44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74C7BF70" w14:textId="40C76446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七、文化局主管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27204C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47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2E0813C4" w14:textId="2E18258F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八、農業處主管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27204C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51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06EB0539" w14:textId="749700FC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九、衛生局主管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27204C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54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013405F9" w14:textId="6975626A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十、環境保護局主管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27204C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58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43D5BFA7" w14:textId="25A83E09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十一、警</w:t>
      </w:r>
      <w:r w:rsidR="0027204C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察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局主管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27204C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62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7A264B39" w14:textId="4BD389D7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十二、統籌支撥科目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232250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66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5EA00012" w14:textId="4C9E45EC" w:rsidR="00995BED" w:rsidRPr="006511F7" w:rsidRDefault="00995BED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十三、</w:t>
      </w:r>
      <w:r w:rsidR="00232250" w:rsidRPr="00232250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調整公務員工待遇準備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232250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68</w:t>
      </w:r>
      <w:r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7DF63EA5" w14:textId="214AD276" w:rsidR="00232250" w:rsidRPr="006511F7" w:rsidRDefault="003F6F4B" w:rsidP="00BA7A63">
      <w:pPr>
        <w:pStyle w:val="25"/>
        <w:tabs>
          <w:tab w:val="right" w:leader="middleDot" w:pos="21818"/>
        </w:tabs>
        <w:rPr>
          <w:rStyle w:val="aff7"/>
          <w:rFonts w:ascii="標楷體" w:eastAsia="標楷體" w:hAnsi="標楷體"/>
          <w:color w:val="auto"/>
          <w:kern w:val="0"/>
          <w:sz w:val="32"/>
          <w:u w:val="none"/>
        </w:rPr>
      </w:pPr>
      <w:r w:rsidRPr="0053555E">
        <w:rPr>
          <w:sz w:val="20"/>
        </w:rPr>
        <w:fldChar w:fldCharType="end"/>
      </w:r>
      <w:r w:rsidR="00232250"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十</w:t>
      </w:r>
      <w:r w:rsidR="00232250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四</w:t>
      </w:r>
      <w:r w:rsidR="00232250"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、第二預備金</w:t>
      </w:r>
      <w:r w:rsidR="00232250"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ab/>
        <w:t>第</w:t>
      </w:r>
      <w:r w:rsidR="00232250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69</w:t>
      </w:r>
      <w:r w:rsidR="00232250" w:rsidRPr="006511F7">
        <w:rPr>
          <w:rStyle w:val="aff7"/>
          <w:rFonts w:ascii="標楷體" w:eastAsia="標楷體" w:hAnsi="標楷體" w:hint="eastAsia"/>
          <w:color w:val="auto"/>
          <w:kern w:val="0"/>
          <w:sz w:val="32"/>
          <w:u w:val="none"/>
        </w:rPr>
        <w:t>頁</w:t>
      </w:r>
    </w:p>
    <w:p w14:paraId="412C9019" w14:textId="6ACE28FD" w:rsidR="00440821" w:rsidRPr="00B313D9" w:rsidRDefault="00440821" w:rsidP="005F6CC0">
      <w:pPr>
        <w:spacing w:line="580" w:lineRule="exact"/>
        <w:jc w:val="right"/>
        <w:rPr>
          <w:rFonts w:ascii="標楷體" w:eastAsia="標楷體" w:hAnsi="標楷體"/>
          <w:sz w:val="20"/>
        </w:rPr>
      </w:pPr>
    </w:p>
    <w:p w14:paraId="52FDFDC5" w14:textId="77777777" w:rsidR="000A697D" w:rsidRPr="000A697D" w:rsidRDefault="000A697D">
      <w:pPr>
        <w:widowControl/>
        <w:rPr>
          <w:rFonts w:ascii="標楷體" w:eastAsia="標楷體" w:hAnsi="標楷體"/>
          <w:b/>
          <w:color w:val="FF0000"/>
          <w:sz w:val="36"/>
          <w:szCs w:val="32"/>
        </w:rPr>
      </w:pPr>
      <w:r w:rsidRPr="000A697D">
        <w:rPr>
          <w:rFonts w:ascii="標楷體" w:eastAsia="標楷體" w:hAnsi="標楷體"/>
          <w:b/>
          <w:color w:val="FF0000"/>
          <w:sz w:val="36"/>
          <w:szCs w:val="32"/>
        </w:rPr>
        <w:br w:type="page"/>
      </w:r>
    </w:p>
    <w:p w14:paraId="3CFE56C7" w14:textId="77777777" w:rsidR="00701580" w:rsidRDefault="00701580" w:rsidP="005F6CC0">
      <w:pPr>
        <w:tabs>
          <w:tab w:val="left" w:pos="1380"/>
          <w:tab w:val="center" w:pos="4961"/>
        </w:tabs>
        <w:spacing w:line="580" w:lineRule="exact"/>
        <w:jc w:val="center"/>
        <w:rPr>
          <w:rFonts w:ascii="標楷體" w:eastAsia="標楷體" w:hAnsi="標楷體"/>
          <w:b/>
          <w:sz w:val="36"/>
          <w:szCs w:val="32"/>
        </w:rPr>
        <w:sectPr w:rsidR="00701580" w:rsidSect="00701580">
          <w:footerReference w:type="default" r:id="rId8"/>
          <w:headerReference w:type="first" r:id="rId9"/>
          <w:footerReference w:type="first" r:id="rId10"/>
          <w:pgSz w:w="23811" w:h="16838" w:orient="landscape" w:code="8"/>
          <w:pgMar w:top="1418" w:right="1418" w:bottom="1418" w:left="1418" w:header="57" w:footer="964" w:gutter="0"/>
          <w:cols w:space="425"/>
          <w:docGrid w:type="lines" w:linePitch="360"/>
        </w:sectPr>
      </w:pPr>
    </w:p>
    <w:p w14:paraId="015CEBF3" w14:textId="6559B194" w:rsidR="002B4D8F" w:rsidRPr="00413389" w:rsidRDefault="002B4D8F" w:rsidP="005F6CC0">
      <w:pPr>
        <w:tabs>
          <w:tab w:val="left" w:pos="1380"/>
          <w:tab w:val="center" w:pos="4961"/>
        </w:tabs>
        <w:spacing w:line="58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 w:rsidRPr="00413389">
        <w:rPr>
          <w:rFonts w:ascii="標楷體" w:eastAsia="標楷體" w:hAnsi="標楷體" w:hint="eastAsia"/>
          <w:b/>
          <w:sz w:val="36"/>
          <w:szCs w:val="32"/>
        </w:rPr>
        <w:lastRenderedPageBreak/>
        <w:t>審編說明</w:t>
      </w:r>
      <w:proofErr w:type="gramEnd"/>
    </w:p>
    <w:p w14:paraId="64D46BD1" w14:textId="66AB496B" w:rsidR="002B4D8F" w:rsidRPr="00413389" w:rsidRDefault="002B4D8F" w:rsidP="005F6CC0">
      <w:pPr>
        <w:overflowPunct w:val="0"/>
        <w:spacing w:beforeLines="10" w:before="36" w:line="580" w:lineRule="exact"/>
        <w:rPr>
          <w:rFonts w:ascii="標楷體" w:eastAsia="標楷體" w:hAnsi="標楷體"/>
          <w:sz w:val="28"/>
          <w:szCs w:val="28"/>
        </w:rPr>
      </w:pPr>
      <w:r w:rsidRPr="00413389">
        <w:rPr>
          <w:rFonts w:ascii="標楷體" w:eastAsia="標楷體" w:hAnsi="標楷體" w:hint="eastAsia"/>
          <w:sz w:val="28"/>
          <w:szCs w:val="28"/>
        </w:rPr>
        <w:t>一、</w:t>
      </w:r>
      <w:r w:rsidR="00413389" w:rsidRPr="00413389">
        <w:rPr>
          <w:rFonts w:ascii="標楷體" w:eastAsia="標楷體" w:hAnsi="標楷體" w:hint="eastAsia"/>
          <w:sz w:val="28"/>
          <w:szCs w:val="28"/>
        </w:rPr>
        <w:t>內文及統計圖表敘及資料年度，以民國年度為原則，如引用國際資訊，或有以西元年度表達情形</w:t>
      </w:r>
      <w:r w:rsidRPr="00413389">
        <w:rPr>
          <w:rFonts w:ascii="標楷體" w:eastAsia="標楷體" w:hAnsi="標楷體" w:hint="eastAsia"/>
          <w:sz w:val="28"/>
          <w:szCs w:val="28"/>
        </w:rPr>
        <w:t>。</w:t>
      </w:r>
    </w:p>
    <w:p w14:paraId="44392704" w14:textId="1527C3A7" w:rsidR="002B4D8F" w:rsidRPr="00413389" w:rsidRDefault="002B4D8F" w:rsidP="005F6CC0">
      <w:pPr>
        <w:overflowPunct w:val="0"/>
        <w:spacing w:line="580" w:lineRule="exact"/>
        <w:rPr>
          <w:rFonts w:ascii="標楷體" w:eastAsia="標楷體" w:hAnsi="標楷體"/>
          <w:sz w:val="28"/>
          <w:szCs w:val="28"/>
        </w:rPr>
      </w:pPr>
      <w:r w:rsidRPr="00413389">
        <w:rPr>
          <w:rFonts w:ascii="標楷體" w:eastAsia="標楷體" w:hAnsi="標楷體" w:hint="eastAsia"/>
          <w:sz w:val="28"/>
          <w:szCs w:val="28"/>
        </w:rPr>
        <w:t>二、內文引述</w:t>
      </w:r>
      <w:r w:rsidR="001A2922" w:rsidRPr="00413389">
        <w:rPr>
          <w:rFonts w:ascii="標楷體" w:eastAsia="標楷體" w:hAnsi="標楷體" w:hint="eastAsia"/>
          <w:sz w:val="28"/>
          <w:szCs w:val="28"/>
        </w:rPr>
        <w:t>彰化縣</w:t>
      </w:r>
      <w:r w:rsidRPr="00413389">
        <w:rPr>
          <w:rFonts w:ascii="標楷體" w:eastAsia="標楷體" w:hAnsi="標楷體" w:hint="eastAsia"/>
          <w:sz w:val="28"/>
          <w:szCs w:val="28"/>
        </w:rPr>
        <w:t>總決算暨附屬單位決算及綜計表審核報告，簡稱為審核報告。</w:t>
      </w:r>
    </w:p>
    <w:p w14:paraId="5F9A8D95" w14:textId="4E2FD082" w:rsidR="002B4D8F" w:rsidRPr="00413389" w:rsidRDefault="002B4D8F" w:rsidP="005F6CC0">
      <w:pPr>
        <w:overflowPunct w:val="0"/>
        <w:spacing w:line="580" w:lineRule="exact"/>
        <w:jc w:val="both"/>
        <w:rPr>
          <w:rFonts w:ascii="標楷體" w:eastAsia="標楷體" w:hAnsi="標楷體"/>
          <w:sz w:val="28"/>
          <w:szCs w:val="28"/>
        </w:rPr>
      </w:pPr>
      <w:r w:rsidRPr="00413389">
        <w:rPr>
          <w:rFonts w:ascii="標楷體" w:eastAsia="標楷體" w:hAnsi="標楷體" w:hint="eastAsia"/>
          <w:sz w:val="28"/>
          <w:szCs w:val="28"/>
        </w:rPr>
        <w:t>三、</w:t>
      </w:r>
      <w:r w:rsidR="00413389" w:rsidRPr="00413389">
        <w:rPr>
          <w:rFonts w:ascii="標楷體" w:eastAsia="標楷體" w:hAnsi="標楷體" w:hint="eastAsia"/>
          <w:sz w:val="28"/>
          <w:szCs w:val="28"/>
        </w:rPr>
        <w:t>約數金額</w:t>
      </w:r>
      <w:proofErr w:type="gramStart"/>
      <w:r w:rsidR="00413389" w:rsidRPr="00413389">
        <w:rPr>
          <w:rFonts w:ascii="標楷體" w:eastAsia="標楷體" w:hAnsi="標楷體" w:hint="eastAsia"/>
          <w:sz w:val="28"/>
          <w:szCs w:val="28"/>
        </w:rPr>
        <w:t>【</w:t>
      </w:r>
      <w:proofErr w:type="gramEnd"/>
      <w:r w:rsidR="00413389" w:rsidRPr="00413389">
        <w:rPr>
          <w:rFonts w:ascii="標楷體" w:eastAsia="標楷體" w:hAnsi="標楷體" w:hint="eastAsia"/>
          <w:sz w:val="28"/>
          <w:szCs w:val="28"/>
        </w:rPr>
        <w:t>如：億（餘）元、萬（餘）元等</w:t>
      </w:r>
      <w:proofErr w:type="gramStart"/>
      <w:r w:rsidR="00413389" w:rsidRPr="00413389">
        <w:rPr>
          <w:rFonts w:ascii="標楷體" w:eastAsia="標楷體" w:hAnsi="標楷體" w:hint="eastAsia"/>
          <w:sz w:val="28"/>
          <w:szCs w:val="28"/>
        </w:rPr>
        <w:t>】</w:t>
      </w:r>
      <w:proofErr w:type="gramEnd"/>
      <w:r w:rsidR="00413389" w:rsidRPr="00413389">
        <w:rPr>
          <w:rFonts w:ascii="標楷體" w:eastAsia="標楷體" w:hAnsi="標楷體" w:hint="eastAsia"/>
          <w:sz w:val="28"/>
          <w:szCs w:val="28"/>
        </w:rPr>
        <w:t>之表達，以餘數全</w:t>
      </w:r>
      <w:proofErr w:type="gramStart"/>
      <w:r w:rsidR="00413389" w:rsidRPr="00413389">
        <w:rPr>
          <w:rFonts w:ascii="標楷體" w:eastAsia="標楷體" w:hAnsi="標楷體" w:hint="eastAsia"/>
          <w:sz w:val="28"/>
          <w:szCs w:val="28"/>
        </w:rPr>
        <w:t>捨</w:t>
      </w:r>
      <w:proofErr w:type="gramEnd"/>
      <w:r w:rsidR="00413389" w:rsidRPr="00413389">
        <w:rPr>
          <w:rFonts w:ascii="標楷體" w:eastAsia="標楷體" w:hAnsi="標楷體" w:hint="eastAsia"/>
          <w:sz w:val="28"/>
          <w:szCs w:val="28"/>
        </w:rPr>
        <w:t>為原則</w:t>
      </w:r>
      <w:r w:rsidRPr="00413389">
        <w:rPr>
          <w:rFonts w:ascii="標楷體" w:eastAsia="標楷體" w:hAnsi="標楷體" w:hint="eastAsia"/>
          <w:sz w:val="28"/>
          <w:szCs w:val="28"/>
        </w:rPr>
        <w:t>。</w:t>
      </w:r>
    </w:p>
    <w:p w14:paraId="473671C2" w14:textId="432A0186" w:rsidR="002B4D8F" w:rsidRPr="00413389" w:rsidRDefault="002B4D8F" w:rsidP="005F6CC0">
      <w:pPr>
        <w:overflowPunct w:val="0"/>
        <w:spacing w:line="580" w:lineRule="exact"/>
        <w:ind w:left="546" w:rightChars="2" w:right="5" w:hangingChars="195" w:hanging="546"/>
        <w:jc w:val="both"/>
        <w:rPr>
          <w:rFonts w:ascii="標楷體" w:eastAsia="標楷體" w:hAnsi="標楷體"/>
          <w:sz w:val="28"/>
          <w:szCs w:val="28"/>
        </w:rPr>
      </w:pPr>
      <w:r w:rsidRPr="00413389">
        <w:rPr>
          <w:rFonts w:ascii="標楷體" w:eastAsia="標楷體" w:hAnsi="標楷體" w:hint="eastAsia"/>
          <w:sz w:val="28"/>
          <w:szCs w:val="28"/>
        </w:rPr>
        <w:t>四、</w:t>
      </w:r>
      <w:r w:rsidR="00413389" w:rsidRPr="00413389">
        <w:rPr>
          <w:rFonts w:ascii="標楷體" w:eastAsia="標楷體" w:hAnsi="標楷體" w:hint="eastAsia"/>
          <w:sz w:val="28"/>
          <w:szCs w:val="28"/>
        </w:rPr>
        <w:t>各總決算書表各項數字之百分比，因</w:t>
      </w:r>
      <w:proofErr w:type="gramStart"/>
      <w:r w:rsidR="00413389" w:rsidRPr="00413389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="00413389" w:rsidRPr="00413389">
        <w:rPr>
          <w:rFonts w:ascii="標楷體" w:eastAsia="標楷體" w:hAnsi="標楷體" w:hint="eastAsia"/>
          <w:sz w:val="28"/>
          <w:szCs w:val="28"/>
        </w:rPr>
        <w:t>四捨五入方式計算，細項數字百分比之</w:t>
      </w:r>
      <w:proofErr w:type="gramStart"/>
      <w:r w:rsidR="00413389" w:rsidRPr="00413389">
        <w:rPr>
          <w:rFonts w:ascii="標楷體" w:eastAsia="標楷體" w:hAnsi="標楷體" w:hint="eastAsia"/>
          <w:sz w:val="28"/>
          <w:szCs w:val="28"/>
        </w:rPr>
        <w:t>和</w:t>
      </w:r>
      <w:proofErr w:type="gramEnd"/>
      <w:r w:rsidR="00413389" w:rsidRPr="00413389">
        <w:rPr>
          <w:rFonts w:ascii="標楷體" w:eastAsia="標楷體" w:hAnsi="標楷體" w:hint="eastAsia"/>
          <w:sz w:val="28"/>
          <w:szCs w:val="28"/>
        </w:rPr>
        <w:t>，與合計數之百分比或有差異</w:t>
      </w:r>
      <w:r w:rsidRPr="00413389">
        <w:rPr>
          <w:rFonts w:ascii="標楷體" w:eastAsia="標楷體" w:hAnsi="標楷體" w:hint="eastAsia"/>
          <w:sz w:val="28"/>
          <w:szCs w:val="28"/>
        </w:rPr>
        <w:t>。</w:t>
      </w:r>
    </w:p>
    <w:p w14:paraId="0EB6F725" w14:textId="36A7B080" w:rsidR="002B4D8F" w:rsidRDefault="002B4D8F" w:rsidP="005F6CC0">
      <w:pPr>
        <w:overflowPunct w:val="0"/>
        <w:spacing w:line="580" w:lineRule="exact"/>
        <w:ind w:left="546" w:rightChars="2" w:right="5" w:hangingChars="195" w:hanging="546"/>
        <w:jc w:val="both"/>
        <w:rPr>
          <w:rFonts w:ascii="標楷體" w:eastAsia="標楷體" w:hAnsi="標楷體"/>
          <w:sz w:val="28"/>
          <w:szCs w:val="28"/>
        </w:rPr>
      </w:pPr>
      <w:r w:rsidRPr="00413389">
        <w:rPr>
          <w:rFonts w:ascii="標楷體" w:eastAsia="標楷體" w:hAnsi="標楷體" w:hint="eastAsia"/>
          <w:sz w:val="28"/>
          <w:szCs w:val="28"/>
        </w:rPr>
        <w:t>五、</w:t>
      </w:r>
      <w:r w:rsidR="00413389" w:rsidRPr="00413389">
        <w:rPr>
          <w:rFonts w:ascii="標楷體" w:eastAsia="標楷體" w:hAnsi="標楷體" w:hint="eastAsia"/>
          <w:sz w:val="28"/>
          <w:szCs w:val="28"/>
        </w:rPr>
        <w:t>統計表內數值</w:t>
      </w:r>
      <w:proofErr w:type="gramStart"/>
      <w:r w:rsidR="00413389" w:rsidRPr="00413389">
        <w:rPr>
          <w:rFonts w:ascii="標楷體" w:eastAsia="標楷體" w:hAnsi="標楷體" w:hint="eastAsia"/>
          <w:sz w:val="28"/>
          <w:szCs w:val="28"/>
        </w:rPr>
        <w:t>為零或數值</w:t>
      </w:r>
      <w:proofErr w:type="gramEnd"/>
      <w:r w:rsidR="00413389" w:rsidRPr="00413389">
        <w:rPr>
          <w:rFonts w:ascii="標楷體" w:eastAsia="標楷體" w:hAnsi="標楷體" w:hint="eastAsia"/>
          <w:sz w:val="28"/>
          <w:szCs w:val="28"/>
        </w:rPr>
        <w:t>無統計者，以「－」表示；數值無意義者，以「--」表示；有數值惟未達表列統計單位者，最多表達至小數點後2位，否則以「0」表示；各項數值</w:t>
      </w:r>
      <w:proofErr w:type="gramStart"/>
      <w:r w:rsidR="00413389" w:rsidRPr="00413389">
        <w:rPr>
          <w:rFonts w:ascii="標楷體" w:eastAsia="標楷體" w:hAnsi="標楷體" w:hint="eastAsia"/>
          <w:sz w:val="28"/>
          <w:szCs w:val="28"/>
        </w:rPr>
        <w:t>合計數係以</w:t>
      </w:r>
      <w:proofErr w:type="gramEnd"/>
      <w:r w:rsidR="00413389" w:rsidRPr="00413389">
        <w:rPr>
          <w:rFonts w:ascii="標楷體" w:eastAsia="標楷體" w:hAnsi="標楷體" w:hint="eastAsia"/>
          <w:sz w:val="28"/>
          <w:szCs w:val="28"/>
        </w:rPr>
        <w:t>各細項原值加總後，表達至表列統計單位（如億元、百萬元、千元等），細項數字之和與合計數或有差異；各項數字之百分比，因</w:t>
      </w:r>
      <w:proofErr w:type="gramStart"/>
      <w:r w:rsidR="00413389" w:rsidRPr="00413389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="00413389" w:rsidRPr="00413389">
        <w:rPr>
          <w:rFonts w:ascii="標楷體" w:eastAsia="標楷體" w:hAnsi="標楷體" w:hint="eastAsia"/>
          <w:sz w:val="28"/>
          <w:szCs w:val="28"/>
        </w:rPr>
        <w:t>四捨五入方式計算，細項數字百分比之</w:t>
      </w:r>
      <w:proofErr w:type="gramStart"/>
      <w:r w:rsidR="00413389" w:rsidRPr="00413389">
        <w:rPr>
          <w:rFonts w:ascii="標楷體" w:eastAsia="標楷體" w:hAnsi="標楷體" w:hint="eastAsia"/>
          <w:sz w:val="28"/>
          <w:szCs w:val="28"/>
        </w:rPr>
        <w:t>和</w:t>
      </w:r>
      <w:proofErr w:type="gramEnd"/>
      <w:r w:rsidR="00413389" w:rsidRPr="00413389">
        <w:rPr>
          <w:rFonts w:ascii="標楷體" w:eastAsia="標楷體" w:hAnsi="標楷體" w:hint="eastAsia"/>
          <w:sz w:val="28"/>
          <w:szCs w:val="28"/>
        </w:rPr>
        <w:t>，與合計數之百分比或有差異</w:t>
      </w:r>
      <w:r w:rsidRPr="00413389">
        <w:rPr>
          <w:rFonts w:ascii="標楷體" w:eastAsia="標楷體" w:hAnsi="標楷體" w:hint="eastAsia"/>
          <w:sz w:val="28"/>
          <w:szCs w:val="28"/>
        </w:rPr>
        <w:t>。</w:t>
      </w:r>
    </w:p>
    <w:p w14:paraId="3837F8AB" w14:textId="77777777" w:rsidR="00357E8D" w:rsidRPr="002B4D8F" w:rsidRDefault="00357E8D" w:rsidP="0098575B">
      <w:pPr>
        <w:widowControl/>
        <w:rPr>
          <w:b/>
          <w:bCs/>
          <w:sz w:val="32"/>
        </w:rPr>
      </w:pPr>
    </w:p>
    <w:sectPr w:rsidR="00357E8D" w:rsidRPr="002B4D8F" w:rsidSect="00701580">
      <w:footerReference w:type="default" r:id="rId11"/>
      <w:pgSz w:w="23811" w:h="16838" w:orient="landscape" w:code="8"/>
      <w:pgMar w:top="1418" w:right="1418" w:bottom="1418" w:left="1418" w:header="5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CEA85" w14:textId="77777777" w:rsidR="00115963" w:rsidRDefault="00115963">
      <w:r>
        <w:separator/>
      </w:r>
    </w:p>
  </w:endnote>
  <w:endnote w:type="continuationSeparator" w:id="0">
    <w:p w14:paraId="30E1BD3D" w14:textId="77777777" w:rsidR="00115963" w:rsidRDefault="0011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新細明體"/>
    <w:charset w:val="88"/>
    <w:family w:val="script"/>
    <w:pitch w:val="fixed"/>
    <w:sig w:usb0="00000000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677211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0FE87B88" w14:textId="45495DDB" w:rsidR="00701580" w:rsidRPr="00701580" w:rsidRDefault="00701580">
        <w:pPr>
          <w:pStyle w:val="a5"/>
          <w:spacing w:before="48" w:after="48"/>
          <w:ind w:firstLine="561"/>
          <w:jc w:val="center"/>
          <w:rPr>
            <w:rFonts w:ascii="標楷體" w:eastAsia="標楷體" w:hAnsi="標楷體"/>
            <w:sz w:val="24"/>
            <w:szCs w:val="24"/>
          </w:rPr>
        </w:pPr>
        <w:r w:rsidRPr="00701580">
          <w:rPr>
            <w:rFonts w:ascii="標楷體" w:eastAsia="標楷體" w:hAnsi="標楷體"/>
            <w:sz w:val="24"/>
            <w:szCs w:val="24"/>
          </w:rPr>
          <w:t>目錄</w:t>
        </w:r>
        <w:r w:rsidRPr="00701580">
          <w:rPr>
            <w:rFonts w:ascii="標楷體" w:eastAsia="標楷體" w:hAnsi="標楷體" w:hint="eastAsia"/>
            <w:sz w:val="24"/>
            <w:szCs w:val="24"/>
          </w:rPr>
          <w:t>－</w:t>
        </w:r>
        <w:r w:rsidRPr="00701580">
          <w:rPr>
            <w:rFonts w:ascii="標楷體" w:eastAsia="標楷體" w:hAnsi="標楷體"/>
            <w:sz w:val="24"/>
            <w:szCs w:val="24"/>
          </w:rPr>
          <w:fldChar w:fldCharType="begin"/>
        </w:r>
        <w:r w:rsidRPr="00701580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701580">
          <w:rPr>
            <w:rFonts w:ascii="標楷體" w:eastAsia="標楷體" w:hAnsi="標楷體"/>
            <w:sz w:val="24"/>
            <w:szCs w:val="24"/>
          </w:rPr>
          <w:fldChar w:fldCharType="separate"/>
        </w:r>
        <w:r w:rsidRPr="00701580">
          <w:rPr>
            <w:rFonts w:ascii="標楷體" w:eastAsia="標楷體" w:hAnsi="標楷體"/>
            <w:sz w:val="24"/>
            <w:szCs w:val="24"/>
            <w:lang w:val="zh-TW"/>
          </w:rPr>
          <w:t>2</w:t>
        </w:r>
        <w:r w:rsidRPr="00701580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  <w:p w14:paraId="5503081C" w14:textId="77777777" w:rsidR="004630A8" w:rsidRDefault="004630A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8959236"/>
      <w:docPartObj>
        <w:docPartGallery w:val="Page Numbers (Bottom of Page)"/>
        <w:docPartUnique/>
      </w:docPartObj>
    </w:sdtPr>
    <w:sdtEndPr/>
    <w:sdtContent>
      <w:p w14:paraId="17458FA5" w14:textId="24F12382" w:rsidR="004630A8" w:rsidRDefault="004630A8">
        <w:pPr>
          <w:pStyle w:val="a5"/>
          <w:spacing w:before="48" w:after="48"/>
          <w:ind w:firstLine="56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D0DA039" w14:textId="77777777" w:rsidR="004630A8" w:rsidRDefault="004630A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16AB8" w14:textId="1A5D1002" w:rsidR="00701580" w:rsidRPr="00701580" w:rsidRDefault="00701580">
    <w:pPr>
      <w:pStyle w:val="a5"/>
      <w:spacing w:before="48" w:after="48"/>
      <w:ind w:firstLine="561"/>
      <w:jc w:val="center"/>
      <w:rPr>
        <w:rFonts w:ascii="標楷體" w:eastAsia="標楷體" w:hAnsi="標楷體"/>
        <w:sz w:val="24"/>
        <w:szCs w:val="24"/>
      </w:rPr>
    </w:pPr>
  </w:p>
  <w:p w14:paraId="1987DE0D" w14:textId="77777777" w:rsidR="00701580" w:rsidRDefault="007015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FD7D9" w14:textId="77777777" w:rsidR="00115963" w:rsidRDefault="00115963">
      <w:r>
        <w:separator/>
      </w:r>
    </w:p>
  </w:footnote>
  <w:footnote w:type="continuationSeparator" w:id="0">
    <w:p w14:paraId="166F1205" w14:textId="77777777" w:rsidR="00115963" w:rsidRDefault="00115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DA4C" w14:textId="05607B26" w:rsidR="00AE45F2" w:rsidRPr="004249E5" w:rsidRDefault="00AE45F2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7EA"/>
    <w:rsid w:val="00026CC9"/>
    <w:rsid w:val="0003262E"/>
    <w:rsid w:val="00035861"/>
    <w:rsid w:val="00064124"/>
    <w:rsid w:val="00072841"/>
    <w:rsid w:val="00074F9E"/>
    <w:rsid w:val="00084F28"/>
    <w:rsid w:val="00085C0D"/>
    <w:rsid w:val="000939F1"/>
    <w:rsid w:val="000A552C"/>
    <w:rsid w:val="000A697D"/>
    <w:rsid w:val="000D5094"/>
    <w:rsid w:val="000E1D18"/>
    <w:rsid w:val="000E56C3"/>
    <w:rsid w:val="000F6A0E"/>
    <w:rsid w:val="00107DCC"/>
    <w:rsid w:val="00115963"/>
    <w:rsid w:val="0012134F"/>
    <w:rsid w:val="00121ECF"/>
    <w:rsid w:val="00124325"/>
    <w:rsid w:val="0013159C"/>
    <w:rsid w:val="00132544"/>
    <w:rsid w:val="0013791D"/>
    <w:rsid w:val="001421A8"/>
    <w:rsid w:val="00161C73"/>
    <w:rsid w:val="001852ED"/>
    <w:rsid w:val="001857EA"/>
    <w:rsid w:val="00191CEF"/>
    <w:rsid w:val="00195428"/>
    <w:rsid w:val="001A2700"/>
    <w:rsid w:val="001A2922"/>
    <w:rsid w:val="001B2E02"/>
    <w:rsid w:val="001B3108"/>
    <w:rsid w:val="001D1F31"/>
    <w:rsid w:val="001D4B58"/>
    <w:rsid w:val="001D702D"/>
    <w:rsid w:val="001E5C26"/>
    <w:rsid w:val="001F601A"/>
    <w:rsid w:val="002140B6"/>
    <w:rsid w:val="00220942"/>
    <w:rsid w:val="002240F4"/>
    <w:rsid w:val="00226416"/>
    <w:rsid w:val="002274B7"/>
    <w:rsid w:val="00231FCB"/>
    <w:rsid w:val="00232250"/>
    <w:rsid w:val="00250F8C"/>
    <w:rsid w:val="00271233"/>
    <w:rsid w:val="0027204C"/>
    <w:rsid w:val="002B113E"/>
    <w:rsid w:val="002B4D8F"/>
    <w:rsid w:val="002C039C"/>
    <w:rsid w:val="002D3089"/>
    <w:rsid w:val="002D359C"/>
    <w:rsid w:val="002D5138"/>
    <w:rsid w:val="00307F81"/>
    <w:rsid w:val="00324E13"/>
    <w:rsid w:val="0035147E"/>
    <w:rsid w:val="00357E8D"/>
    <w:rsid w:val="0037063A"/>
    <w:rsid w:val="003829FE"/>
    <w:rsid w:val="003A1BC5"/>
    <w:rsid w:val="003B4427"/>
    <w:rsid w:val="003B7686"/>
    <w:rsid w:val="003D5F05"/>
    <w:rsid w:val="003E3299"/>
    <w:rsid w:val="003E4B7C"/>
    <w:rsid w:val="003F5FB9"/>
    <w:rsid w:val="003F6F4B"/>
    <w:rsid w:val="00401AB8"/>
    <w:rsid w:val="00407FAA"/>
    <w:rsid w:val="00413389"/>
    <w:rsid w:val="00413998"/>
    <w:rsid w:val="00417B35"/>
    <w:rsid w:val="00422E58"/>
    <w:rsid w:val="004249E5"/>
    <w:rsid w:val="00440821"/>
    <w:rsid w:val="00442A64"/>
    <w:rsid w:val="00445730"/>
    <w:rsid w:val="00453B1B"/>
    <w:rsid w:val="004630A8"/>
    <w:rsid w:val="00464552"/>
    <w:rsid w:val="00473C44"/>
    <w:rsid w:val="00481C48"/>
    <w:rsid w:val="004A01BF"/>
    <w:rsid w:val="004D2950"/>
    <w:rsid w:val="004D7485"/>
    <w:rsid w:val="00505E7B"/>
    <w:rsid w:val="005246FC"/>
    <w:rsid w:val="0053555E"/>
    <w:rsid w:val="0053557A"/>
    <w:rsid w:val="005454B6"/>
    <w:rsid w:val="005578B1"/>
    <w:rsid w:val="005653B4"/>
    <w:rsid w:val="0057251E"/>
    <w:rsid w:val="005747E5"/>
    <w:rsid w:val="00582B29"/>
    <w:rsid w:val="005A3B73"/>
    <w:rsid w:val="005A41A7"/>
    <w:rsid w:val="005C49F2"/>
    <w:rsid w:val="005D3491"/>
    <w:rsid w:val="005E4D29"/>
    <w:rsid w:val="005F2154"/>
    <w:rsid w:val="005F6CC0"/>
    <w:rsid w:val="00603C19"/>
    <w:rsid w:val="00626E32"/>
    <w:rsid w:val="00633CA1"/>
    <w:rsid w:val="00635000"/>
    <w:rsid w:val="006511F7"/>
    <w:rsid w:val="00653DBF"/>
    <w:rsid w:val="00662042"/>
    <w:rsid w:val="00683920"/>
    <w:rsid w:val="0068454F"/>
    <w:rsid w:val="00686E76"/>
    <w:rsid w:val="006915A7"/>
    <w:rsid w:val="006917A0"/>
    <w:rsid w:val="006B29F1"/>
    <w:rsid w:val="006F61BA"/>
    <w:rsid w:val="00701338"/>
    <w:rsid w:val="00701580"/>
    <w:rsid w:val="007219FA"/>
    <w:rsid w:val="00721C67"/>
    <w:rsid w:val="0072766E"/>
    <w:rsid w:val="00730731"/>
    <w:rsid w:val="0073253F"/>
    <w:rsid w:val="00737E4A"/>
    <w:rsid w:val="00741630"/>
    <w:rsid w:val="00760E85"/>
    <w:rsid w:val="00793C96"/>
    <w:rsid w:val="00794371"/>
    <w:rsid w:val="007A0A8C"/>
    <w:rsid w:val="007B2B54"/>
    <w:rsid w:val="007D4AD1"/>
    <w:rsid w:val="007E3F43"/>
    <w:rsid w:val="007F5A17"/>
    <w:rsid w:val="0081736F"/>
    <w:rsid w:val="008205FD"/>
    <w:rsid w:val="008276C4"/>
    <w:rsid w:val="008427C6"/>
    <w:rsid w:val="0086015A"/>
    <w:rsid w:val="00877D60"/>
    <w:rsid w:val="008A3B9D"/>
    <w:rsid w:val="008A4744"/>
    <w:rsid w:val="008A72C0"/>
    <w:rsid w:val="008B75D9"/>
    <w:rsid w:val="008B7E07"/>
    <w:rsid w:val="008C359B"/>
    <w:rsid w:val="008C51AD"/>
    <w:rsid w:val="008D0D1B"/>
    <w:rsid w:val="008D753A"/>
    <w:rsid w:val="009103B1"/>
    <w:rsid w:val="00911F41"/>
    <w:rsid w:val="0093707D"/>
    <w:rsid w:val="0097490E"/>
    <w:rsid w:val="00980539"/>
    <w:rsid w:val="00984502"/>
    <w:rsid w:val="0098575B"/>
    <w:rsid w:val="009926DE"/>
    <w:rsid w:val="00995BED"/>
    <w:rsid w:val="009A7CFD"/>
    <w:rsid w:val="009C467C"/>
    <w:rsid w:val="009C65DC"/>
    <w:rsid w:val="009D435F"/>
    <w:rsid w:val="009E3ACF"/>
    <w:rsid w:val="009F090B"/>
    <w:rsid w:val="009F3261"/>
    <w:rsid w:val="009F74AF"/>
    <w:rsid w:val="009F7F60"/>
    <w:rsid w:val="00A03585"/>
    <w:rsid w:val="00A10C34"/>
    <w:rsid w:val="00A13074"/>
    <w:rsid w:val="00A26471"/>
    <w:rsid w:val="00A376CB"/>
    <w:rsid w:val="00A509CC"/>
    <w:rsid w:val="00A72F2C"/>
    <w:rsid w:val="00A8013A"/>
    <w:rsid w:val="00A857A7"/>
    <w:rsid w:val="00AA1C0A"/>
    <w:rsid w:val="00AC309C"/>
    <w:rsid w:val="00AD0674"/>
    <w:rsid w:val="00AE45F2"/>
    <w:rsid w:val="00AE487A"/>
    <w:rsid w:val="00AE4AE4"/>
    <w:rsid w:val="00AF0673"/>
    <w:rsid w:val="00B013DB"/>
    <w:rsid w:val="00B313D9"/>
    <w:rsid w:val="00B42DE6"/>
    <w:rsid w:val="00B52B2A"/>
    <w:rsid w:val="00B73A02"/>
    <w:rsid w:val="00B832C4"/>
    <w:rsid w:val="00B83D67"/>
    <w:rsid w:val="00B9214B"/>
    <w:rsid w:val="00BA1F9D"/>
    <w:rsid w:val="00BA49FC"/>
    <w:rsid w:val="00BA7A63"/>
    <w:rsid w:val="00BB1D02"/>
    <w:rsid w:val="00BC2A3A"/>
    <w:rsid w:val="00BC4823"/>
    <w:rsid w:val="00BE49FE"/>
    <w:rsid w:val="00BE6298"/>
    <w:rsid w:val="00BF2CC7"/>
    <w:rsid w:val="00C0042B"/>
    <w:rsid w:val="00C02866"/>
    <w:rsid w:val="00C24D4A"/>
    <w:rsid w:val="00C26F05"/>
    <w:rsid w:val="00C43DCC"/>
    <w:rsid w:val="00C4512F"/>
    <w:rsid w:val="00C45343"/>
    <w:rsid w:val="00C46245"/>
    <w:rsid w:val="00C61413"/>
    <w:rsid w:val="00C74020"/>
    <w:rsid w:val="00C75042"/>
    <w:rsid w:val="00C91CF3"/>
    <w:rsid w:val="00CB574B"/>
    <w:rsid w:val="00CC3795"/>
    <w:rsid w:val="00CF5BB4"/>
    <w:rsid w:val="00CF6264"/>
    <w:rsid w:val="00D2228F"/>
    <w:rsid w:val="00D23789"/>
    <w:rsid w:val="00D67F76"/>
    <w:rsid w:val="00D84EE4"/>
    <w:rsid w:val="00D8552B"/>
    <w:rsid w:val="00D90EB8"/>
    <w:rsid w:val="00D97E55"/>
    <w:rsid w:val="00DC7660"/>
    <w:rsid w:val="00DE0C32"/>
    <w:rsid w:val="00DF7D29"/>
    <w:rsid w:val="00E059B8"/>
    <w:rsid w:val="00E26150"/>
    <w:rsid w:val="00E35ED3"/>
    <w:rsid w:val="00E44438"/>
    <w:rsid w:val="00E5445C"/>
    <w:rsid w:val="00E55897"/>
    <w:rsid w:val="00E560B9"/>
    <w:rsid w:val="00E65D60"/>
    <w:rsid w:val="00E85117"/>
    <w:rsid w:val="00E902B4"/>
    <w:rsid w:val="00EA1DEE"/>
    <w:rsid w:val="00EA2FE8"/>
    <w:rsid w:val="00EA600E"/>
    <w:rsid w:val="00EA7EC2"/>
    <w:rsid w:val="00EC33AA"/>
    <w:rsid w:val="00ED1FA7"/>
    <w:rsid w:val="00EE20C3"/>
    <w:rsid w:val="00F00999"/>
    <w:rsid w:val="00F3443D"/>
    <w:rsid w:val="00F43561"/>
    <w:rsid w:val="00F56EFC"/>
    <w:rsid w:val="00F6366C"/>
    <w:rsid w:val="00F71BB6"/>
    <w:rsid w:val="00F74F79"/>
    <w:rsid w:val="00F82F87"/>
    <w:rsid w:val="00FA6471"/>
    <w:rsid w:val="00FA7015"/>
    <w:rsid w:val="00FE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BA7A63"/>
    <w:pPr>
      <w:tabs>
        <w:tab w:val="right" w:leader="dot" w:pos="21818"/>
      </w:tabs>
      <w:spacing w:line="580" w:lineRule="exact"/>
    </w:pPr>
    <w:rPr>
      <w:rFonts w:ascii="標楷體" w:eastAsia="標楷體" w:hAnsi="標楷體"/>
      <w:noProof/>
      <w:kern w:val="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BA7A63"/>
    <w:pPr>
      <w:tabs>
        <w:tab w:val="right" w:leader="dot" w:pos="21818"/>
      </w:tabs>
      <w:spacing w:line="580" w:lineRule="exact"/>
      <w:ind w:leftChars="200" w:left="480"/>
      <w:outlineLvl w:val="0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2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5947F-B3E2-434D-A387-2E7B0241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8</TotalTime>
  <Pages>3</Pages>
  <Words>987</Words>
  <Characters>151</Characters>
  <Application>Microsoft Office Word</Application>
  <DocSecurity>0</DocSecurity>
  <Lines>1</Lines>
  <Paragraphs>2</Paragraphs>
  <ScaleCrop>false</ScaleCrop>
  <Company>N.A.O.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蔡宜秀</cp:lastModifiedBy>
  <cp:revision>4</cp:revision>
  <cp:lastPrinted>2026-03-30T08:45:00Z</cp:lastPrinted>
  <dcterms:created xsi:type="dcterms:W3CDTF">2026-07-03T07:32:00Z</dcterms:created>
  <dcterms:modified xsi:type="dcterms:W3CDTF">2026-07-10T01:26:00Z</dcterms:modified>
</cp:coreProperties>
</file>