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3"/>
        <w:gridCol w:w="1937"/>
        <w:gridCol w:w="1560"/>
        <w:gridCol w:w="1460"/>
        <w:gridCol w:w="1329"/>
        <w:gridCol w:w="131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  <w:gridCol w:w="1460"/>
      </w:tblGrid>
      <w:tr w:rsidR="00D867AC" w14:paraId="2152EBCC" w14:textId="77777777" w:rsidTr="00344B1B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</w:tcPr>
          <w:p w14:paraId="614655AD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1C1E9" w14:textId="77777777" w:rsidR="00D867AC" w:rsidRDefault="00D867A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73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EF58" w14:textId="5FBE59B4" w:rsidR="00D867AC" w:rsidRDefault="00D867A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181A34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867AC" w14:paraId="46266EB2" w14:textId="77777777" w:rsidTr="00344B1B">
        <w:trPr>
          <w:cantSplit/>
          <w:trHeight w:val="270"/>
          <w:tblHeader/>
        </w:trPr>
        <w:tc>
          <w:tcPr>
            <w:tcW w:w="823" w:type="dxa"/>
            <w:tcBorders>
              <w:top w:val="nil"/>
              <w:left w:val="nil"/>
              <w:right w:val="nil"/>
            </w:tcBorders>
          </w:tcPr>
          <w:p w14:paraId="052CA916" w14:textId="77777777" w:rsidR="00D867AC" w:rsidRDefault="00D867A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286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1D5F5868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31" w:type="dxa"/>
            <w:gridSpan w:val="11"/>
            <w:vMerge/>
            <w:tcBorders>
              <w:top w:val="nil"/>
              <w:left w:val="nil"/>
              <w:right w:val="nil"/>
            </w:tcBorders>
          </w:tcPr>
          <w:p w14:paraId="6DCF5616" w14:textId="77777777" w:rsidR="00D867AC" w:rsidRDefault="00D867A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867AC" w14:paraId="7F48EAAC" w14:textId="77777777" w:rsidTr="00344B1B">
        <w:trPr>
          <w:cantSplit/>
          <w:tblHeader/>
        </w:trPr>
        <w:tc>
          <w:tcPr>
            <w:tcW w:w="823" w:type="dxa"/>
            <w:vMerge w:val="restart"/>
            <w:tcBorders>
              <w:left w:val="nil"/>
            </w:tcBorders>
            <w:vAlign w:val="center"/>
          </w:tcPr>
          <w:p w14:paraId="4B71814C" w14:textId="77777777" w:rsidR="00D867AC" w:rsidRDefault="00D867A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937" w:type="dxa"/>
            <w:vMerge w:val="restart"/>
            <w:tcBorders>
              <w:left w:val="nil"/>
            </w:tcBorders>
            <w:vAlign w:val="center"/>
          </w:tcPr>
          <w:p w14:paraId="5C7A2A42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560" w:type="dxa"/>
            <w:vMerge w:val="restart"/>
            <w:vAlign w:val="center"/>
          </w:tcPr>
          <w:p w14:paraId="55B40429" w14:textId="77777777" w:rsidR="00D867AC" w:rsidRPr="002E20B4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2E20B4">
              <w:rPr>
                <w:rFonts w:ascii="標楷體" w:eastAsia="標楷體" w:hAnsi="標楷體" w:hint="eastAsia"/>
                <w:sz w:val="20"/>
              </w:rPr>
              <w:t>以前年度</w:t>
            </w:r>
            <w:r w:rsidRPr="002E20B4">
              <w:rPr>
                <w:rFonts w:ascii="標楷體" w:eastAsia="標楷體" w:hAnsi="標楷體"/>
                <w:sz w:val="20"/>
              </w:rPr>
              <w:br/>
            </w:r>
            <w:r w:rsidRPr="002E20B4">
              <w:rPr>
                <w:rFonts w:ascii="標楷體" w:eastAsia="標楷體" w:hAnsi="標楷體" w:hint="eastAsia"/>
                <w:sz w:val="20"/>
              </w:rPr>
              <w:t>轉入數</w:t>
            </w:r>
          </w:p>
        </w:tc>
        <w:tc>
          <w:tcPr>
            <w:tcW w:w="5840" w:type="dxa"/>
            <w:gridSpan w:val="5"/>
            <w:vAlign w:val="center"/>
          </w:tcPr>
          <w:p w14:paraId="76107F18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840" w:type="dxa"/>
            <w:gridSpan w:val="4"/>
            <w:vAlign w:val="center"/>
          </w:tcPr>
          <w:p w14:paraId="71E8B2A1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840" w:type="dxa"/>
            <w:gridSpan w:val="4"/>
            <w:tcBorders>
              <w:right w:val="nil"/>
            </w:tcBorders>
            <w:vAlign w:val="center"/>
          </w:tcPr>
          <w:p w14:paraId="0719AE85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867AC" w14:paraId="26805A4F" w14:textId="77777777" w:rsidTr="00344B1B">
        <w:trPr>
          <w:cantSplit/>
          <w:trHeight w:val="260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2B5FB7D4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121C16DC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5AA5BD67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0" w:type="dxa"/>
            <w:vAlign w:val="center"/>
          </w:tcPr>
          <w:p w14:paraId="235FFD33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E20B4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gridSpan w:val="2"/>
            <w:vAlign w:val="center"/>
          </w:tcPr>
          <w:p w14:paraId="34814CC5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5F6AE0BB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223C447F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14:paraId="7D1C7873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E20B4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4845DC72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vAlign w:val="center"/>
          </w:tcPr>
          <w:p w14:paraId="3B26E73E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vAlign w:val="center"/>
          </w:tcPr>
          <w:p w14:paraId="5E820997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60" w:type="dxa"/>
            <w:vAlign w:val="center"/>
          </w:tcPr>
          <w:p w14:paraId="3DB6DE6A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01712C" w:rsidRPr="002E20B4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60" w:type="dxa"/>
            <w:vAlign w:val="center"/>
          </w:tcPr>
          <w:p w14:paraId="2B7F6C50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26B10CD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70707D35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D867AC" w14:paraId="55829FDB" w14:textId="77777777" w:rsidTr="00344B1B">
        <w:trPr>
          <w:cantSplit/>
          <w:trHeight w:val="128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25154C83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3D24FFD4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4F77315F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AADDCAF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gridSpan w:val="2"/>
            <w:vAlign w:val="center"/>
          </w:tcPr>
          <w:p w14:paraId="6AF7F0E0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4E0B045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AD71A4F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9194156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48EC44CD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B184E08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5E764F6A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7BD16C6C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vAlign w:val="center"/>
          </w:tcPr>
          <w:p w14:paraId="2C39600D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0268D18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51FF984D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</w:tr>
      <w:tr w:rsidR="00D867AC" w14:paraId="2BCC0EF3" w14:textId="77777777" w:rsidTr="00344B1B">
        <w:trPr>
          <w:cantSplit/>
          <w:trHeight w:val="127"/>
          <w:tblHeader/>
        </w:trPr>
        <w:tc>
          <w:tcPr>
            <w:tcW w:w="823" w:type="dxa"/>
            <w:vMerge/>
            <w:tcBorders>
              <w:left w:val="nil"/>
            </w:tcBorders>
            <w:vAlign w:val="center"/>
          </w:tcPr>
          <w:p w14:paraId="0F3B8541" w14:textId="77777777" w:rsidR="00D867AC" w:rsidRDefault="00D867A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937" w:type="dxa"/>
            <w:vMerge/>
            <w:vAlign w:val="center"/>
          </w:tcPr>
          <w:p w14:paraId="7973C947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69FDB19C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493A196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gridSpan w:val="2"/>
            <w:vAlign w:val="center"/>
          </w:tcPr>
          <w:p w14:paraId="6EAAD141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2A2A9BAF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3FA33FCC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74D349ED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68C7FA9D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AE63A11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4D4E80A2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57A99440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vAlign w:val="center"/>
          </w:tcPr>
          <w:p w14:paraId="1FA94D71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3D0CBAFF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60" w:type="dxa"/>
            <w:tcBorders>
              <w:right w:val="nil"/>
            </w:tcBorders>
            <w:vAlign w:val="center"/>
          </w:tcPr>
          <w:p w14:paraId="2C6EA566" w14:textId="77777777" w:rsidR="00D867AC" w:rsidRDefault="00D867AC" w:rsidP="002E20B4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181A34" w:rsidRPr="00094FB1" w14:paraId="4D725625" w14:textId="77777777" w:rsidTr="00B40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0"/>
        </w:trPr>
        <w:tc>
          <w:tcPr>
            <w:tcW w:w="823" w:type="dxa"/>
            <w:shd w:val="clear" w:color="auto" w:fill="auto"/>
            <w:vAlign w:val="center"/>
          </w:tcPr>
          <w:p w14:paraId="03E30759" w14:textId="77777777" w:rsidR="00181A34" w:rsidRPr="00094FB1" w:rsidRDefault="00181A34" w:rsidP="001D5B40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379DA30C" w14:textId="77777777" w:rsidR="00181A34" w:rsidRPr="00094FB1" w:rsidRDefault="00181A34" w:rsidP="001D5B4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94FB1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84C24D" w14:textId="77777777" w:rsidR="00181A34" w:rsidRPr="00094FB1" w:rsidRDefault="00181A34" w:rsidP="001D5B4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5,599,828,170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1ECDA1" w14:textId="77777777" w:rsidR="00181A34" w:rsidRPr="00094FB1" w:rsidRDefault="00181A34" w:rsidP="001D5B4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359,470,990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5C3622B" w14:textId="77777777" w:rsidR="00181A34" w:rsidRPr="00094FB1" w:rsidRDefault="00181A34" w:rsidP="001D5B4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3,881,267,532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99ECCE" w14:textId="77777777" w:rsidR="00181A34" w:rsidRPr="00094FB1" w:rsidRDefault="00181A34" w:rsidP="001D5B4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1E64DE" w14:textId="77777777" w:rsidR="00181A34" w:rsidRPr="00094FB1" w:rsidRDefault="00181A34" w:rsidP="001D5B4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1,359,089,648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105DCF" w14:textId="77777777" w:rsidR="00181A34" w:rsidRPr="00094FB1" w:rsidRDefault="00181A34" w:rsidP="001D5B4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723,300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EB9AC7" w14:textId="77777777" w:rsidR="00181A34" w:rsidRPr="00094FB1" w:rsidRDefault="00181A34" w:rsidP="001D5B4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9DA733" w14:textId="77777777" w:rsidR="00181A34" w:rsidRPr="00094FB1" w:rsidRDefault="00181A34" w:rsidP="001D5B4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E242061" w14:textId="77777777" w:rsidR="00181A34" w:rsidRPr="00094FB1" w:rsidRDefault="00181A34" w:rsidP="001D5B4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- 723,300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AFADC56" w14:textId="77777777" w:rsidR="00181A34" w:rsidRPr="00094FB1" w:rsidRDefault="00181A34" w:rsidP="001D5B4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360,194,290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4E3CACD" w14:textId="77777777" w:rsidR="00181A34" w:rsidRPr="00094FB1" w:rsidRDefault="00181A34" w:rsidP="001D5B4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3,881,267,532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E7E22E" w14:textId="77777777" w:rsidR="00181A34" w:rsidRPr="00094FB1" w:rsidRDefault="00181A34" w:rsidP="001D5B4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DCD208" w14:textId="77777777" w:rsidR="00181A34" w:rsidRPr="00094FB1" w:rsidRDefault="00181A34" w:rsidP="001D5B40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1,358,366,348</w:t>
            </w:r>
          </w:p>
        </w:tc>
      </w:tr>
      <w:tr w:rsidR="00181A34" w:rsidRPr="00094FB1" w14:paraId="5189D8E5" w14:textId="77777777" w:rsidTr="00B40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0"/>
        </w:trPr>
        <w:tc>
          <w:tcPr>
            <w:tcW w:w="823" w:type="dxa"/>
            <w:shd w:val="clear" w:color="auto" w:fill="auto"/>
            <w:vAlign w:val="center"/>
          </w:tcPr>
          <w:p w14:paraId="365FB018" w14:textId="77777777" w:rsidR="00181A34" w:rsidRPr="00094FB1" w:rsidRDefault="00181A34" w:rsidP="00F263FD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1937" w:type="dxa"/>
            <w:shd w:val="clear" w:color="auto" w:fill="auto"/>
            <w:vAlign w:val="center"/>
          </w:tcPr>
          <w:p w14:paraId="0FF35CB7" w14:textId="77777777" w:rsidR="00181A34" w:rsidRPr="00094FB1" w:rsidRDefault="00181A34" w:rsidP="00A61B50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94FB1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38A3B6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215,773,308</w:t>
            </w:r>
          </w:p>
          <w:p w14:paraId="45ED3EAE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5,384,054,862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98A7094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15,411,371</w:t>
            </w:r>
          </w:p>
          <w:p w14:paraId="0F0DAFAA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344,059,619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1B18D4B1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197,193,728</w:t>
            </w:r>
          </w:p>
          <w:p w14:paraId="22A44C2A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3,684,073,804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0AB423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20,910,444</w:t>
            </w:r>
          </w:p>
          <w:p w14:paraId="79AD6420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- 20,910,444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BE70F6C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24,078,653</w:t>
            </w:r>
          </w:p>
          <w:p w14:paraId="3A475603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1,335,010,995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DBB7845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7C01DE55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723,300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BB58F7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2450DFC3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DA50232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4E522782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C27CEB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  <w:p w14:paraId="003F2349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- 723,300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3947D1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15,411,371</w:t>
            </w:r>
          </w:p>
          <w:p w14:paraId="5D84DB6A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344,782,919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CE26C72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197,193,728</w:t>
            </w:r>
          </w:p>
          <w:p w14:paraId="256735E5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3,684,073,804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38B5BED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20,910,444</w:t>
            </w:r>
          </w:p>
          <w:p w14:paraId="14523C63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- 20,910,444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E358AA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24,078,653</w:t>
            </w:r>
          </w:p>
          <w:p w14:paraId="79CD3C29" w14:textId="77777777" w:rsidR="00181A34" w:rsidRPr="00094FB1" w:rsidRDefault="00181A34" w:rsidP="00F263FD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094FB1">
              <w:rPr>
                <w:rFonts w:ascii="新細明體" w:hAnsi="新細明體"/>
                <w:b/>
                <w:noProof/>
                <w:spacing w:val="-6"/>
                <w:sz w:val="20"/>
              </w:rPr>
              <w:t>1,334,287,695</w:t>
            </w:r>
          </w:p>
        </w:tc>
      </w:tr>
      <w:tr w:rsidR="00181A34" w:rsidRPr="00094FB1" w14:paraId="5A5913C0" w14:textId="77777777" w:rsidTr="00B40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624"/>
        </w:trPr>
        <w:tc>
          <w:tcPr>
            <w:tcW w:w="823" w:type="dxa"/>
            <w:shd w:val="clear" w:color="auto" w:fill="auto"/>
            <w:vAlign w:val="center"/>
          </w:tcPr>
          <w:p w14:paraId="3052A787" w14:textId="77777777" w:rsidR="00181A34" w:rsidRPr="00F263FD" w:rsidRDefault="00181A34" w:rsidP="001D5B4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DF1B3D1" w14:textId="77777777" w:rsidR="00181A34" w:rsidRPr="00F263FD" w:rsidRDefault="00181A34" w:rsidP="001D5B4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263FD">
              <w:rPr>
                <w:rFonts w:ascii="標楷體" w:eastAsia="標楷體" w:hAnsi="標楷體" w:hint="eastAsia"/>
                <w:bCs/>
                <w:noProof/>
                <w:sz w:val="20"/>
              </w:rPr>
              <w:t>縣議會主管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8C479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CA376FF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4,740,091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618FA51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747BB9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5F3376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EA0B40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4,740,091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627029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19B9F2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A360A91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6401D44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AF833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C49695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5BD7D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974691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F149B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0A6A71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64BF2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805EB9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2B26E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080C7E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81F48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F8E084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4,740,091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6E0589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7B3A00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0EFA1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69D447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181A34" w:rsidRPr="00094FB1" w14:paraId="3D7CD2EE" w14:textId="77777777" w:rsidTr="00B40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0"/>
        </w:trPr>
        <w:tc>
          <w:tcPr>
            <w:tcW w:w="823" w:type="dxa"/>
            <w:shd w:val="clear" w:color="auto" w:fill="auto"/>
            <w:vAlign w:val="center"/>
          </w:tcPr>
          <w:p w14:paraId="26B8EB86" w14:textId="77777777" w:rsidR="00181A34" w:rsidRPr="00F263FD" w:rsidRDefault="00181A34" w:rsidP="001D5B4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z w:val="20"/>
              </w:rPr>
              <w:t>103－113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1F303F49" w14:textId="77777777" w:rsidR="00181A34" w:rsidRPr="00F263FD" w:rsidRDefault="00181A34" w:rsidP="001D5B4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263FD">
              <w:rPr>
                <w:rFonts w:ascii="標楷體" w:eastAsia="標楷體" w:hAnsi="標楷體" w:hint="eastAsia"/>
                <w:bCs/>
                <w:noProof/>
                <w:sz w:val="20"/>
              </w:rPr>
              <w:t>縣政府主管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F8919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199,062,431</w:t>
            </w:r>
          </w:p>
          <w:p w14:paraId="12F50414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4,439,589,242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AA20A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13,666,841</w:t>
            </w:r>
          </w:p>
          <w:p w14:paraId="05B4432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285,748,045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6F81BCE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182,227,381</w:t>
            </w:r>
          </w:p>
          <w:p w14:paraId="5F390CE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3,148,229,732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B03D01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20,910,444</w:t>
            </w:r>
          </w:p>
          <w:p w14:paraId="46210F5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- 20,910,444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D56CE2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24,078,653</w:t>
            </w:r>
          </w:p>
          <w:p w14:paraId="0630966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984,701,021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0793A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AB89FD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723,300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7D91F6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F97590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C3F9034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D8BDDF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CEA2E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74D03EF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- 723,300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09CDD9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13,666,841</w:t>
            </w:r>
          </w:p>
          <w:p w14:paraId="5CEE9831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286,471,345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8516691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182,227,381</w:t>
            </w:r>
          </w:p>
          <w:p w14:paraId="75D8AF8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3,148,229,732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D39D2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20,910,444</w:t>
            </w:r>
          </w:p>
          <w:p w14:paraId="153F937E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- 20,910,444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0A0B7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24,078,653</w:t>
            </w:r>
          </w:p>
          <w:p w14:paraId="73667AA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983,977,721</w:t>
            </w:r>
          </w:p>
        </w:tc>
      </w:tr>
      <w:tr w:rsidR="00181A34" w:rsidRPr="00094FB1" w14:paraId="512EA326" w14:textId="77777777" w:rsidTr="00B40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0"/>
        </w:trPr>
        <w:tc>
          <w:tcPr>
            <w:tcW w:w="823" w:type="dxa"/>
            <w:shd w:val="clear" w:color="auto" w:fill="auto"/>
            <w:vAlign w:val="center"/>
          </w:tcPr>
          <w:p w14:paraId="56FD86B1" w14:textId="77777777" w:rsidR="00181A34" w:rsidRPr="00F263FD" w:rsidRDefault="00181A34" w:rsidP="001D5B4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z w:val="20"/>
              </w:rPr>
              <w:t>109－113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7250B5E" w14:textId="77777777" w:rsidR="00181A34" w:rsidRPr="00F263FD" w:rsidRDefault="00181A34" w:rsidP="001D5B4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263FD">
              <w:rPr>
                <w:rFonts w:ascii="標楷體" w:eastAsia="標楷體" w:hAnsi="標楷體" w:hint="eastAsia"/>
                <w:bCs/>
                <w:noProof/>
                <w:sz w:val="20"/>
              </w:rPr>
              <w:t>花蓮縣文化局主管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31F18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E0BED2F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274,147,887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970AC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F86358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1,042,341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ABFB0A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6E94E1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84,447,876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F65842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48B7DD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67B1C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31C88E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188,657,670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8BD86D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9EB06C1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6EDE6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055CE9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6E21AF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B3064F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A9E5AA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807B8E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4DCE7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2F65C9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1,042,341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4B9B0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F87F50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84,447,876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D0B77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B1AE52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1D53D3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C9953BE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188,657,670</w:t>
            </w:r>
          </w:p>
        </w:tc>
      </w:tr>
      <w:tr w:rsidR="00181A34" w:rsidRPr="00094FB1" w14:paraId="176CCB0D" w14:textId="77777777" w:rsidTr="00B40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0"/>
        </w:trPr>
        <w:tc>
          <w:tcPr>
            <w:tcW w:w="823" w:type="dxa"/>
            <w:shd w:val="clear" w:color="auto" w:fill="auto"/>
            <w:vAlign w:val="center"/>
          </w:tcPr>
          <w:p w14:paraId="2AFDAD15" w14:textId="77777777" w:rsidR="00181A34" w:rsidRPr="00F263FD" w:rsidRDefault="00181A34" w:rsidP="001D5B4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0E5D851" w14:textId="77777777" w:rsidR="00181A34" w:rsidRPr="00F263FD" w:rsidRDefault="00181A34" w:rsidP="001D5B4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263FD">
              <w:rPr>
                <w:rFonts w:ascii="標楷體" w:eastAsia="標楷體" w:hAnsi="標楷體" w:hint="eastAsia"/>
                <w:bCs/>
                <w:noProof/>
                <w:sz w:val="20"/>
              </w:rPr>
              <w:t>農業處主管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CA8858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817475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5,120,000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017959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3D381C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427602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5A17BD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4,592,000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1974C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EA19F3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656E7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34BF6F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528,000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44E47D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A278C81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A45F29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877D6B4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874A76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E472FE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C0572B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80E4FA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812F24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9E5F04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54097A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A05FDA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4,592,000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2E0439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08E990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990935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A70E0C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528,000</w:t>
            </w:r>
          </w:p>
        </w:tc>
      </w:tr>
      <w:tr w:rsidR="00181A34" w:rsidRPr="00094FB1" w14:paraId="46574424" w14:textId="77777777" w:rsidTr="00B40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0"/>
        </w:trPr>
        <w:tc>
          <w:tcPr>
            <w:tcW w:w="823" w:type="dxa"/>
            <w:shd w:val="clear" w:color="auto" w:fill="auto"/>
            <w:vAlign w:val="center"/>
          </w:tcPr>
          <w:p w14:paraId="20C9DED0" w14:textId="77777777" w:rsidR="00181A34" w:rsidRPr="00F263FD" w:rsidRDefault="00181A34" w:rsidP="001D5B4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z w:val="20"/>
              </w:rPr>
              <w:t>111－113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B7599F1" w14:textId="77777777" w:rsidR="00181A34" w:rsidRPr="00C42590" w:rsidRDefault="00181A34" w:rsidP="001D5B40">
            <w:pPr>
              <w:jc w:val="distribute"/>
              <w:rPr>
                <w:rFonts w:ascii="標楷體" w:eastAsia="標楷體" w:hAnsi="標楷體"/>
                <w:bCs/>
                <w:spacing w:val="-20"/>
                <w:sz w:val="20"/>
              </w:rPr>
            </w:pPr>
            <w:r w:rsidRPr="00C42590">
              <w:rPr>
                <w:rFonts w:ascii="標楷體" w:eastAsia="標楷體" w:hAnsi="標楷體" w:hint="eastAsia"/>
                <w:bCs/>
                <w:noProof/>
                <w:spacing w:val="-20"/>
                <w:sz w:val="20"/>
              </w:rPr>
              <w:t>花蓮縣地方稅務局主管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9F9E3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B85CB4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2,215,571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D4ED3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19E13B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310,000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866B25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6D568D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1,795,571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423A56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68DE56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A6205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C33A2D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110,000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3FAE7E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B9F3BA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6C001A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F0C6644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BC2F8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378D67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C86D7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D1B7C9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2868B7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EA0FDF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310,000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13BCD3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E3D753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1,795,571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C60FC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7580E8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83109CE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C5224B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110,000</w:t>
            </w:r>
          </w:p>
        </w:tc>
      </w:tr>
      <w:tr w:rsidR="00181A34" w:rsidRPr="00094FB1" w14:paraId="365C0067" w14:textId="77777777" w:rsidTr="00B40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0"/>
        </w:trPr>
        <w:tc>
          <w:tcPr>
            <w:tcW w:w="823" w:type="dxa"/>
            <w:shd w:val="clear" w:color="auto" w:fill="auto"/>
            <w:vAlign w:val="center"/>
          </w:tcPr>
          <w:p w14:paraId="584E4F81" w14:textId="77777777" w:rsidR="00181A34" w:rsidRPr="00F263FD" w:rsidRDefault="00181A34" w:rsidP="001D5B4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4F4CDCC2" w14:textId="77777777" w:rsidR="00181A34" w:rsidRPr="00F263FD" w:rsidRDefault="00181A34" w:rsidP="001D5B4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263FD">
              <w:rPr>
                <w:rFonts w:ascii="標楷體" w:eastAsia="標楷體" w:hAnsi="標楷體" w:hint="eastAsia"/>
                <w:bCs/>
                <w:noProof/>
                <w:sz w:val="20"/>
              </w:rPr>
              <w:t>花蓮縣警察局主管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BDD09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6F85A6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55,140,435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B196B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7F0784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2F43D8D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8E1C8A1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552,435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8DAA83F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77557F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BCB23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10CC74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54,588,000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45176E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FA0928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E222E64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05A9B2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FF056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88013C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483391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9312C7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83FBFE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867178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FEE1E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E2DFDF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552,435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573CCE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688CF9F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99203D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1A948D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54,588,000</w:t>
            </w:r>
          </w:p>
        </w:tc>
      </w:tr>
      <w:tr w:rsidR="00181A34" w:rsidRPr="00094FB1" w14:paraId="6BB0FB07" w14:textId="77777777" w:rsidTr="00B40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0"/>
        </w:trPr>
        <w:tc>
          <w:tcPr>
            <w:tcW w:w="823" w:type="dxa"/>
            <w:shd w:val="clear" w:color="auto" w:fill="auto"/>
            <w:vAlign w:val="center"/>
          </w:tcPr>
          <w:p w14:paraId="66B666E7" w14:textId="77777777" w:rsidR="00181A34" w:rsidRPr="00F263FD" w:rsidRDefault="00181A34" w:rsidP="001D5B4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7E96945D" w14:textId="77777777" w:rsidR="00181A34" w:rsidRPr="00F263FD" w:rsidRDefault="00181A34" w:rsidP="001D5B4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263FD">
              <w:rPr>
                <w:rFonts w:ascii="標楷體" w:eastAsia="標楷體" w:hAnsi="標楷體" w:hint="eastAsia"/>
                <w:bCs/>
                <w:noProof/>
                <w:sz w:val="20"/>
              </w:rPr>
              <w:t>花蓮縣消防局主管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C6BBE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02474F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101,650,848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A75FE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D15E6DF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251,532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5C46D25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3FFA7C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101,399,316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D426CE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2E1787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ED6451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D256C7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FBF7E8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065E4C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00650B4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D52DBE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ECA6CC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6BBFBE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4BC0FF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DBCFC9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63273AF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88CEA1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251,532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0FCAB2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83EBF4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101,399,316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A3BCA0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2C3195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1B0A09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00D5CE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</w:tr>
      <w:tr w:rsidR="00181A34" w:rsidRPr="00094FB1" w14:paraId="6A4AD99A" w14:textId="77777777" w:rsidTr="00B40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0"/>
        </w:trPr>
        <w:tc>
          <w:tcPr>
            <w:tcW w:w="823" w:type="dxa"/>
            <w:shd w:val="clear" w:color="auto" w:fill="auto"/>
            <w:vAlign w:val="center"/>
          </w:tcPr>
          <w:p w14:paraId="0FE4E510" w14:textId="77777777" w:rsidR="00181A34" w:rsidRPr="00F263FD" w:rsidRDefault="00181A34" w:rsidP="001D5B4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z w:val="20"/>
              </w:rPr>
              <w:t>111－113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5B344DBC" w14:textId="77777777" w:rsidR="00181A34" w:rsidRPr="00F263FD" w:rsidRDefault="00181A34" w:rsidP="001D5B4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263FD">
              <w:rPr>
                <w:rFonts w:ascii="標楷體" w:eastAsia="標楷體" w:hAnsi="標楷體" w:hint="eastAsia"/>
                <w:bCs/>
                <w:noProof/>
                <w:sz w:val="20"/>
              </w:rPr>
              <w:t>花蓮縣衛生局主管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97049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C9889F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32,279,986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F0E86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F0F798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104,094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7FB6E56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68C39D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11,973,651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C941CF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927EF2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C0D458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43096D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20,202,241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717B7A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3ED840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EF75F0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28C26C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5B912D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8147474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3C488BE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5BEAB9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EC91C5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4510BB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104,094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43AA08E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82E28D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11,973,651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DE1EEB1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F8EB85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141E83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876A2A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20,202,241</w:t>
            </w:r>
          </w:p>
        </w:tc>
      </w:tr>
      <w:tr w:rsidR="00181A34" w:rsidRPr="00094FB1" w14:paraId="693C0EA9" w14:textId="77777777" w:rsidTr="00B40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0"/>
        </w:trPr>
        <w:tc>
          <w:tcPr>
            <w:tcW w:w="823" w:type="dxa"/>
            <w:shd w:val="clear" w:color="auto" w:fill="auto"/>
            <w:vAlign w:val="center"/>
          </w:tcPr>
          <w:p w14:paraId="151CDC43" w14:textId="77777777" w:rsidR="00181A34" w:rsidRPr="00F263FD" w:rsidRDefault="00181A34" w:rsidP="001D5B4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z w:val="20"/>
              </w:rPr>
              <w:t>109－</w:t>
            </w:r>
            <w:r w:rsidRPr="00F263FD">
              <w:rPr>
                <w:rFonts w:ascii="新細明體" w:hAnsi="新細明體"/>
                <w:bCs/>
                <w:noProof/>
                <w:sz w:val="20"/>
              </w:rPr>
              <w:t>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0F3AC4B8" w14:textId="77777777" w:rsidR="00181A34" w:rsidRPr="00C42590" w:rsidRDefault="00181A34" w:rsidP="001D5B40">
            <w:pPr>
              <w:jc w:val="distribute"/>
              <w:rPr>
                <w:rFonts w:ascii="標楷體" w:eastAsia="標楷體" w:hAnsi="標楷體"/>
                <w:bCs/>
                <w:spacing w:val="-20"/>
                <w:sz w:val="20"/>
              </w:rPr>
            </w:pPr>
            <w:r w:rsidRPr="00C42590">
              <w:rPr>
                <w:rFonts w:ascii="標楷體" w:eastAsia="標楷體" w:hAnsi="標楷體" w:hint="eastAsia"/>
                <w:bCs/>
                <w:noProof/>
                <w:spacing w:val="-20"/>
                <w:sz w:val="20"/>
              </w:rPr>
              <w:t>花蓮縣環境保護局主管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997A2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6F0ADB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97,905,971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A454D7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FBA0EC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5,560,850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0FD67AE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235E51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54,620,819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A319F1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4272A4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D8E1666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7EFE25C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37,724,302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76FB9A74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2D6154A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9F90534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149456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2F84C0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A89403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E718D7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54D085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746B47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E8653E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5,560,850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24CDB58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9879B6F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54,620,819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0262AA5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E2DD494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F40E6BE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7E0E19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37,724,302</w:t>
            </w:r>
          </w:p>
        </w:tc>
      </w:tr>
      <w:tr w:rsidR="00181A34" w:rsidRPr="00094FB1" w14:paraId="124AD517" w14:textId="77777777" w:rsidTr="00B4037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1020"/>
        </w:trPr>
        <w:tc>
          <w:tcPr>
            <w:tcW w:w="823" w:type="dxa"/>
            <w:shd w:val="clear" w:color="auto" w:fill="auto"/>
            <w:vAlign w:val="center"/>
          </w:tcPr>
          <w:p w14:paraId="5617C243" w14:textId="77777777" w:rsidR="00181A34" w:rsidRPr="00F263FD" w:rsidRDefault="00181A34" w:rsidP="001D5B40">
            <w:pPr>
              <w:jc w:val="center"/>
              <w:rPr>
                <w:rFonts w:ascii="新細明體" w:hAnsi="新細明體"/>
                <w:bCs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z w:val="20"/>
              </w:rPr>
              <w:t>108－113</w:t>
            </w:r>
          </w:p>
        </w:tc>
        <w:tc>
          <w:tcPr>
            <w:tcW w:w="1937" w:type="dxa"/>
            <w:shd w:val="clear" w:color="auto" w:fill="auto"/>
            <w:vAlign w:val="center"/>
          </w:tcPr>
          <w:p w14:paraId="688462BF" w14:textId="77777777" w:rsidR="00181A34" w:rsidRPr="00F263FD" w:rsidRDefault="00181A34" w:rsidP="001D5B40">
            <w:pPr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F263FD">
              <w:rPr>
                <w:rFonts w:ascii="標楷體" w:eastAsia="標楷體" w:hAnsi="標楷體" w:hint="eastAsia"/>
                <w:bCs/>
                <w:noProof/>
                <w:sz w:val="20"/>
              </w:rPr>
              <w:t>統籌支撥科目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9CD347F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16,710,877</w:t>
            </w:r>
          </w:p>
          <w:p w14:paraId="1063B05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371,264,831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B701EDE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1,744,530</w:t>
            </w:r>
          </w:p>
          <w:p w14:paraId="775D05C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51,042,757</w:t>
            </w:r>
          </w:p>
        </w:tc>
        <w:tc>
          <w:tcPr>
            <w:tcW w:w="1460" w:type="dxa"/>
            <w:gridSpan w:val="2"/>
            <w:shd w:val="clear" w:color="auto" w:fill="auto"/>
            <w:vAlign w:val="center"/>
          </w:tcPr>
          <w:p w14:paraId="46B2DEE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14,966,347</w:t>
            </w:r>
          </w:p>
          <w:p w14:paraId="571D643C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271,722,313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9B2D5D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527FAE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9D1AA5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0B80A27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48,499,761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60E4DD4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470911C1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1FAFEB7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550A980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276634A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2CBCA3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F18E8D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39A91935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2738DA53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1,744,530</w:t>
            </w:r>
          </w:p>
          <w:p w14:paraId="4B1C7459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51,042,757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1DA85E24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14,966,347</w:t>
            </w:r>
          </w:p>
          <w:p w14:paraId="5F303C74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271,722,313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588C22E1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1322EB6E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3DAE9EB2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 w:hint="eastAsia"/>
                <w:bCs/>
                <w:noProof/>
                <w:spacing w:val="-6"/>
                <w:sz w:val="20"/>
              </w:rPr>
              <w:t>－</w:t>
            </w:r>
          </w:p>
          <w:p w14:paraId="6F0AF44B" w14:textId="77777777" w:rsidR="00181A34" w:rsidRPr="00F263FD" w:rsidRDefault="00181A34" w:rsidP="001D5B40">
            <w:pPr>
              <w:jc w:val="right"/>
              <w:rPr>
                <w:rFonts w:ascii="新細明體" w:hAnsi="新細明體"/>
                <w:bCs/>
                <w:spacing w:val="-6"/>
                <w:sz w:val="20"/>
              </w:rPr>
            </w:pPr>
            <w:r w:rsidRPr="00F263FD">
              <w:rPr>
                <w:rFonts w:ascii="新細明體" w:hAnsi="新細明體"/>
                <w:bCs/>
                <w:noProof/>
                <w:spacing w:val="-6"/>
                <w:sz w:val="20"/>
              </w:rPr>
              <w:t>48,499,761</w:t>
            </w:r>
          </w:p>
        </w:tc>
      </w:tr>
    </w:tbl>
    <w:p w14:paraId="7AB64E96" w14:textId="77777777" w:rsidR="00D867AC" w:rsidRDefault="00D867AC" w:rsidP="00ED19D3">
      <w:pPr>
        <w:ind w:right="414"/>
        <w:rPr>
          <w:rFonts w:eastAsia="標楷體"/>
          <w:sz w:val="22"/>
        </w:rPr>
      </w:pPr>
    </w:p>
    <w:sectPr w:rsidR="00D867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153F2" w14:textId="77777777" w:rsidR="00181A34" w:rsidRDefault="00181A34">
      <w:r>
        <w:separator/>
      </w:r>
    </w:p>
  </w:endnote>
  <w:endnote w:type="continuationSeparator" w:id="0">
    <w:p w14:paraId="60892020" w14:textId="77777777" w:rsidR="00181A34" w:rsidRDefault="00181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F6962" w14:textId="0C9E86D5" w:rsidR="000D612D" w:rsidRPr="000D612D" w:rsidRDefault="000D612D" w:rsidP="000D612D">
    <w:pPr>
      <w:pStyle w:val="a4"/>
      <w:jc w:val="center"/>
      <w:rPr>
        <w:rFonts w:ascii="標楷體" w:eastAsia="標楷體"/>
      </w:rPr>
    </w:pPr>
    <w:r w:rsidRPr="000D612D">
      <w:rPr>
        <w:rFonts w:ascii="標楷體" w:eastAsia="標楷體" w:hint="eastAsia"/>
      </w:rPr>
      <w:t>第 14-</w:t>
    </w:r>
    <w:r w:rsidRPr="000D612D">
      <w:rPr>
        <w:rFonts w:ascii="標楷體" w:eastAsia="標楷體"/>
      </w:rPr>
      <w:fldChar w:fldCharType="begin"/>
    </w:r>
    <w:r w:rsidRPr="000D612D">
      <w:rPr>
        <w:rFonts w:ascii="標楷體" w:eastAsia="標楷體"/>
      </w:rPr>
      <w:instrText xml:space="preserve"> </w:instrText>
    </w:r>
    <w:r w:rsidRPr="000D612D">
      <w:rPr>
        <w:rFonts w:ascii="標楷體" w:eastAsia="標楷體" w:hint="eastAsia"/>
      </w:rPr>
      <w:instrText>PAGE  \* MERGEFORMAT</w:instrText>
    </w:r>
    <w:r w:rsidRPr="000D612D">
      <w:rPr>
        <w:rFonts w:ascii="標楷體" w:eastAsia="標楷體"/>
      </w:rPr>
      <w:instrText xml:space="preserve"> </w:instrText>
    </w:r>
    <w:r w:rsidRPr="000D612D">
      <w:rPr>
        <w:rFonts w:ascii="標楷體" w:eastAsia="標楷體"/>
      </w:rPr>
      <w:fldChar w:fldCharType="separate"/>
    </w:r>
    <w:r w:rsidRPr="000D612D">
      <w:rPr>
        <w:rFonts w:ascii="標楷體" w:eastAsia="標楷體"/>
        <w:noProof/>
      </w:rPr>
      <w:t>1</w:t>
    </w:r>
    <w:r w:rsidRPr="000D612D">
      <w:rPr>
        <w:rFonts w:ascii="標楷體" w:eastAsia="標楷體"/>
      </w:rPr>
      <w:fldChar w:fldCharType="end"/>
    </w:r>
    <w:r w:rsidRPr="000D612D">
      <w:rPr>
        <w:rFonts w:ascii="標楷體" w:eastAsia="標楷體" w:hint="eastAsia"/>
      </w:rPr>
      <w:t xml:space="preserve"> 頁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C296B" w14:textId="523884AF" w:rsidR="000D612D" w:rsidRPr="000D612D" w:rsidRDefault="000D612D" w:rsidP="000D612D">
    <w:pPr>
      <w:pStyle w:val="a4"/>
      <w:jc w:val="center"/>
      <w:rPr>
        <w:rFonts w:ascii="標楷體" w:eastAsia="標楷體"/>
      </w:rPr>
    </w:pPr>
    <w:r w:rsidRPr="000D612D">
      <w:rPr>
        <w:rFonts w:ascii="標楷體" w:eastAsia="標楷體" w:hint="eastAsia"/>
      </w:rPr>
      <w:t>第 14-</w:t>
    </w:r>
    <w:r w:rsidRPr="000D612D">
      <w:rPr>
        <w:rFonts w:ascii="標楷體" w:eastAsia="標楷體"/>
      </w:rPr>
      <w:fldChar w:fldCharType="begin"/>
    </w:r>
    <w:r w:rsidRPr="000D612D">
      <w:rPr>
        <w:rFonts w:ascii="標楷體" w:eastAsia="標楷體"/>
      </w:rPr>
      <w:instrText xml:space="preserve"> </w:instrText>
    </w:r>
    <w:r w:rsidRPr="000D612D">
      <w:rPr>
        <w:rFonts w:ascii="標楷體" w:eastAsia="標楷體" w:hint="eastAsia"/>
      </w:rPr>
      <w:instrText>PAGE  \* MERGEFORMAT</w:instrText>
    </w:r>
    <w:r w:rsidRPr="000D612D">
      <w:rPr>
        <w:rFonts w:ascii="標楷體" w:eastAsia="標楷體"/>
      </w:rPr>
      <w:instrText xml:space="preserve"> </w:instrText>
    </w:r>
    <w:r w:rsidRPr="000D612D">
      <w:rPr>
        <w:rFonts w:ascii="標楷體" w:eastAsia="標楷體"/>
      </w:rPr>
      <w:fldChar w:fldCharType="separate"/>
    </w:r>
    <w:r w:rsidRPr="000D612D">
      <w:rPr>
        <w:rFonts w:ascii="標楷體" w:eastAsia="標楷體"/>
        <w:noProof/>
      </w:rPr>
      <w:t>1</w:t>
    </w:r>
    <w:r w:rsidRPr="000D612D">
      <w:rPr>
        <w:rFonts w:ascii="標楷體" w:eastAsia="標楷體"/>
      </w:rPr>
      <w:fldChar w:fldCharType="end"/>
    </w:r>
    <w:r w:rsidRPr="000D612D">
      <w:rPr>
        <w:rFonts w:ascii="標楷體" w:eastAsia="標楷體" w:hint="eastAsia"/>
      </w:rPr>
      <w:t xml:space="preserve"> 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F31C53" w14:textId="22D15CB5" w:rsidR="000D612D" w:rsidRPr="000D612D" w:rsidRDefault="000D612D" w:rsidP="000D612D">
    <w:pPr>
      <w:pStyle w:val="a4"/>
      <w:jc w:val="center"/>
      <w:rPr>
        <w:rFonts w:ascii="標楷體" w:eastAsia="標楷體"/>
      </w:rPr>
    </w:pPr>
    <w:r w:rsidRPr="000D612D">
      <w:rPr>
        <w:rFonts w:ascii="標楷體" w:eastAsia="標楷體" w:hint="eastAsia"/>
      </w:rPr>
      <w:t>第 14-</w:t>
    </w:r>
    <w:r w:rsidRPr="000D612D">
      <w:rPr>
        <w:rFonts w:ascii="標楷體" w:eastAsia="標楷體"/>
      </w:rPr>
      <w:fldChar w:fldCharType="begin"/>
    </w:r>
    <w:r w:rsidRPr="000D612D">
      <w:rPr>
        <w:rFonts w:ascii="標楷體" w:eastAsia="標楷體"/>
      </w:rPr>
      <w:instrText xml:space="preserve"> </w:instrText>
    </w:r>
    <w:r w:rsidRPr="000D612D">
      <w:rPr>
        <w:rFonts w:ascii="標楷體" w:eastAsia="標楷體" w:hint="eastAsia"/>
      </w:rPr>
      <w:instrText>PAGE  \* MERGEFORMAT</w:instrText>
    </w:r>
    <w:r w:rsidRPr="000D612D">
      <w:rPr>
        <w:rFonts w:ascii="標楷體" w:eastAsia="標楷體"/>
      </w:rPr>
      <w:instrText xml:space="preserve"> </w:instrText>
    </w:r>
    <w:r w:rsidRPr="000D612D">
      <w:rPr>
        <w:rFonts w:ascii="標楷體" w:eastAsia="標楷體"/>
      </w:rPr>
      <w:fldChar w:fldCharType="separate"/>
    </w:r>
    <w:r w:rsidRPr="000D612D">
      <w:rPr>
        <w:rFonts w:ascii="標楷體" w:eastAsia="標楷體"/>
        <w:noProof/>
      </w:rPr>
      <w:t>1</w:t>
    </w:r>
    <w:r w:rsidRPr="000D612D">
      <w:rPr>
        <w:rFonts w:ascii="標楷體" w:eastAsia="標楷體"/>
      </w:rPr>
      <w:fldChar w:fldCharType="end"/>
    </w:r>
    <w:r w:rsidRPr="000D612D">
      <w:rPr>
        <w:rFonts w:ascii="標楷體" w:eastAsia="標楷體" w:hint="eastAsia"/>
      </w:rPr>
      <w:t xml:space="preserve"> 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F1BB1E" w14:textId="77777777" w:rsidR="00181A34" w:rsidRDefault="00181A34">
      <w:r>
        <w:separator/>
      </w:r>
    </w:p>
  </w:footnote>
  <w:footnote w:type="continuationSeparator" w:id="0">
    <w:p w14:paraId="685E91FD" w14:textId="77777777" w:rsidR="00181A34" w:rsidRDefault="00181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41AFC" w14:textId="77777777" w:rsidR="000D612D" w:rsidRDefault="000D61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AC568" w14:textId="243AD250" w:rsidR="00D867AC" w:rsidRDefault="009F150E">
    <w:pPr>
      <w:jc w:val="center"/>
    </w:pPr>
    <w:r w:rsidRPr="009F150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拾伍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中華民國</w:t>
    </w:r>
    <w:r w:rsidRPr="009F150E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年度</w:t>
    </w:r>
    <w:r w:rsidRPr="009F150E">
      <w:rPr>
        <w:rFonts w:ascii="標楷體" w:eastAsia="標楷體" w:hAnsi="標楷體" w:hint="eastAsia"/>
        <w:b/>
        <w:spacing w:val="60"/>
        <w:sz w:val="32"/>
        <w:szCs w:val="32"/>
        <w:u w:val="single"/>
      </w:rPr>
      <w:t>花蓮縣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總決算以前年度歲出</w:t>
    </w:r>
    <w:r w:rsidRPr="009F150E">
      <w:rPr>
        <w:rFonts w:ascii="標楷體" w:eastAsia="標楷體" w:hAnsi="標楷體"/>
        <w:b/>
        <w:spacing w:val="60"/>
        <w:sz w:val="32"/>
        <w:szCs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轉入數決算審定</w:t>
    </w:r>
    <w:r w:rsidR="00AB6EA1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szCs w:val="32"/>
        <w:u w:val="single"/>
      </w:rPr>
      <w:t>表</w:t>
    </w:r>
    <w:r w:rsidRPr="009F150E">
      <w:rPr>
        <w:rFonts w:ascii="標楷體" w:eastAsia="標楷體" w:hAnsi="標楷體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35BEB" w14:textId="34C70A69" w:rsidR="00D867AC" w:rsidRDefault="009F150E">
    <w:pPr>
      <w:jc w:val="center"/>
      <w:rPr>
        <w:rFonts w:ascii="標楷體" w:eastAsia="標楷體" w:hAnsi="標楷體"/>
        <w:b/>
        <w:sz w:val="32"/>
      </w:rPr>
    </w:pPr>
    <w:r w:rsidRPr="009F150E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</w:t>
    </w:r>
    <w:r w:rsidR="00AE5276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肆</w:t>
    </w:r>
    <w:r w:rsidR="00B27658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中華民國</w:t>
    </w:r>
    <w:r w:rsidRPr="009F150E">
      <w:rPr>
        <w:rFonts w:ascii="標楷體" w:eastAsia="標楷體" w:hAnsi="標楷體" w:hint="eastAsia"/>
        <w:b/>
        <w:spacing w:val="60"/>
        <w:sz w:val="32"/>
        <w:u w:val="single"/>
      </w:rPr>
      <w:t>114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年度</w:t>
    </w:r>
    <w:r w:rsidRPr="009F150E">
      <w:rPr>
        <w:rFonts w:ascii="標楷體" w:eastAsia="標楷體" w:hAnsi="標楷體" w:hint="eastAsia"/>
        <w:b/>
        <w:spacing w:val="60"/>
        <w:sz w:val="32"/>
        <w:u w:val="single"/>
      </w:rPr>
      <w:t>花蓮縣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總決算以前年度歲出</w:t>
    </w:r>
    <w:r w:rsidRPr="009F150E">
      <w:rPr>
        <w:rFonts w:ascii="標楷體" w:eastAsia="標楷體" w:hAnsi="標楷體"/>
        <w:b/>
        <w:spacing w:val="60"/>
        <w:sz w:val="32"/>
        <w:u w:val="single"/>
      </w:rPr>
      <w:t>機關別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轉入數決算審定</w:t>
    </w:r>
    <w:r w:rsidR="009D2E50" w:rsidRPr="003F092B">
      <w:rPr>
        <w:rFonts w:ascii="標楷體" w:eastAsia="標楷體" w:hAnsi="標楷體" w:hint="eastAsia"/>
        <w:b/>
        <w:spacing w:val="60"/>
        <w:sz w:val="32"/>
        <w:u w:val="single"/>
      </w:rPr>
      <w:t>總</w:t>
    </w:r>
    <w:r w:rsidR="00D867AC" w:rsidRPr="003F092B">
      <w:rPr>
        <w:rFonts w:ascii="標楷體" w:eastAsia="標楷體" w:hAnsi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A34"/>
    <w:rsid w:val="0001712C"/>
    <w:rsid w:val="000A3326"/>
    <w:rsid w:val="000D612D"/>
    <w:rsid w:val="001214FD"/>
    <w:rsid w:val="00181A34"/>
    <w:rsid w:val="001A4B2C"/>
    <w:rsid w:val="0022528F"/>
    <w:rsid w:val="002E20B4"/>
    <w:rsid w:val="00344B1B"/>
    <w:rsid w:val="003F092B"/>
    <w:rsid w:val="004E0B7F"/>
    <w:rsid w:val="00734FFE"/>
    <w:rsid w:val="00775C5D"/>
    <w:rsid w:val="008B0CCA"/>
    <w:rsid w:val="008E605A"/>
    <w:rsid w:val="009D2E50"/>
    <w:rsid w:val="009F150E"/>
    <w:rsid w:val="00A61B50"/>
    <w:rsid w:val="00AA7593"/>
    <w:rsid w:val="00AB6EA1"/>
    <w:rsid w:val="00AE5276"/>
    <w:rsid w:val="00B27658"/>
    <w:rsid w:val="00B4037F"/>
    <w:rsid w:val="00C42590"/>
    <w:rsid w:val="00CC4AF3"/>
    <w:rsid w:val="00CE74C9"/>
    <w:rsid w:val="00D867AC"/>
    <w:rsid w:val="00EC414C"/>
    <w:rsid w:val="00ED19D3"/>
    <w:rsid w:val="00F263FD"/>
    <w:rsid w:val="00FB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280E4E6"/>
  <w15:chartTrackingRefBased/>
  <w15:docId w15:val="{0F93DC64-48D3-4BEE-B0A0-86696E070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FBWc1nxCb0Jj&#20197;&#21069;&#24180;&#24230;&#27506;&#20986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FBWc1nxCb0Jj以前年度歲出決算審定表</Template>
  <TotalTime>34</TotalTime>
  <Pages>1</Pages>
  <Words>573</Words>
  <Characters>1395</Characters>
  <Application>Microsoft Office Word</Application>
  <DocSecurity>0</DocSecurity>
  <Lines>11</Lines>
  <Paragraphs>3</Paragraphs>
  <ScaleCrop>false</ScaleCrop>
  <Company>N.A.O.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何宜樺</dc:creator>
  <cp:keywords/>
  <cp:lastModifiedBy>張簡稜剛</cp:lastModifiedBy>
  <cp:revision>10</cp:revision>
  <dcterms:created xsi:type="dcterms:W3CDTF">2026-06-02T00:59:00Z</dcterms:created>
  <dcterms:modified xsi:type="dcterms:W3CDTF">2026-06-22T02:43:00Z</dcterms:modified>
</cp:coreProperties>
</file>