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909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0AA8596A" w14:textId="77777777" w:rsidTr="00BF6EB0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5ED1BC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5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10857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D2C9" w14:textId="7AFE5DCE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F32D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3B3C621E" w14:textId="77777777" w:rsidTr="00BF6EB0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77AFCAA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58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443BF8B3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4BC0B714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08CAB93F" w14:textId="77777777" w:rsidTr="00BF6EB0">
        <w:trPr>
          <w:cantSplit/>
          <w:tblHeader/>
        </w:trPr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14:paraId="168CE94D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14:paraId="36DEDEA1" w14:textId="77777777" w:rsidR="00D867AC" w:rsidRDefault="00D867AC" w:rsidP="00197C4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1F0F8E0C" w14:textId="77777777" w:rsidR="00D867AC" w:rsidRDefault="00D867AC" w:rsidP="00EB59D9">
            <w:pPr>
              <w:ind w:left="48" w:right="9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32C927BE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6A068581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173C8BC5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5BBDDAC4" w14:textId="77777777" w:rsidTr="00BF6EB0">
        <w:trPr>
          <w:cantSplit/>
          <w:trHeight w:val="260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64314D99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14:paraId="527ACAC3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BC16F0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56CE7295" w14:textId="77777777" w:rsidR="00D867AC" w:rsidRDefault="00D867AC" w:rsidP="00EB59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490E99B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02AF3CA" w14:textId="77777777" w:rsidR="00D867AC" w:rsidRDefault="00D867AC" w:rsidP="0063125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1AD77A15" w14:textId="77777777" w:rsidR="00D867AC" w:rsidRDefault="00D867AC" w:rsidP="0063125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5773281B" w14:textId="77777777" w:rsidR="00D867AC" w:rsidRDefault="00D867AC" w:rsidP="0028775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77D681A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7B38C871" w14:textId="77777777" w:rsidR="00D867AC" w:rsidRDefault="00D867AC" w:rsidP="0028775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4C6EA317" w14:textId="77777777" w:rsidR="00D867AC" w:rsidRDefault="00D867AC" w:rsidP="0063125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4B7395ED" w14:textId="77777777" w:rsidR="00D867AC" w:rsidRDefault="00D867AC" w:rsidP="0028775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2C4B868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873E1CC" w14:textId="77777777" w:rsidR="00D867AC" w:rsidRDefault="00D867AC" w:rsidP="0028775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0AA2E45" w14:textId="77777777" w:rsidR="00D867AC" w:rsidRDefault="00D867AC" w:rsidP="0028775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867AC" w14:paraId="22B165B7" w14:textId="77777777" w:rsidTr="00BF6EB0">
        <w:trPr>
          <w:cantSplit/>
          <w:trHeight w:val="128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1D7E78E8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14:paraId="17F11EBF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8353D49" w14:textId="77777777" w:rsidR="00D867AC" w:rsidRDefault="00D867AC" w:rsidP="0053070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D7CE05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4AB6C2F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0617BE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6DA48E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F2B511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BD26EF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2F6E4F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4BBF57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9C570A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67EE7D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D91200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385E50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5C104C58" w14:textId="77777777" w:rsidTr="00BF6EB0">
        <w:trPr>
          <w:cantSplit/>
          <w:trHeight w:val="127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0A97DB3A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14:paraId="7EC1E6F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FC62941" w14:textId="77777777" w:rsidR="00D867AC" w:rsidRDefault="00D867AC" w:rsidP="0053070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029A45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78917B1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02BD5A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CB05FC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55735A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DB2202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5888C3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27863E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F9DCF7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42DD33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D0BBE1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6894B0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F32DA" w:rsidRPr="001A1183" w14:paraId="3934CB8F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17743D7" w14:textId="77777777" w:rsidR="00EF32DA" w:rsidRPr="001A1183" w:rsidRDefault="00EF32DA" w:rsidP="00907A2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77724606" w14:textId="77777777" w:rsidR="00EF32DA" w:rsidRPr="001A1183" w:rsidRDefault="00EF32DA" w:rsidP="00907A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A118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F559D9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5,599,828,170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84DBD5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359,470,990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3F259E9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3,881,267,532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70302F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F57488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1,359,089,648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84701B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CD8877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F8E9BD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2BCD74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- 723,300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75B428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360,194,290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8D3448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3,881,267,532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1B6827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776A47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1,358,366,348</w:t>
            </w:r>
          </w:p>
        </w:tc>
      </w:tr>
      <w:tr w:rsidR="00EF32DA" w:rsidRPr="001A1183" w14:paraId="466799FC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971F568" w14:textId="77777777" w:rsidR="00EF32DA" w:rsidRPr="001A1183" w:rsidRDefault="00EF32DA" w:rsidP="00907A2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63E0630E" w14:textId="77777777" w:rsidR="00EF32DA" w:rsidRPr="001A1183" w:rsidRDefault="00EF32DA" w:rsidP="00907A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A118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450CD8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215,773,308</w:t>
            </w:r>
          </w:p>
          <w:p w14:paraId="1E0A7E82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5,384,054,862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A3F202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15,411,371</w:t>
            </w:r>
          </w:p>
          <w:p w14:paraId="1387F3B9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344,059,619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19DAE23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197,193,728</w:t>
            </w:r>
          </w:p>
          <w:p w14:paraId="792E5BD0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3,684,073,804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85385F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20,910,444</w:t>
            </w:r>
          </w:p>
          <w:p w14:paraId="4BD04717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- 20,910,444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440824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24,078,653</w:t>
            </w:r>
          </w:p>
          <w:p w14:paraId="1CF8FBD6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1,335,010,995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E20168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75CC340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BB719A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E01E474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A6293B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6889645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F9CD1B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A3E37D6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- 723,300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F0DAF8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15,411,371</w:t>
            </w:r>
          </w:p>
          <w:p w14:paraId="460D27D9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344,782,919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BE7BD0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197,193,728</w:t>
            </w:r>
          </w:p>
          <w:p w14:paraId="03A09516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3,684,073,804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841B27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20,910,444</w:t>
            </w:r>
          </w:p>
          <w:p w14:paraId="61126D71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- 20,910,444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FD6125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24,078,653</w:t>
            </w:r>
          </w:p>
          <w:p w14:paraId="05847ACC" w14:textId="77777777" w:rsidR="00EF32DA" w:rsidRPr="001A1183" w:rsidRDefault="00EF32DA" w:rsidP="00907A2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A1183">
              <w:rPr>
                <w:rFonts w:ascii="新細明體" w:hAnsi="新細明體"/>
                <w:b/>
                <w:noProof/>
                <w:spacing w:val="-6"/>
                <w:sz w:val="20"/>
              </w:rPr>
              <w:t>1,334,287,695</w:t>
            </w:r>
          </w:p>
        </w:tc>
      </w:tr>
      <w:tr w:rsidR="00EF32DA" w14:paraId="7EBBE4EC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F8B2307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67CB8C25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CC680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BF55F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33,959,480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51CFE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A0BAD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3,206,472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B2C844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DA634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30,343,731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1FF82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7EF98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38A82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98E69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409,277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D4298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4A93E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1A1AF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88E87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4B17B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DA86D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732C5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78B75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1F0F4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99DBF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3,206,472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97EC3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4DEC4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30,343,731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6D06C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AABF1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729F3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51E49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409,277</w:t>
            </w:r>
          </w:p>
        </w:tc>
      </w:tr>
      <w:tr w:rsidR="00EF32DA" w14:paraId="5DFDC2CA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94A310B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E48177C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B9DB7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265CE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4,740,091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C69B2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3AF87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85ACA3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0C89C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4,740,091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0E836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D4578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2F47D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E3BC8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C3599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50963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9FF48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74C77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160E8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39391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4F5F6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0CA40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FE5D4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4CCBA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2E7AC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27D59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4,740,091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38EFE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58045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AABFB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89A7F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F32DA" w14:paraId="2BFF734A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B269639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425DF68D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C8642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88,239,374</w:t>
            </w:r>
          </w:p>
          <w:p w14:paraId="07B6F95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399,563,098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88824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7,519,343</w:t>
            </w:r>
          </w:p>
          <w:p w14:paraId="3CF9D6E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15,293,620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7B6F75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79,222,637</w:t>
            </w:r>
          </w:p>
          <w:p w14:paraId="213CD6F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354,455,697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0FD1A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11,600,000</w:t>
            </w:r>
          </w:p>
          <w:p w14:paraId="17EB645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- 11,600,000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75219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13,097,394</w:t>
            </w:r>
          </w:p>
          <w:p w14:paraId="749587D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18,213,781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89774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B2E5B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22A8E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B61AC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2D358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6C617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E362F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57ECE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273D1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7,519,343</w:t>
            </w:r>
          </w:p>
          <w:p w14:paraId="095F94E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15,293,620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DFBA4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79,222,637</w:t>
            </w:r>
          </w:p>
          <w:p w14:paraId="4BFA32A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354,455,697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74EF2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11,600,000</w:t>
            </w:r>
          </w:p>
          <w:p w14:paraId="1906980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- 11,600,000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02687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13,097,394</w:t>
            </w:r>
          </w:p>
          <w:p w14:paraId="506E214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18,213,781</w:t>
            </w:r>
          </w:p>
        </w:tc>
      </w:tr>
      <w:tr w:rsidR="00EF32DA" w14:paraId="20F94B2C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1F6B734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0DEE6C8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487CE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EC3FE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55,140,435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5B305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59794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B8D86C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7799A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552,435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4E084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9FCA7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26B55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084F8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54,588,000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DEF3F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42E88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DE94A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FA755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74187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DB7E3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86273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9C944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F1FD8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98F12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6914D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51D06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552,435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B3E34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22933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76E4A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2E803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54,588,000</w:t>
            </w:r>
          </w:p>
        </w:tc>
      </w:tr>
      <w:tr w:rsidR="00EF32DA" w14:paraId="3F86F250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16C58944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32FA49C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CAC34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B21CA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2,215,571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025D2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BB9DB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310,000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B9F6B4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E4245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1,795,571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520BD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9E38A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F1872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DA235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8A30A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790FB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5BECC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96F18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BC5EC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8BA0A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9EEEC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3B7B8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FE89B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F6EB2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A7382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2281A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1,795,571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D551D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B275D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5F517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C4D0B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110,000</w:t>
            </w:r>
          </w:p>
        </w:tc>
      </w:tr>
      <w:tr w:rsidR="00EF32DA" w14:paraId="59B6E9C7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70AC300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2E7ABF8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BD222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D53DC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173,922,120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B04A9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2B805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7,948,711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AE6730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D69D1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136,973,409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55703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BFE22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53ADA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3A0EC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29,000,000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55AEB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1CE58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9DF1E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5571C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F995E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F8013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5371B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3E234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DCB58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2C1E1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7,948,711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8AEE0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D9AF8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136,973,409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2F77A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0D2E2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AFB59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D6BA5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29,000,000</w:t>
            </w:r>
          </w:p>
        </w:tc>
      </w:tr>
      <w:tr w:rsidR="00EF32DA" w14:paraId="47210486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59335926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21EFE930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D19CE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7BE6F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293,891,008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583DF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4D007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1,290,309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417E51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BC99F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99,543,029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6B872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2D992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590B7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18B03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193,057,670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2CF05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0E1D7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8C42F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F27A3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4854F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EF992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D2A9A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C3847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BCF14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808E1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1,290,309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D8518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BCE9A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99,543,029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5CB9A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4B43E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783DD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E9745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193,057,670</w:t>
            </w:r>
          </w:p>
        </w:tc>
      </w:tr>
      <w:tr w:rsidR="00EF32DA" w14:paraId="4530DF6B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58B75721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0C966DA6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F938E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67,040,971</w:t>
            </w:r>
          </w:p>
          <w:p w14:paraId="5109716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813,103,199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4F603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3,359,625</w:t>
            </w:r>
          </w:p>
          <w:p w14:paraId="6A2A335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43,230,123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001182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62,010,531</w:t>
            </w:r>
          </w:p>
          <w:p w14:paraId="75077D4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401,997,783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5F18F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4C95E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200CF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1,670,815</w:t>
            </w:r>
          </w:p>
          <w:p w14:paraId="239E739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367,875,293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C443B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6591C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95524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8284B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299A2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0A81F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28870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D09DA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3E3EB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3,359,625</w:t>
            </w:r>
          </w:p>
          <w:p w14:paraId="5EF9650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43,230,123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A56FE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62,010,531</w:t>
            </w:r>
          </w:p>
          <w:p w14:paraId="05C2806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401,997,783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C5C67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5AA5A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91F84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1,670,815</w:t>
            </w:r>
          </w:p>
          <w:p w14:paraId="6DED570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367,875,293</w:t>
            </w:r>
          </w:p>
        </w:tc>
      </w:tr>
      <w:tr w:rsidR="00EF32DA" w14:paraId="5F6002B1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EF7DC1E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103－113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05C45959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A454E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3,257,893</w:t>
            </w:r>
          </w:p>
          <w:p w14:paraId="335A8DF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560,732,981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0436D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54,531</w:t>
            </w:r>
          </w:p>
          <w:p w14:paraId="20B872E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74,065,932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F1BF1F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3,203,362</w:t>
            </w:r>
          </w:p>
          <w:p w14:paraId="4E1F3EF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339,886,368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C0661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5,512,225</w:t>
            </w:r>
          </w:p>
          <w:p w14:paraId="3318AB8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- 5,512,225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798F4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5,512,225</w:t>
            </w:r>
          </w:p>
          <w:p w14:paraId="567B18F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141,268,456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7AC5E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08066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E9F66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9DCF1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1E75C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98432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5436E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CB598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- 723,300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36802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54,531</w:t>
            </w:r>
          </w:p>
          <w:p w14:paraId="6EDE8E5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74,789,232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0862D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3,203,362</w:t>
            </w:r>
          </w:p>
          <w:p w14:paraId="3BC4E96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339,886,368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3A4A9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5,512,225</w:t>
            </w:r>
          </w:p>
          <w:p w14:paraId="334D461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- 5,512,225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86F77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5,512,225</w:t>
            </w:r>
          </w:p>
          <w:p w14:paraId="72D1380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140,545,156</w:t>
            </w:r>
          </w:p>
        </w:tc>
      </w:tr>
      <w:tr w:rsidR="00EF32DA" w14:paraId="6C0E6F02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1543485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166F7B3B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D740A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D8312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1,852,931,106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E3801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B5A5A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88,501,781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6A1EE5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402E5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1,472,079,084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3E405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37B5D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48616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CCC9B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292,350,241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64290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86FBC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762CB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9ECC3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0C278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54401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2B0C4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83689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5076C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E93E7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88,501,781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0DCEA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BD560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1,472,079,084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99118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42EFA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F0410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FB198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292,350,241</w:t>
            </w:r>
          </w:p>
        </w:tc>
      </w:tr>
      <w:tr w:rsidR="00EF32DA" w14:paraId="1093AC45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0C59764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74D8DF4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B8D1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40,524,193</w:t>
            </w:r>
          </w:p>
          <w:p w14:paraId="2E70097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394,177,312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28D65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2,733,342</w:t>
            </w:r>
          </w:p>
          <w:p w14:paraId="08B421A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40,292,553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17BA6D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37,790,851</w:t>
            </w:r>
          </w:p>
          <w:p w14:paraId="7FBB344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302,311,021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D27DC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3,798,219</w:t>
            </w:r>
          </w:p>
          <w:p w14:paraId="652F76B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- 3,798,219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EADC6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3,798,219</w:t>
            </w:r>
          </w:p>
          <w:p w14:paraId="1516D1B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47,775,519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77E89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23C36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0BFD4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FFF20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F56FD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CFFE1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52BB2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E28D1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4AFDC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2,733,342</w:t>
            </w:r>
          </w:p>
          <w:p w14:paraId="55F76A8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40,292,553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BE9AB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37,790,851</w:t>
            </w:r>
          </w:p>
          <w:p w14:paraId="1E41C72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302,311,021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82F6B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3,798,219</w:t>
            </w:r>
          </w:p>
          <w:p w14:paraId="2740B85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- 3,798,219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ED530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3,798,219</w:t>
            </w:r>
          </w:p>
          <w:p w14:paraId="4396F07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47,775,519</w:t>
            </w:r>
          </w:p>
        </w:tc>
      </w:tr>
      <w:tr w:rsidR="00EF32DA" w14:paraId="75FEEB3D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C449EE6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F908A23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103D7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13463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309,000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797E1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E7884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67,050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7640E0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7AA3D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EB663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BD04E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72D3B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31B2C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81,950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A37FB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665A2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9D747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8AD5F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3E8C6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9CAC3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88D78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C0824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528E6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2E9AA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67,050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EFD53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D3123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6FB32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38EF2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3C95E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4F586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81,950</w:t>
            </w:r>
          </w:p>
        </w:tc>
      </w:tr>
      <w:tr w:rsidR="00EF32DA" w14:paraId="3E257EAB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4F93671D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64E7A95C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5928D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812BC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280,029,774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786EE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44051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13,050,337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684F7E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277F5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201,411,416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4CCA0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F03D5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6D628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68E86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65,568,021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A85C8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F1BDB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0720A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7D132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542FD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BAE90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8B4AD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C255F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69ED3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BDCE5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13,050,337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A2A3E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76676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201,411,416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6A954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ED354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21F45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A821C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65,568,021</w:t>
            </w:r>
          </w:p>
        </w:tc>
      </w:tr>
      <w:tr w:rsidR="00EF32DA" w14:paraId="76BB5DC1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F794278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29F7DDBF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02AE4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E55F2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121,295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7FD77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7B00E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4DD4DC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FD417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121,295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C5C70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712BF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B1579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79E4B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4733E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9F7B2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43D37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147B3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C7122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10CFC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FF6B5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C6D4D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DFC79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F7FDD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D2C84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59055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121,295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2D7B2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DB07C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C6FB9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AED20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F32DA" w14:paraId="7C7EBEED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D08BCD0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2340293E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7AF36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D8CC5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14,460,062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245E0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3726E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104,094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DB496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9BA8C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2,655,968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A74C5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27675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B52D8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9F9C1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11,700,000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33B2F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655F5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07235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E2690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E4683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7F000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31556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A70F9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0ECBC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AC980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104,094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509B8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6C892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2,655,968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D66C9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10CB6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56F8B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90725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11,700,000</w:t>
            </w:r>
          </w:p>
        </w:tc>
      </w:tr>
      <w:tr w:rsidR="00EF32DA" w14:paraId="0F99684D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56F9624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44DFA949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6E36E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3E010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97,905,971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BA6F1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43ACE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5,560,850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94BF51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05C2B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54,620,819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0C37D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C6AD3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EED6D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B5C09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37,724,302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AB293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5814B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1EA69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EAA67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01A78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84E6F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9E8F4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EAFA3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8F14D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200AF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5,560,850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51BE2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F8153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54,620,819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531F6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E850E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74F81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5DCD4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37,724,302</w:t>
            </w:r>
          </w:p>
        </w:tc>
      </w:tr>
      <w:tr w:rsidR="00EF32DA" w14:paraId="77A802C1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B431257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27234835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95E05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CD11B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35,587,528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2DBA0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47686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95,030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47C1B31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2C0B5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8,703,774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BC72C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8B480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562BC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DB1E5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26,788,724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285C9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756E2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10228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08F31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62FB7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5702D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13D0F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4345E8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DD8A0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0529F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95,030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272F5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4FCAD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8,703,774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25505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887A0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BDC5E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5D9EF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26,788,724</w:t>
            </w:r>
          </w:p>
        </w:tc>
      </w:tr>
      <w:tr w:rsidR="00EF32DA" w14:paraId="4CEAE604" w14:textId="77777777" w:rsidTr="00DC47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37E9995" w14:textId="77777777" w:rsidR="00EF32DA" w:rsidRDefault="00EF32DA" w:rsidP="00907A23">
            <w:pPr>
              <w:jc w:val="center"/>
              <w:rPr>
                <w:rFonts w:ascii="新細明體" w:hAnsi="新細明體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2AD69929" w14:textId="77777777" w:rsidR="00EF32DA" w:rsidRDefault="00EF32DA" w:rsidP="00907A2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E64BC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BE7DE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16,710,877</w:t>
            </w:r>
          </w:p>
          <w:p w14:paraId="77F1EA99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371,264,831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C1F94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1,744,530</w:t>
            </w:r>
          </w:p>
          <w:p w14:paraId="2A85D36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51,042,757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0C7E8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14,966,347</w:t>
            </w:r>
          </w:p>
          <w:p w14:paraId="595F900F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271,722,313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26692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9C4DD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62063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9479A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48,499,761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0B5B60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BD40B4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67F02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754CA2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09A05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5A14DB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DF062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FCC67C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57709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1,744,530</w:t>
            </w:r>
          </w:p>
          <w:p w14:paraId="42874046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51,042,757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B99B2A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14,966,347</w:t>
            </w:r>
          </w:p>
          <w:p w14:paraId="40827D03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271,722,313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02C55D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5A627E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815037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EF4305" w14:textId="77777777" w:rsidR="00EF32DA" w:rsidRPr="008B0CCA" w:rsidRDefault="00EF32DA" w:rsidP="00907A2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64BC">
              <w:rPr>
                <w:rFonts w:ascii="新細明體" w:hAnsi="新細明體"/>
                <w:noProof/>
                <w:spacing w:val="-6"/>
                <w:sz w:val="20"/>
              </w:rPr>
              <w:t>48,499,761</w:t>
            </w:r>
          </w:p>
        </w:tc>
      </w:tr>
    </w:tbl>
    <w:p w14:paraId="502C4ED4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FCCE2" w14:textId="77777777" w:rsidR="00EF32DA" w:rsidRDefault="00EF32DA">
      <w:r>
        <w:separator/>
      </w:r>
    </w:p>
  </w:endnote>
  <w:endnote w:type="continuationSeparator" w:id="0">
    <w:p w14:paraId="02B434A2" w14:textId="77777777" w:rsidR="00EF32DA" w:rsidRDefault="00EF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F88E" w14:textId="7DD8090C" w:rsidR="00526FAE" w:rsidRPr="00526FAE" w:rsidRDefault="00526FAE" w:rsidP="00526FAE">
    <w:pPr>
      <w:pStyle w:val="a4"/>
      <w:jc w:val="center"/>
      <w:rPr>
        <w:rFonts w:ascii="標楷體" w:eastAsia="標楷體"/>
      </w:rPr>
    </w:pPr>
    <w:r w:rsidRPr="00526FAE">
      <w:rPr>
        <w:rFonts w:ascii="標楷體" w:eastAsia="標楷體" w:hint="eastAsia"/>
      </w:rPr>
      <w:t>第 13-</w:t>
    </w:r>
    <w:r w:rsidRPr="00526FAE">
      <w:rPr>
        <w:rFonts w:ascii="標楷體" w:eastAsia="標楷體"/>
      </w:rPr>
      <w:fldChar w:fldCharType="begin"/>
    </w:r>
    <w:r w:rsidRPr="00526FAE">
      <w:rPr>
        <w:rFonts w:ascii="標楷體" w:eastAsia="標楷體"/>
      </w:rPr>
      <w:instrText xml:space="preserve"> </w:instrText>
    </w:r>
    <w:r w:rsidRPr="00526FAE">
      <w:rPr>
        <w:rFonts w:ascii="標楷體" w:eastAsia="標楷體" w:hint="eastAsia"/>
      </w:rPr>
      <w:instrText>PAGE  \* MERGEFORMAT</w:instrText>
    </w:r>
    <w:r w:rsidRPr="00526FAE">
      <w:rPr>
        <w:rFonts w:ascii="標楷體" w:eastAsia="標楷體"/>
      </w:rPr>
      <w:instrText xml:space="preserve"> </w:instrText>
    </w:r>
    <w:r w:rsidRPr="00526FAE">
      <w:rPr>
        <w:rFonts w:ascii="標楷體" w:eastAsia="標楷體"/>
      </w:rPr>
      <w:fldChar w:fldCharType="separate"/>
    </w:r>
    <w:r w:rsidRPr="00526FAE">
      <w:rPr>
        <w:rFonts w:ascii="標楷體" w:eastAsia="標楷體"/>
        <w:noProof/>
      </w:rPr>
      <w:t>1</w:t>
    </w:r>
    <w:r w:rsidRPr="00526FAE">
      <w:rPr>
        <w:rFonts w:ascii="標楷體" w:eastAsia="標楷體"/>
      </w:rPr>
      <w:fldChar w:fldCharType="end"/>
    </w:r>
    <w:r w:rsidRPr="00526FAE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AC371" w14:textId="2B019D79" w:rsidR="00526FAE" w:rsidRPr="00526FAE" w:rsidRDefault="00526FAE" w:rsidP="00526FAE">
    <w:pPr>
      <w:pStyle w:val="a4"/>
      <w:jc w:val="center"/>
      <w:rPr>
        <w:rFonts w:ascii="標楷體" w:eastAsia="標楷體"/>
      </w:rPr>
    </w:pPr>
    <w:r w:rsidRPr="00526FAE">
      <w:rPr>
        <w:rFonts w:ascii="標楷體" w:eastAsia="標楷體" w:hint="eastAsia"/>
      </w:rPr>
      <w:t>第 13-</w:t>
    </w:r>
    <w:r w:rsidRPr="00526FAE">
      <w:rPr>
        <w:rFonts w:ascii="標楷體" w:eastAsia="標楷體"/>
      </w:rPr>
      <w:fldChar w:fldCharType="begin"/>
    </w:r>
    <w:r w:rsidRPr="00526FAE">
      <w:rPr>
        <w:rFonts w:ascii="標楷體" w:eastAsia="標楷體"/>
      </w:rPr>
      <w:instrText xml:space="preserve"> </w:instrText>
    </w:r>
    <w:r w:rsidRPr="00526FAE">
      <w:rPr>
        <w:rFonts w:ascii="標楷體" w:eastAsia="標楷體" w:hint="eastAsia"/>
      </w:rPr>
      <w:instrText>PAGE  \* MERGEFORMAT</w:instrText>
    </w:r>
    <w:r w:rsidRPr="00526FAE">
      <w:rPr>
        <w:rFonts w:ascii="標楷體" w:eastAsia="標楷體"/>
      </w:rPr>
      <w:instrText xml:space="preserve"> </w:instrText>
    </w:r>
    <w:r w:rsidRPr="00526FAE">
      <w:rPr>
        <w:rFonts w:ascii="標楷體" w:eastAsia="標楷體"/>
      </w:rPr>
      <w:fldChar w:fldCharType="separate"/>
    </w:r>
    <w:r w:rsidRPr="00526FAE">
      <w:rPr>
        <w:rFonts w:ascii="標楷體" w:eastAsia="標楷體"/>
        <w:noProof/>
      </w:rPr>
      <w:t>1</w:t>
    </w:r>
    <w:r w:rsidRPr="00526FAE">
      <w:rPr>
        <w:rFonts w:ascii="標楷體" w:eastAsia="標楷體"/>
      </w:rPr>
      <w:fldChar w:fldCharType="end"/>
    </w:r>
    <w:r w:rsidRPr="00526FAE">
      <w:rPr>
        <w:rFonts w:ascii="標楷體" w:eastAsia="標楷體" w:hint="eastAsia"/>
      </w:rPr>
      <w:t xml:space="preserve"> </w:t>
    </w:r>
    <w:r w:rsidRPr="00526FAE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A9AA" w14:textId="30042C63" w:rsidR="00526FAE" w:rsidRPr="00526FAE" w:rsidRDefault="00526FAE" w:rsidP="00526FAE">
    <w:pPr>
      <w:pStyle w:val="a4"/>
      <w:jc w:val="center"/>
      <w:rPr>
        <w:rFonts w:ascii="標楷體" w:eastAsia="標楷體"/>
      </w:rPr>
    </w:pPr>
    <w:r w:rsidRPr="00526FAE">
      <w:rPr>
        <w:rFonts w:ascii="標楷體" w:eastAsia="標楷體" w:hint="eastAsia"/>
      </w:rPr>
      <w:t>第 13-</w:t>
    </w:r>
    <w:r w:rsidRPr="00526FAE">
      <w:rPr>
        <w:rFonts w:ascii="標楷體" w:eastAsia="標楷體"/>
      </w:rPr>
      <w:fldChar w:fldCharType="begin"/>
    </w:r>
    <w:r w:rsidRPr="00526FAE">
      <w:rPr>
        <w:rFonts w:ascii="標楷體" w:eastAsia="標楷體"/>
      </w:rPr>
      <w:instrText xml:space="preserve"> </w:instrText>
    </w:r>
    <w:r w:rsidRPr="00526FAE">
      <w:rPr>
        <w:rFonts w:ascii="標楷體" w:eastAsia="標楷體" w:hint="eastAsia"/>
      </w:rPr>
      <w:instrText>PAGE  \* MERGEFORMAT</w:instrText>
    </w:r>
    <w:r w:rsidRPr="00526FAE">
      <w:rPr>
        <w:rFonts w:ascii="標楷體" w:eastAsia="標楷體"/>
      </w:rPr>
      <w:instrText xml:space="preserve"> </w:instrText>
    </w:r>
    <w:r w:rsidRPr="00526FAE">
      <w:rPr>
        <w:rFonts w:ascii="標楷體" w:eastAsia="標楷體"/>
      </w:rPr>
      <w:fldChar w:fldCharType="separate"/>
    </w:r>
    <w:r w:rsidRPr="00526FAE">
      <w:rPr>
        <w:rFonts w:ascii="標楷體" w:eastAsia="標楷體"/>
        <w:noProof/>
      </w:rPr>
      <w:t>1</w:t>
    </w:r>
    <w:r w:rsidRPr="00526FAE">
      <w:rPr>
        <w:rFonts w:ascii="標楷體" w:eastAsia="標楷體"/>
      </w:rPr>
      <w:fldChar w:fldCharType="end"/>
    </w:r>
    <w:r w:rsidRPr="00526FAE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8FE12" w14:textId="77777777" w:rsidR="00EF32DA" w:rsidRDefault="00EF32DA">
      <w:r>
        <w:separator/>
      </w:r>
    </w:p>
  </w:footnote>
  <w:footnote w:type="continuationSeparator" w:id="0">
    <w:p w14:paraId="5D2C5C60" w14:textId="77777777" w:rsidR="00EF32DA" w:rsidRDefault="00EF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C81" w14:textId="77777777" w:rsidR="00526FAE" w:rsidRDefault="00526F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FEC9" w14:textId="62647644" w:rsidR="00D867AC" w:rsidRDefault="00BF6EB0">
    <w:pPr>
      <w:jc w:val="center"/>
    </w:pPr>
    <w:r w:rsidRPr="00BF6EB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十三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BF6EB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BF6EB0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BF6EB0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BF6EB0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6D36D" w14:textId="780DAED9" w:rsidR="00D867AC" w:rsidRDefault="00BF6EB0">
    <w:pPr>
      <w:jc w:val="center"/>
      <w:rPr>
        <w:rFonts w:ascii="標楷體" w:eastAsia="標楷體" w:hAnsi="標楷體"/>
        <w:b/>
        <w:sz w:val="32"/>
      </w:rPr>
    </w:pPr>
    <w:r w:rsidRPr="00A5068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BF6EB0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BF6EB0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BF6EB0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DA"/>
    <w:rsid w:val="0001712C"/>
    <w:rsid w:val="000A3326"/>
    <w:rsid w:val="000F6208"/>
    <w:rsid w:val="001214FD"/>
    <w:rsid w:val="00197C4C"/>
    <w:rsid w:val="001A4B2C"/>
    <w:rsid w:val="0028775B"/>
    <w:rsid w:val="003F092B"/>
    <w:rsid w:val="00414C65"/>
    <w:rsid w:val="004D1BCA"/>
    <w:rsid w:val="004E0B7F"/>
    <w:rsid w:val="00526FAE"/>
    <w:rsid w:val="0053070B"/>
    <w:rsid w:val="00631259"/>
    <w:rsid w:val="00734FFE"/>
    <w:rsid w:val="00775C5D"/>
    <w:rsid w:val="008B0CCA"/>
    <w:rsid w:val="008E605A"/>
    <w:rsid w:val="009D2E50"/>
    <w:rsid w:val="00AA7593"/>
    <w:rsid w:val="00AB6EA1"/>
    <w:rsid w:val="00B27658"/>
    <w:rsid w:val="00BF6EB0"/>
    <w:rsid w:val="00C67613"/>
    <w:rsid w:val="00CE74C9"/>
    <w:rsid w:val="00D867AC"/>
    <w:rsid w:val="00DC4732"/>
    <w:rsid w:val="00DF0484"/>
    <w:rsid w:val="00EB59D9"/>
    <w:rsid w:val="00EC414C"/>
    <w:rsid w:val="00ED19D3"/>
    <w:rsid w:val="00EF32DA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6EDA1EE"/>
  <w15:chartTrackingRefBased/>
  <w15:docId w15:val="{799DFEBD-D02B-41E1-8EEF-BAC6FBED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kk6unn7J0gBy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ukk6unn7J0gBy以前年度歲出決算審定表</Template>
  <TotalTime>30</TotalTime>
  <Pages>1</Pages>
  <Words>824</Words>
  <Characters>2370</Characters>
  <Application>Microsoft Office Word</Application>
  <DocSecurity>0</DocSecurity>
  <Lines>19</Lines>
  <Paragraphs>6</Paragraphs>
  <ScaleCrop>false</ScaleCrop>
  <Company>N.A.O.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13</cp:revision>
  <dcterms:created xsi:type="dcterms:W3CDTF">2026-05-30T02:54:00Z</dcterms:created>
  <dcterms:modified xsi:type="dcterms:W3CDTF">2026-06-22T02:42:00Z</dcterms:modified>
</cp:coreProperties>
</file>