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1984"/>
        <w:gridCol w:w="1134"/>
        <w:gridCol w:w="1316"/>
        <w:gridCol w:w="1505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3E348C20" w14:textId="77777777" w:rsidTr="007448EC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6D2805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180C9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854C" w14:textId="16447440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B21A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10F2D6A6" w14:textId="77777777" w:rsidTr="007448EC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00F08776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689798F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3092591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FFF6BB0" w14:textId="77777777" w:rsidTr="007448EC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4F216B85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14:paraId="5026B1E8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134" w:type="dxa"/>
            <w:vMerge w:val="restart"/>
            <w:vAlign w:val="center"/>
          </w:tcPr>
          <w:p w14:paraId="7783F8AE" w14:textId="77777777" w:rsidR="00D46CDC" w:rsidRPr="000E43F9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E43F9">
              <w:rPr>
                <w:rFonts w:ascii="標楷體" w:eastAsia="標楷體" w:hAnsi="標楷體" w:hint="eastAsia"/>
                <w:sz w:val="20"/>
              </w:rPr>
              <w:t>以前年度</w:t>
            </w:r>
            <w:r w:rsidRPr="000E43F9">
              <w:rPr>
                <w:rFonts w:ascii="標楷體" w:eastAsia="標楷體" w:hAnsi="標楷體"/>
                <w:sz w:val="20"/>
              </w:rPr>
              <w:br/>
            </w:r>
            <w:r w:rsidRPr="000E43F9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830" w:type="dxa"/>
            <w:gridSpan w:val="5"/>
            <w:vAlign w:val="center"/>
          </w:tcPr>
          <w:p w14:paraId="1CE81E87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0FE7E980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4EF59FC7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72FE7C94" w14:textId="77777777" w:rsidTr="007448EC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44D302F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E25E199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E4C8DF0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16" w:type="dxa"/>
            <w:vAlign w:val="center"/>
          </w:tcPr>
          <w:p w14:paraId="19EE04A2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0E43F9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5B348986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098CCF3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79F75722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504" w:type="dxa"/>
            <w:vAlign w:val="center"/>
          </w:tcPr>
          <w:p w14:paraId="20D6BCD9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0E43F9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917904B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480787AE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63ECF068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504" w:type="dxa"/>
            <w:vAlign w:val="center"/>
          </w:tcPr>
          <w:p w14:paraId="13CFA997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0E43F9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20A9B73C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9E7472C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28A23CAD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46CDC" w14:paraId="42FABA93" w14:textId="77777777" w:rsidTr="007448EC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27FE41C3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602DA364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1E20D17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316" w:type="dxa"/>
            <w:vAlign w:val="center"/>
          </w:tcPr>
          <w:p w14:paraId="681D1C6C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14:paraId="3FD838B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gridSpan w:val="2"/>
            <w:vAlign w:val="center"/>
          </w:tcPr>
          <w:p w14:paraId="6505C53C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14:paraId="296C8470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14:paraId="432176E8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14:paraId="75DB814A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14:paraId="00FBDA04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6" w:type="dxa"/>
            <w:vAlign w:val="center"/>
          </w:tcPr>
          <w:p w14:paraId="58E76EBE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14:paraId="41905E12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14:paraId="5A759ED2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6D5AC6A9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E844292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</w:tr>
      <w:tr w:rsidR="00D46CDC" w14:paraId="3368C6FE" w14:textId="77777777" w:rsidTr="007448EC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27D46395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19FD1E3A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E7D5B68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16" w:type="dxa"/>
            <w:vAlign w:val="center"/>
          </w:tcPr>
          <w:p w14:paraId="4A28716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C948233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38538DF5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879C904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7321968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6A99F2BE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2F025A89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085808B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34544C19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20F82437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6A92103E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086188F" w14:textId="77777777" w:rsidR="00D46CDC" w:rsidRDefault="00D46CDC" w:rsidP="000E43F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B21A8" w:rsidRPr="004249E0" w14:paraId="50AEA226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0E92122" w14:textId="77777777" w:rsidR="007B21A8" w:rsidRPr="004249E0" w:rsidRDefault="007B21A8" w:rsidP="001639D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A8CF6D" w14:textId="77777777" w:rsidR="007B21A8" w:rsidRPr="004249E0" w:rsidRDefault="007B21A8" w:rsidP="001639D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49E0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2A3350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4,079,022,491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2FF3135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452,240,587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30F95BD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1,750,719,687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07F01678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9AA82B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1,876,062,217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8322CAC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7E8BE7D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6E0B2D9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53A2F2F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430FDAF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452,240,587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80F3B8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1,750,719,687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C12CF2F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8A302C8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1,876,062,217</w:t>
            </w:r>
          </w:p>
        </w:tc>
      </w:tr>
      <w:tr w:rsidR="007B21A8" w:rsidRPr="004249E0" w14:paraId="2A26A891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68F706F" w14:textId="77777777" w:rsidR="007B21A8" w:rsidRPr="004249E0" w:rsidRDefault="007B21A8" w:rsidP="001639D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7D929FD" w14:textId="77777777" w:rsidR="007B21A8" w:rsidRPr="004249E0" w:rsidRDefault="007B21A8" w:rsidP="001639D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49E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CBCAE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4,079,022,491</w:t>
            </w:r>
          </w:p>
          <w:p w14:paraId="6C4F3D05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6E4D28B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452,240,587</w:t>
            </w:r>
          </w:p>
          <w:p w14:paraId="036DDD5D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8D1FB79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1,750,719,687</w:t>
            </w:r>
          </w:p>
          <w:p w14:paraId="1AA91DC3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4E77C48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F97CA13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2FEE4E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1,876,062,217</w:t>
            </w:r>
          </w:p>
          <w:p w14:paraId="52D5F10A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48CEA24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CFF5B4A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5E1B98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4557DC4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EC6C975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B2B4DB7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75158DF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6CB325D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C57DAFA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452,240,587</w:t>
            </w:r>
          </w:p>
          <w:p w14:paraId="21785D59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A1DF79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1,750,719,687</w:t>
            </w:r>
          </w:p>
          <w:p w14:paraId="5A06EB04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672CBEC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D0603EA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AD0E00E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/>
                <w:b/>
                <w:noProof/>
                <w:spacing w:val="-6"/>
                <w:sz w:val="20"/>
              </w:rPr>
              <w:t>1,876,062,217</w:t>
            </w:r>
          </w:p>
          <w:p w14:paraId="7A304DD4" w14:textId="77777777" w:rsidR="007B21A8" w:rsidRPr="004249E0" w:rsidRDefault="007B21A8" w:rsidP="001639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249E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B21A8" w14:paraId="4BAC986C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81D818B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F7430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8FBD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2,431,584,723</w:t>
            </w:r>
          </w:p>
          <w:p w14:paraId="4E83A12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ACB55A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214,937,305</w:t>
            </w:r>
          </w:p>
          <w:p w14:paraId="55A0B4E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48598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701,740,344</w:t>
            </w:r>
          </w:p>
          <w:p w14:paraId="1F9F93E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7FA6C3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1695F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849EC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1,514,907,074</w:t>
            </w:r>
          </w:p>
          <w:p w14:paraId="78CBA44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76A719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957FD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756DD0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69778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B1A91A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520B2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781E70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87C82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D15B81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214,937,305</w:t>
            </w:r>
          </w:p>
          <w:p w14:paraId="2544080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DF4947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701,740,344</w:t>
            </w:r>
          </w:p>
          <w:p w14:paraId="6AF05B3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E9345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89A6C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DCFEA7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1,514,907,074</w:t>
            </w:r>
          </w:p>
          <w:p w14:paraId="0C62F70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3B5013B5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76033E3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B35E57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F0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181,965,095</w:t>
            </w:r>
          </w:p>
          <w:p w14:paraId="6017354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5640EC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15,489,408</w:t>
            </w:r>
          </w:p>
          <w:p w14:paraId="1A98D42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0F6B1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23,194,441</w:t>
            </w:r>
          </w:p>
          <w:p w14:paraId="0E8BBDB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21FA4BE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3FCE9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E63F1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143,281,246</w:t>
            </w:r>
          </w:p>
          <w:p w14:paraId="481032D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07A82B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F5C44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77C62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FA021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02EF51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7E1B6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4EDE50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77461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BC9657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15,489,408</w:t>
            </w:r>
          </w:p>
          <w:p w14:paraId="3846FA3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5F93A3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23,194,441</w:t>
            </w:r>
          </w:p>
          <w:p w14:paraId="153A1E1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1A19D0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12816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0FBB83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143,281,246</w:t>
            </w:r>
          </w:p>
          <w:p w14:paraId="13D707B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1F3C6082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A10D5E2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E9EB62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7F5D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205,432</w:t>
            </w:r>
          </w:p>
          <w:p w14:paraId="1D9F919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DA0850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1C221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C55210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158,432</w:t>
            </w:r>
          </w:p>
          <w:p w14:paraId="18DFE9E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11BE70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79E6C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D97633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47,000</w:t>
            </w:r>
          </w:p>
          <w:p w14:paraId="03C5352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F94F7A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ED9D6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6BB78A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10F73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2E8AA3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D69A0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DE0ED0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F19BC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7F2F02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F3B22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9056B0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158,432</w:t>
            </w:r>
          </w:p>
          <w:p w14:paraId="2FE82A6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8AEE3F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6B756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D84F7E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47,000</w:t>
            </w:r>
          </w:p>
          <w:p w14:paraId="7127CEF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68170047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A4F0F4D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100－113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0AE006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414B5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20,026,100</w:t>
            </w:r>
          </w:p>
          <w:p w14:paraId="55F3A6D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F53567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115,438</w:t>
            </w:r>
          </w:p>
          <w:p w14:paraId="3B2942C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8F4095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9,133,597</w:t>
            </w:r>
          </w:p>
          <w:p w14:paraId="05170CC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052BEC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6ED6B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307B0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10,777,065</w:t>
            </w:r>
          </w:p>
          <w:p w14:paraId="02EBC29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995AE3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49622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04656E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81416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AB7B41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84808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A44122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799B9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453C56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115,438</w:t>
            </w:r>
          </w:p>
          <w:p w14:paraId="6CC7F0E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D72BA5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9,133,597</w:t>
            </w:r>
          </w:p>
          <w:p w14:paraId="4564952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EBB777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E3498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288A17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10,777,065</w:t>
            </w:r>
          </w:p>
          <w:p w14:paraId="4EA697B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2CCBD988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572887F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EB4EC6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39C53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23,441,000</w:t>
            </w:r>
          </w:p>
          <w:p w14:paraId="764FAD2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9B30A7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A5216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FFC37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FA6B8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CFC9FF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92ADB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01F022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23,441,000</w:t>
            </w:r>
          </w:p>
          <w:p w14:paraId="30A330C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F92C6C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E1095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2F9C2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87612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DA8251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A29A4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7044F0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57DDB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4E07A3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BE2CB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C5FE9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C48A7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001BF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3DC9C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733C4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23,441,000</w:t>
            </w:r>
          </w:p>
          <w:p w14:paraId="24DC26D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40082FF7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36509CE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35DDAD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863EB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1,409,033,551</w:t>
            </w:r>
          </w:p>
          <w:p w14:paraId="3821D37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4BA714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221,209,583</w:t>
            </w:r>
          </w:p>
          <w:p w14:paraId="7F98334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CF3915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1,007,734,305</w:t>
            </w:r>
          </w:p>
          <w:p w14:paraId="771AB38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667345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4FBAD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C047D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180,089,663</w:t>
            </w:r>
          </w:p>
          <w:p w14:paraId="748FD1B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C6E8EC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67AAC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C0F694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6086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7BE3CA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2A9515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4A6377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AAE59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2359F8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221,209,583</w:t>
            </w:r>
          </w:p>
          <w:p w14:paraId="4E35CC3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0E75EF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1,007,734,305</w:t>
            </w:r>
          </w:p>
          <w:p w14:paraId="4732606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2A8236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624A1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0C1D00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180,089,663</w:t>
            </w:r>
          </w:p>
          <w:p w14:paraId="3656EE7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7CC0D70A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524E88E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FA508D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0F73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1,988,000</w:t>
            </w:r>
          </w:p>
          <w:p w14:paraId="5B4878C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64D6F7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BACD0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0593FD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F400D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0DD00B40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4C480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673193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1,988,000</w:t>
            </w:r>
          </w:p>
          <w:p w14:paraId="689B3E6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6B6D30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CAC84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472149F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8E06E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EAACDE3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A969B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34A3D3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1A703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B4FF20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03EC2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2875B3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C294D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CD593F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9A2E9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DFB2C9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1,988,000</w:t>
            </w:r>
          </w:p>
          <w:p w14:paraId="27EAFB8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B21A8" w14:paraId="45AC1810" w14:textId="77777777" w:rsidTr="00D14E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D0688C8" w14:textId="77777777" w:rsidR="007B21A8" w:rsidRDefault="007B21A8" w:rsidP="001639DE">
            <w:pPr>
              <w:jc w:val="center"/>
              <w:rPr>
                <w:rFonts w:ascii="新細明體" w:hAnsi="新細明體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z w:val="20"/>
              </w:rPr>
              <w:t>102－113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BA14BB" w14:textId="77777777" w:rsidR="007B21A8" w:rsidRDefault="007B21A8" w:rsidP="001639D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768D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A2CF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10,778,590</w:t>
            </w:r>
          </w:p>
          <w:p w14:paraId="285CC4B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9F2B1E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488,853</w:t>
            </w:r>
          </w:p>
          <w:p w14:paraId="3E9F276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AB7A7B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8,758,568</w:t>
            </w:r>
          </w:p>
          <w:p w14:paraId="72AAA0C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6E7B9A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CA2C2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10C06D8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1,531,169</w:t>
            </w:r>
          </w:p>
          <w:p w14:paraId="356F54E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19D461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F53D4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33C441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0D7096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0A50DED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13F1F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337A69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FFD34B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9599A32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488,853</w:t>
            </w:r>
          </w:p>
          <w:p w14:paraId="6D7D419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4AE884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8,758,568</w:t>
            </w:r>
          </w:p>
          <w:p w14:paraId="49C7110E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4E61EB9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359AD7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281F8DC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/>
                <w:noProof/>
                <w:spacing w:val="-6"/>
                <w:sz w:val="20"/>
              </w:rPr>
              <w:t>1,531,169</w:t>
            </w:r>
          </w:p>
          <w:p w14:paraId="1F34BFBA" w14:textId="77777777" w:rsidR="007B21A8" w:rsidRPr="00B205E3" w:rsidRDefault="007B21A8" w:rsidP="001639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76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692CFC6E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5AE16" w14:textId="77777777" w:rsidR="007B21A8" w:rsidRDefault="007B21A8">
      <w:r>
        <w:separator/>
      </w:r>
    </w:p>
  </w:endnote>
  <w:endnote w:type="continuationSeparator" w:id="0">
    <w:p w14:paraId="26A3DC9B" w14:textId="77777777" w:rsidR="007B21A8" w:rsidRDefault="007B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2F61" w14:textId="6B0B290B" w:rsidR="007448EC" w:rsidRPr="00D4098A" w:rsidRDefault="00D4098A" w:rsidP="00D4098A">
    <w:pPr>
      <w:pStyle w:val="a4"/>
      <w:jc w:val="center"/>
      <w:rPr>
        <w:rFonts w:ascii="標楷體" w:eastAsia="標楷體"/>
      </w:rPr>
    </w:pPr>
    <w:r w:rsidRPr="00D4098A">
      <w:rPr>
        <w:rFonts w:ascii="標楷體" w:eastAsia="標楷體" w:hint="eastAsia"/>
      </w:rPr>
      <w:t>第 12-</w:t>
    </w:r>
    <w:r w:rsidRPr="00D4098A">
      <w:rPr>
        <w:rFonts w:ascii="標楷體" w:eastAsia="標楷體"/>
      </w:rPr>
      <w:fldChar w:fldCharType="begin"/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 w:hint="eastAsia"/>
      </w:rPr>
      <w:instrText>PAGE  \* MERGEFORMAT</w:instrText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/>
      </w:rPr>
      <w:fldChar w:fldCharType="separate"/>
    </w:r>
    <w:r w:rsidRPr="00D4098A">
      <w:rPr>
        <w:rFonts w:ascii="標楷體" w:eastAsia="標楷體"/>
        <w:noProof/>
      </w:rPr>
      <w:t>1</w:t>
    </w:r>
    <w:r w:rsidRPr="00D4098A">
      <w:rPr>
        <w:rFonts w:ascii="標楷體" w:eastAsia="標楷體"/>
      </w:rPr>
      <w:fldChar w:fldCharType="end"/>
    </w:r>
    <w:r w:rsidRPr="00D4098A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5B19" w14:textId="630B71B4" w:rsidR="007448EC" w:rsidRPr="00D4098A" w:rsidRDefault="00D4098A" w:rsidP="00D4098A">
    <w:pPr>
      <w:pStyle w:val="a4"/>
      <w:jc w:val="center"/>
      <w:rPr>
        <w:rFonts w:ascii="標楷體" w:eastAsia="標楷體"/>
      </w:rPr>
    </w:pPr>
    <w:r w:rsidRPr="00D4098A">
      <w:rPr>
        <w:rFonts w:ascii="標楷體" w:eastAsia="標楷體" w:hint="eastAsia"/>
      </w:rPr>
      <w:t>第 12-</w:t>
    </w:r>
    <w:r w:rsidRPr="00D4098A">
      <w:rPr>
        <w:rFonts w:ascii="標楷體" w:eastAsia="標楷體"/>
      </w:rPr>
      <w:fldChar w:fldCharType="begin"/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 w:hint="eastAsia"/>
      </w:rPr>
      <w:instrText>PAGE  \* MERGEFORMAT</w:instrText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/>
      </w:rPr>
      <w:fldChar w:fldCharType="separate"/>
    </w:r>
    <w:r w:rsidRPr="00D4098A">
      <w:rPr>
        <w:rFonts w:ascii="標楷體" w:eastAsia="標楷體"/>
        <w:noProof/>
      </w:rPr>
      <w:t>1</w:t>
    </w:r>
    <w:r w:rsidRPr="00D4098A">
      <w:rPr>
        <w:rFonts w:ascii="標楷體" w:eastAsia="標楷體"/>
      </w:rPr>
      <w:fldChar w:fldCharType="end"/>
    </w:r>
    <w:r w:rsidRPr="00D4098A">
      <w:rPr>
        <w:rFonts w:ascii="標楷體" w:eastAsia="標楷體"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D31C" w14:textId="61E9BA79" w:rsidR="007448EC" w:rsidRPr="00D4098A" w:rsidRDefault="00D4098A" w:rsidP="00D4098A">
    <w:pPr>
      <w:pStyle w:val="a4"/>
      <w:jc w:val="center"/>
      <w:rPr>
        <w:rFonts w:ascii="標楷體" w:eastAsia="標楷體"/>
      </w:rPr>
    </w:pPr>
    <w:r w:rsidRPr="00D4098A">
      <w:rPr>
        <w:rFonts w:ascii="標楷體" w:eastAsia="標楷體" w:hint="eastAsia"/>
      </w:rPr>
      <w:t>第 12-</w:t>
    </w:r>
    <w:r w:rsidRPr="00D4098A">
      <w:rPr>
        <w:rFonts w:ascii="標楷體" w:eastAsia="標楷體"/>
      </w:rPr>
      <w:fldChar w:fldCharType="begin"/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 w:hint="eastAsia"/>
      </w:rPr>
      <w:instrText>PAGE  \* MERGEFORMAT</w:instrText>
    </w:r>
    <w:r w:rsidRPr="00D4098A">
      <w:rPr>
        <w:rFonts w:ascii="標楷體" w:eastAsia="標楷體"/>
      </w:rPr>
      <w:instrText xml:space="preserve"> </w:instrText>
    </w:r>
    <w:r w:rsidRPr="00D4098A">
      <w:rPr>
        <w:rFonts w:ascii="標楷體" w:eastAsia="標楷體"/>
      </w:rPr>
      <w:fldChar w:fldCharType="separate"/>
    </w:r>
    <w:r w:rsidRPr="00D4098A">
      <w:rPr>
        <w:rFonts w:ascii="標楷體" w:eastAsia="標楷體"/>
        <w:noProof/>
      </w:rPr>
      <w:t>1</w:t>
    </w:r>
    <w:r w:rsidRPr="00D4098A">
      <w:rPr>
        <w:rFonts w:ascii="標楷體" w:eastAsia="標楷體"/>
      </w:rPr>
      <w:fldChar w:fldCharType="end"/>
    </w:r>
    <w:r w:rsidRPr="00D4098A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D00E4" w14:textId="77777777" w:rsidR="007B21A8" w:rsidRDefault="007B21A8">
      <w:r>
        <w:separator/>
      </w:r>
    </w:p>
  </w:footnote>
  <w:footnote w:type="continuationSeparator" w:id="0">
    <w:p w14:paraId="780ED887" w14:textId="77777777" w:rsidR="007B21A8" w:rsidRDefault="007B2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7AB0" w14:textId="77777777" w:rsidR="007448EC" w:rsidRDefault="007448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6271" w14:textId="030D1CC6" w:rsidR="00D46CDC" w:rsidRDefault="007448EC">
    <w:pPr>
      <w:jc w:val="center"/>
    </w:pPr>
    <w:r w:rsidRPr="007448E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十二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7448E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448EC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7448EC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F904" w14:textId="6BBF0C75" w:rsidR="00D46CDC" w:rsidRDefault="007448EC">
    <w:pPr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7448EC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7448EC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A8"/>
    <w:rsid w:val="000E43F9"/>
    <w:rsid w:val="001021E7"/>
    <w:rsid w:val="001512E9"/>
    <w:rsid w:val="001F4CCA"/>
    <w:rsid w:val="005E1975"/>
    <w:rsid w:val="00653A7E"/>
    <w:rsid w:val="007448EC"/>
    <w:rsid w:val="007B21A8"/>
    <w:rsid w:val="007D75E7"/>
    <w:rsid w:val="0085742D"/>
    <w:rsid w:val="00860F6F"/>
    <w:rsid w:val="009E1C1B"/>
    <w:rsid w:val="00B205E3"/>
    <w:rsid w:val="00B40E8D"/>
    <w:rsid w:val="00BB53F0"/>
    <w:rsid w:val="00CB1EE5"/>
    <w:rsid w:val="00D14EB2"/>
    <w:rsid w:val="00D4098A"/>
    <w:rsid w:val="00D46CDC"/>
    <w:rsid w:val="00D82796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BC2928"/>
  <w15:chartTrackingRefBased/>
  <w15:docId w15:val="{DEBB4840-A567-4904-967D-0CC556D8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kA7nQjnqZwY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4kA7nQjnqZwY以前年度歲入決算審定表</Template>
  <TotalTime>6</TotalTime>
  <Pages>1</Pages>
  <Words>485</Words>
  <Characters>935</Characters>
  <Application>Microsoft Office Word</Application>
  <DocSecurity>0</DocSecurity>
  <Lines>7</Lines>
  <Paragraphs>2</Paragraphs>
  <ScaleCrop>false</ScaleCrop>
  <Company>N.A.O.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6</cp:revision>
  <cp:lastPrinted>2026-06-02T06:41:00Z</cp:lastPrinted>
  <dcterms:created xsi:type="dcterms:W3CDTF">2026-05-30T02:52:00Z</dcterms:created>
  <dcterms:modified xsi:type="dcterms:W3CDTF">2026-06-22T02:41:00Z</dcterms:modified>
</cp:coreProperties>
</file>