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680"/>
        <w:gridCol w:w="1680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667590A2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F8FC466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E680D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AA340" w14:textId="162EA444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9C27D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38BC77FB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73A9482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2D600A28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58726C95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47A75CF5" w14:textId="77777777">
        <w:trPr>
          <w:cantSplit/>
          <w:tblHeader/>
        </w:trPr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14:paraId="3153A895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80" w:type="dxa"/>
            <w:vMerge w:val="restart"/>
            <w:vAlign w:val="center"/>
          </w:tcPr>
          <w:p w14:paraId="7177322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04CBA35D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1346EC3F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22E1EEFA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5099A83D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31D80793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33E70AD0" w14:textId="77777777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7AA5F293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80" w:type="dxa"/>
            <w:vAlign w:val="center"/>
          </w:tcPr>
          <w:p w14:paraId="4B57EDDC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80" w:type="dxa"/>
            <w:vMerge/>
            <w:vAlign w:val="center"/>
          </w:tcPr>
          <w:p w14:paraId="074CDF8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2B27DFEA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33C5CB6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46182AF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28363B8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43974B9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1E3ACE1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510249F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5FDB4B6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7AE7EE9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2EB886E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81BE50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612DC4E2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9C27D6" w:rsidRPr="00211A71" w14:paraId="67C1ACA1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8C77EB3" w14:textId="77777777" w:rsidR="009C27D6" w:rsidRPr="00211A71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8545ABD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11A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729E9F8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9,654,987,000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017262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4,585,731,916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8E08A5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63,709,200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BEE8347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4,446,140,432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2EEC65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9,095,581,548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2FC1F9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313AC9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A8F5E2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ED8FCE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4,585,731,916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B2AE39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63,709,200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D29920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4,446,140,432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4920FC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9,095,581,548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C8364DF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- 559,405,452</w:t>
            </w:r>
          </w:p>
        </w:tc>
      </w:tr>
      <w:tr w:rsidR="009C27D6" w:rsidRPr="00211A71" w14:paraId="1BD12C2B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C0892BB" w14:textId="77777777" w:rsidR="009C27D6" w:rsidRPr="00211A71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3FF1B52C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11A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6C03D64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1,102,940,000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FFE818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866,416,260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778E1F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3,414,104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8943E50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209,080,644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A275110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1,078,911,008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5DB006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36AE84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D20413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F32C23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866,416,260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F10F62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3,414,104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E8062F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209,080,644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41FBEA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1,078,911,008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069F463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- 24,028,992</w:t>
            </w:r>
          </w:p>
        </w:tc>
      </w:tr>
      <w:tr w:rsidR="009C27D6" w14:paraId="018D9BFB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2983BEC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3F9F74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4D5135C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32,577,000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D5491A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27,415,889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0659136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38085A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4,925,684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4944AFD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32,341,573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0D7C5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66EFF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0FB31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563838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27,415,889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B7A56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50E07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4,925,684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C12296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32,341,573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4587BAD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- 235,427</w:t>
            </w:r>
          </w:p>
        </w:tc>
      </w:tr>
      <w:tr w:rsidR="009C27D6" w14:paraId="3EE5AD46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A590AD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AAC01EE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D2FEF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14,849,000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8AF589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6,976,339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DFA530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74FE73E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7,867,000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671C1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14,843,339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ADDE79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3C974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8572E2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95495B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6,976,339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2BE846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7A927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7,867,000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5161D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14,843,339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E23CFBE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- 5,661</w:t>
            </w:r>
          </w:p>
        </w:tc>
      </w:tr>
      <w:tr w:rsidR="009C27D6" w14:paraId="1EA9CBDD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C353D03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17242C0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777B576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860,232,000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679577E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647,107,970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1E5EA2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3,414,104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02128D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187,409,707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29B971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837,931,781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BC1A5D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4C345C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816758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665E1B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647,107,970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35020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3,414,104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9CC18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187,409,707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B94E3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837,931,781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7FA0BF8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- 22,300,219</w:t>
            </w:r>
          </w:p>
        </w:tc>
      </w:tr>
      <w:tr w:rsidR="009C27D6" w14:paraId="580DF1A6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2FE9B8C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CA247E4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8ACBD62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163,406,000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5EA4459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161,988,870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4CEBD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CFF7076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8A604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161,988,870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9C0538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80FA21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089416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25F08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161,988,870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88368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A13661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B016F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161,988,870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6D882C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- 1,417,130</w:t>
            </w:r>
          </w:p>
        </w:tc>
      </w:tr>
      <w:tr w:rsidR="009C27D6" w14:paraId="09584C95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9FC5C46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16CC3A5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49A5F1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31,876,000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3EE081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22,927,192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43784F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0F4B1E1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8,878,253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58B66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31,805,445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5AEAC2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ECE92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B91406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41ED0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22,927,192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2E8D32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EB695E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8,878,253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36097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31,805,445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21561D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- 70,555</w:t>
            </w:r>
          </w:p>
        </w:tc>
      </w:tr>
      <w:tr w:rsidR="009C27D6" w:rsidRPr="00211A71" w14:paraId="00B7427B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B7E95D3" w14:textId="77777777" w:rsidR="009C27D6" w:rsidRPr="00211A71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24671C5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11A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3877103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1,363,763,000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E076B8A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964,322,038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DB552BE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034130B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309,790,063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CB8CE7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1,274,112,101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E92FCA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B493A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94FEAC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FB0D10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964,322,038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30ECF7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FF8483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309,790,063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8B8C0D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1,274,112,101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288AF3A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- 89,650,899</w:t>
            </w:r>
          </w:p>
        </w:tc>
      </w:tr>
      <w:tr w:rsidR="009C27D6" w14:paraId="0C5B02C9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17E0649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AC3C855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3E9317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999,598,000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1C9158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796,054,390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00A1A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E45E96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116,277,722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B180E4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912,332,112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E9046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5A9CE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41968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382EED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796,054,390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6D264B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62F02C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116,277,722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A4BB8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912,332,112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0BAE11E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- 87,265,888</w:t>
            </w:r>
          </w:p>
        </w:tc>
      </w:tr>
      <w:tr w:rsidR="009C27D6" w14:paraId="657C827A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A86860E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D180EE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14C0CFE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364,165,000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9B40A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168,267,648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80BC1A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610D0A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193,512,341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20635D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361,779,989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90CD6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2615D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20659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E7450D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168,267,648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50D7B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707913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193,512,341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E18F7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361,779,989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A499F99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- 2,385,011</w:t>
            </w:r>
          </w:p>
        </w:tc>
      </w:tr>
      <w:tr w:rsidR="009C27D6" w:rsidRPr="00211A71" w14:paraId="04965492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4A6709D" w14:textId="77777777" w:rsidR="009C27D6" w:rsidRPr="00211A71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303B1F43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11A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72B1A4A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6,105,680,000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B9C77A0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2,339,679,084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A620CC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60,295,096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C450CB2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3,390,149,572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04F9A9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5,790,123,752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EA7893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207160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AA3EC7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371608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2,339,679,084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552485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60,295,096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66E692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3,390,149,572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A84A3A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5,790,123,752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6346F15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- 315,556,248</w:t>
            </w:r>
          </w:p>
        </w:tc>
      </w:tr>
      <w:tr w:rsidR="009C27D6" w14:paraId="3D5B833B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63713A6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9F97A08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2CB5D9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1,561,483,000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D378F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777,299,575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1D5BF7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30,823,810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01F9A4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616,461,577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6EE32C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1,424,584,962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0DE41B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F4A079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BD126D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78E2F2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777,299,575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A747C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30,823,810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79DD1C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616,461,577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245503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1,424,584,962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DE25C3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- 136,898,038</w:t>
            </w:r>
          </w:p>
        </w:tc>
      </w:tr>
      <w:tr w:rsidR="009C27D6" w14:paraId="2CC21CCE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AC63CA8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211EB26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76DCDC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1,174,464,000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03A568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440,890,800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ED7D8B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2,027,037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6F6139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704,790,587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5A5662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1,147,708,424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B0AEDD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31362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F6E57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CDA64E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440,890,800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71A7EC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2,027,037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43DB4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704,790,587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411F9E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1,147,708,424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866D9E6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- 26,755,576</w:t>
            </w:r>
          </w:p>
        </w:tc>
      </w:tr>
      <w:tr w:rsidR="009C27D6" w14:paraId="2862DA97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DD7D2EB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BC3512B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F0DC99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2,355,607,000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FC9AEC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723,355,743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D0387B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E13C47D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1,552,442,678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65C85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2,275,798,421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C3EF7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C6D97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90676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DC438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723,355,743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172273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918D8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1,552,442,678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EEBE78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2,275,798,421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D0DE04D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- 79,808,579</w:t>
            </w:r>
          </w:p>
        </w:tc>
      </w:tr>
      <w:tr w:rsidR="009C27D6" w14:paraId="443EBA16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368ACEB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BE99F3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24CC61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1,014,126,000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6C17B8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398,132,966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ADDA0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27,444,249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391A6B8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516,454,730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5B59D7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942,031,945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668FA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A301EB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D69F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2606A9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398,132,966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DA5F9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27,444,249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9196F8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516,454,730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5978A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942,031,945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760F88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- 72,094,055</w:t>
            </w:r>
          </w:p>
        </w:tc>
      </w:tr>
      <w:tr w:rsidR="009C27D6" w:rsidRPr="00211A71" w14:paraId="2ECC64BC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575A420" w14:textId="77777777" w:rsidR="009C27D6" w:rsidRPr="00211A71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7D263A0F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11A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E8E5ADE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402,174,000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40D594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148,311,354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04E944A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19BA8BC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230,818,910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A50392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379,130,264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6D89F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312AC6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42ADB2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0E4F3E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148,311,354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02E59A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2F03E3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230,818,910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B4E51F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379,130,264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0C69EF2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- 23,043,736</w:t>
            </w:r>
          </w:p>
        </w:tc>
      </w:tr>
      <w:tr w:rsidR="009C27D6" w14:paraId="2847F42A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2414A53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DCD3DAD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5C3E28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4,873,000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6D51B5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2,954,682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87E14E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FDB465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1,296,343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26BC71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4,251,025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181B68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0553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33447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D5E591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2,954,682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D4B3D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03C926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1,296,343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487778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4,251,025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21C0712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- 621,975</w:t>
            </w:r>
          </w:p>
        </w:tc>
      </w:tr>
      <w:tr w:rsidR="009C27D6" w14:paraId="597E7594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B6EB2B1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0CA1C6D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B1394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288,583,000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DEEE456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76,368,662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BA69AC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A74A85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194,760,085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6A64D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271,128,747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ACAE5C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A9AFB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C838A8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32720E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76,368,662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4E4193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3690F9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194,760,085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6481DC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271,128,747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CD6DA3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- 17,454,253</w:t>
            </w:r>
          </w:p>
        </w:tc>
      </w:tr>
      <w:tr w:rsidR="009C27D6" w14:paraId="262E7A52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3718382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4CEFCC7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3C41D02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42,128,000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99B0D6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15,319,720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421FD2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6F97AF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26,756,200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EE24B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42,075,920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04B23E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36BBE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D4774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F07BCB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15,319,720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C9D99C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AE1EB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26,756,200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DD6C02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42,075,920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1856988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- 52,080</w:t>
            </w:r>
          </w:p>
        </w:tc>
      </w:tr>
      <w:tr w:rsidR="009C27D6" w14:paraId="0CB85F67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01775A0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F087328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236C54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66,590,000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3B4FD3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53,668,290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71FE0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02A97F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8,006,282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D13C17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61,674,572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F2E52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4CDB1D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7E9CE2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557088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53,668,290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CAD07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AD6FB9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8,006,282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A4196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61,674,572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6E3371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- 4,915,428</w:t>
            </w:r>
          </w:p>
        </w:tc>
      </w:tr>
      <w:tr w:rsidR="009C27D6" w:rsidRPr="00211A71" w14:paraId="1EFAE27E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830B4BB" w14:textId="77777777" w:rsidR="009C27D6" w:rsidRPr="00211A71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F923A42" w14:textId="77777777" w:rsidR="009C27D6" w:rsidRPr="002D13E1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30"/>
                <w:sz w:val="20"/>
              </w:rPr>
            </w:pPr>
            <w:r w:rsidRPr="002D13E1">
              <w:rPr>
                <w:rFonts w:ascii="標楷體" w:eastAsia="標楷體" w:hAnsi="標楷體" w:hint="eastAsia"/>
                <w:b/>
                <w:noProof/>
                <w:spacing w:val="-30"/>
                <w:sz w:val="20"/>
              </w:rPr>
              <w:t>社區發展及環境保護支出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7D1C507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222,215,000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806938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145,042,036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5174B7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1F7757B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63,068,091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D62EA30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208,110,127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BF32F8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130D90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FC335E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4B5FE9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145,042,036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AB416B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F95C32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63,068,091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52B817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208,110,127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E6D3799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- 14,104,873</w:t>
            </w:r>
          </w:p>
        </w:tc>
      </w:tr>
      <w:tr w:rsidR="009C27D6" w14:paraId="68D98220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9CFC38F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28DF8E0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B917E7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147,932,000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AE8ECE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112,902,132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A91EF2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91506E6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24,167,650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B68F5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137,069,782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A65BD1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1D3EE2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025BC3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8724C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112,902,132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99BC9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E46A01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24,167,650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C3AC5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137,069,782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CB64DF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- 10,862,218</w:t>
            </w:r>
          </w:p>
        </w:tc>
      </w:tr>
      <w:tr w:rsidR="009C27D6" w14:paraId="167E2FC5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B61E275" w14:textId="77777777" w:rsidR="009C27D6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539A4BA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F716816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74,283,000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CB2D8D9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32,139,904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35FA42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5CEB8E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38,900,441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974FCD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71,040,345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DD50ED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766BD7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13E57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57796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32,139,904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D81BA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AAF12D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38,900,441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F314B3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71,040,345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6E1090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- 3,242,655</w:t>
            </w:r>
          </w:p>
        </w:tc>
      </w:tr>
      <w:tr w:rsidR="009C27D6" w:rsidRPr="00211A71" w14:paraId="7A905F37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1FB48AD" w14:textId="77777777" w:rsidR="009C27D6" w:rsidRPr="00211A71" w:rsidRDefault="009C27D6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201FB97D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11A7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C1BC36E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458,215,000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0254DB1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121,961,144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226D85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DD06893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243,233,152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48A065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365,194,296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3E5075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A16575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BE01E2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5B26C6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121,961,144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EB5484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163CF2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243,233,152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2CE675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365,194,296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A91E879" w14:textId="77777777" w:rsidR="009C27D6" w:rsidRPr="00211A71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211A71">
              <w:rPr>
                <w:rFonts w:ascii="新細明體" w:hAnsi="新細明體"/>
                <w:b/>
                <w:noProof/>
                <w:spacing w:val="-10"/>
                <w:sz w:val="20"/>
              </w:rPr>
              <w:t>- 93,020,704</w:t>
            </w:r>
          </w:p>
        </w:tc>
      </w:tr>
      <w:tr w:rsidR="009C27D6" w14:paraId="54EC592C" w14:textId="77777777" w:rsidTr="003340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FA1CB74" w14:textId="14BFC090" w:rsidR="009C27D6" w:rsidRDefault="00F455D7" w:rsidP="00334018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D06C807" w14:textId="77777777" w:rsidR="009C27D6" w:rsidRDefault="009C27D6" w:rsidP="00334018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21E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3498CD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458,215,000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D6A54C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121,961,144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990309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BA61FB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243,233,152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F1AEAFF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365,194,296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B611B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D2E54A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B2FDC2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BDC5F5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121,961,144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60109B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6A0AE4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243,233,152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30749E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365,194,296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EF6962E" w14:textId="77777777" w:rsidR="009C27D6" w:rsidRDefault="009C27D6" w:rsidP="00334018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21E90">
              <w:rPr>
                <w:rFonts w:ascii="新細明體" w:hAnsi="新細明體"/>
                <w:noProof/>
                <w:spacing w:val="-10"/>
                <w:sz w:val="20"/>
              </w:rPr>
              <w:t>- 93,020,704</w:t>
            </w:r>
          </w:p>
        </w:tc>
      </w:tr>
    </w:tbl>
    <w:p w14:paraId="4957B105" w14:textId="77777777" w:rsidR="00763983" w:rsidRDefault="00763983" w:rsidP="00763983">
      <w:pPr>
        <w:pStyle w:val="a3"/>
        <w:tabs>
          <w:tab w:val="left" w:pos="480"/>
        </w:tabs>
        <w:snapToGrid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註：本年度第二預備金原編列預算數6,000萬元，其中資本門部分經縣政府核准動支1,535萬餘元。</w:t>
      </w:r>
    </w:p>
    <w:sectPr w:rsidR="007639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0DBC0" w14:textId="77777777" w:rsidR="009C27D6" w:rsidRDefault="009C27D6">
      <w:r>
        <w:separator/>
      </w:r>
    </w:p>
  </w:endnote>
  <w:endnote w:type="continuationSeparator" w:id="0">
    <w:p w14:paraId="0E78BEC6" w14:textId="77777777" w:rsidR="009C27D6" w:rsidRDefault="009C2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44C70" w14:textId="2D2E7129" w:rsidR="008E62FD" w:rsidRPr="008E62FD" w:rsidRDefault="008E62FD" w:rsidP="008E62FD">
    <w:pPr>
      <w:pStyle w:val="a5"/>
      <w:jc w:val="center"/>
      <w:rPr>
        <w:rFonts w:ascii="標楷體" w:eastAsia="標楷體"/>
      </w:rPr>
    </w:pPr>
    <w:r w:rsidRPr="008E62FD">
      <w:rPr>
        <w:rFonts w:ascii="標楷體" w:eastAsia="標楷體" w:hint="eastAsia"/>
      </w:rPr>
      <w:t>第 10-3-</w:t>
    </w:r>
    <w:r w:rsidRPr="008E62FD">
      <w:rPr>
        <w:rFonts w:ascii="標楷體" w:eastAsia="標楷體"/>
      </w:rPr>
      <w:fldChar w:fldCharType="begin"/>
    </w:r>
    <w:r w:rsidRPr="008E62FD">
      <w:rPr>
        <w:rFonts w:ascii="標楷體" w:eastAsia="標楷體"/>
      </w:rPr>
      <w:instrText xml:space="preserve"> </w:instrText>
    </w:r>
    <w:r w:rsidRPr="008E62FD">
      <w:rPr>
        <w:rFonts w:ascii="標楷體" w:eastAsia="標楷體" w:hint="eastAsia"/>
      </w:rPr>
      <w:instrText>PAGE  \* MERGEFORMAT</w:instrText>
    </w:r>
    <w:r w:rsidRPr="008E62FD">
      <w:rPr>
        <w:rFonts w:ascii="標楷體" w:eastAsia="標楷體"/>
      </w:rPr>
      <w:instrText xml:space="preserve"> </w:instrText>
    </w:r>
    <w:r w:rsidRPr="008E62FD">
      <w:rPr>
        <w:rFonts w:ascii="標楷體" w:eastAsia="標楷體"/>
      </w:rPr>
      <w:fldChar w:fldCharType="separate"/>
    </w:r>
    <w:r w:rsidRPr="008E62FD">
      <w:rPr>
        <w:rFonts w:ascii="標楷體" w:eastAsia="標楷體"/>
        <w:noProof/>
      </w:rPr>
      <w:t>1</w:t>
    </w:r>
    <w:r w:rsidRPr="008E62FD">
      <w:rPr>
        <w:rFonts w:ascii="標楷體" w:eastAsia="標楷體"/>
      </w:rPr>
      <w:fldChar w:fldCharType="end"/>
    </w:r>
    <w:r w:rsidRPr="008E62FD">
      <w:rPr>
        <w:rFonts w:ascii="標楷體" w:eastAsia="標楷體"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523F8" w14:textId="2A8996F7" w:rsidR="008E62FD" w:rsidRPr="008E62FD" w:rsidRDefault="008E62FD" w:rsidP="008E62FD">
    <w:pPr>
      <w:pStyle w:val="a5"/>
      <w:jc w:val="center"/>
      <w:rPr>
        <w:rFonts w:ascii="標楷體" w:eastAsia="標楷體"/>
      </w:rPr>
    </w:pPr>
    <w:r w:rsidRPr="008E62FD">
      <w:rPr>
        <w:rFonts w:ascii="標楷體" w:eastAsia="標楷體" w:hint="eastAsia"/>
      </w:rPr>
      <w:t>第 10-3-</w:t>
    </w:r>
    <w:r w:rsidRPr="008E62FD">
      <w:rPr>
        <w:rFonts w:ascii="標楷體" w:eastAsia="標楷體"/>
      </w:rPr>
      <w:fldChar w:fldCharType="begin"/>
    </w:r>
    <w:r w:rsidRPr="008E62FD">
      <w:rPr>
        <w:rFonts w:ascii="標楷體" w:eastAsia="標楷體"/>
      </w:rPr>
      <w:instrText xml:space="preserve"> </w:instrText>
    </w:r>
    <w:r w:rsidRPr="008E62FD">
      <w:rPr>
        <w:rFonts w:ascii="標楷體" w:eastAsia="標楷體" w:hint="eastAsia"/>
      </w:rPr>
      <w:instrText>PAGE  \* MERGEFORMAT</w:instrText>
    </w:r>
    <w:r w:rsidRPr="008E62FD">
      <w:rPr>
        <w:rFonts w:ascii="標楷體" w:eastAsia="標楷體"/>
      </w:rPr>
      <w:instrText xml:space="preserve"> </w:instrText>
    </w:r>
    <w:r w:rsidRPr="008E62FD">
      <w:rPr>
        <w:rFonts w:ascii="標楷體" w:eastAsia="標楷體"/>
      </w:rPr>
      <w:fldChar w:fldCharType="separate"/>
    </w:r>
    <w:r w:rsidRPr="008E62FD">
      <w:rPr>
        <w:rFonts w:ascii="標楷體" w:eastAsia="標楷體"/>
        <w:noProof/>
      </w:rPr>
      <w:t>1</w:t>
    </w:r>
    <w:r w:rsidRPr="008E62FD">
      <w:rPr>
        <w:rFonts w:ascii="標楷體" w:eastAsia="標楷體"/>
      </w:rPr>
      <w:fldChar w:fldCharType="end"/>
    </w:r>
    <w:r w:rsidRPr="008E62FD">
      <w:rPr>
        <w:rFonts w:ascii="標楷體" w:eastAsia="標楷體" w:hint="eastAsia"/>
      </w:rPr>
      <w:t xml:space="preserve"> </w:t>
    </w:r>
    <w:r w:rsidRPr="008E62FD">
      <w:rPr>
        <w:rFonts w:ascii="標楷體" w:eastAsia="標楷體"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34F96" w14:textId="5B12683E" w:rsidR="008E62FD" w:rsidRPr="008E62FD" w:rsidRDefault="008E62FD" w:rsidP="008E62FD">
    <w:pPr>
      <w:pStyle w:val="a5"/>
      <w:jc w:val="center"/>
      <w:rPr>
        <w:rFonts w:ascii="標楷體" w:eastAsia="標楷體"/>
      </w:rPr>
    </w:pPr>
    <w:r w:rsidRPr="008E62FD">
      <w:rPr>
        <w:rFonts w:ascii="標楷體" w:eastAsia="標楷體" w:hint="eastAsia"/>
      </w:rPr>
      <w:t>第 10-3-</w:t>
    </w:r>
    <w:r w:rsidRPr="008E62FD">
      <w:rPr>
        <w:rFonts w:ascii="標楷體" w:eastAsia="標楷體"/>
      </w:rPr>
      <w:fldChar w:fldCharType="begin"/>
    </w:r>
    <w:r w:rsidRPr="008E62FD">
      <w:rPr>
        <w:rFonts w:ascii="標楷體" w:eastAsia="標楷體"/>
      </w:rPr>
      <w:instrText xml:space="preserve"> </w:instrText>
    </w:r>
    <w:r w:rsidRPr="008E62FD">
      <w:rPr>
        <w:rFonts w:ascii="標楷體" w:eastAsia="標楷體" w:hint="eastAsia"/>
      </w:rPr>
      <w:instrText>PAGE  \* MERGEFORMAT</w:instrText>
    </w:r>
    <w:r w:rsidRPr="008E62FD">
      <w:rPr>
        <w:rFonts w:ascii="標楷體" w:eastAsia="標楷體"/>
      </w:rPr>
      <w:instrText xml:space="preserve"> </w:instrText>
    </w:r>
    <w:r w:rsidRPr="008E62FD">
      <w:rPr>
        <w:rFonts w:ascii="標楷體" w:eastAsia="標楷體"/>
      </w:rPr>
      <w:fldChar w:fldCharType="separate"/>
    </w:r>
    <w:r w:rsidRPr="008E62FD">
      <w:rPr>
        <w:rFonts w:ascii="標楷體" w:eastAsia="標楷體"/>
        <w:noProof/>
      </w:rPr>
      <w:t>1</w:t>
    </w:r>
    <w:r w:rsidRPr="008E62FD">
      <w:rPr>
        <w:rFonts w:ascii="標楷體" w:eastAsia="標楷體"/>
      </w:rPr>
      <w:fldChar w:fldCharType="end"/>
    </w:r>
    <w:r w:rsidRPr="008E62FD">
      <w:rPr>
        <w:rFonts w:ascii="標楷體" w:eastAsia="標楷體"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12146" w14:textId="77777777" w:rsidR="009C27D6" w:rsidRDefault="009C27D6">
      <w:r>
        <w:separator/>
      </w:r>
    </w:p>
  </w:footnote>
  <w:footnote w:type="continuationSeparator" w:id="0">
    <w:p w14:paraId="1634481A" w14:textId="77777777" w:rsidR="009C27D6" w:rsidRDefault="009C2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C4E4" w14:textId="77777777" w:rsidR="008E62FD" w:rsidRDefault="008E62F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A39AD" w14:textId="4A98BB88" w:rsidR="00975682" w:rsidRDefault="001407FD">
    <w:pPr>
      <w:pStyle w:val="a3"/>
      <w:jc w:val="center"/>
    </w:pPr>
    <w:r w:rsidRPr="001407FD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1407F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1407FD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1407FD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1407FD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A06E4" w14:textId="68628868" w:rsidR="00975682" w:rsidRDefault="00763983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 w:rsidR="001407FD" w:rsidRPr="001407FD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1407FD" w:rsidRPr="001407FD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1407FD" w:rsidRPr="001407FD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7D6"/>
    <w:rsid w:val="000E09BC"/>
    <w:rsid w:val="001407FD"/>
    <w:rsid w:val="00187730"/>
    <w:rsid w:val="002B20C7"/>
    <w:rsid w:val="002D13E1"/>
    <w:rsid w:val="00334018"/>
    <w:rsid w:val="004A6C71"/>
    <w:rsid w:val="004B41BD"/>
    <w:rsid w:val="005A5C82"/>
    <w:rsid w:val="005B7AE8"/>
    <w:rsid w:val="006A11BB"/>
    <w:rsid w:val="00725752"/>
    <w:rsid w:val="00763983"/>
    <w:rsid w:val="008E62FD"/>
    <w:rsid w:val="00975682"/>
    <w:rsid w:val="009C27D6"/>
    <w:rsid w:val="00B160FD"/>
    <w:rsid w:val="00B26D79"/>
    <w:rsid w:val="00CB7FF9"/>
    <w:rsid w:val="00CF71B6"/>
    <w:rsid w:val="00E05496"/>
    <w:rsid w:val="00F4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4AD5AB6"/>
  <w15:chartTrackingRefBased/>
  <w15:docId w15:val="{D9E1E0A8-AAA7-4722-BC91-E6A546F40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semiHidden/>
    <w:rsid w:val="0076398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2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WWKkKjD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WWKkKjD歲出政事別總表</Template>
  <TotalTime>7</TotalTime>
  <Pages>1</Pages>
  <Words>615</Words>
  <Characters>2522</Characters>
  <Application>Microsoft Office Word</Application>
  <DocSecurity>0</DocSecurity>
  <Lines>21</Lines>
  <Paragraphs>6</Paragraphs>
  <ScaleCrop>false</ScaleCrop>
  <Company>N.A.O.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何宜樺</dc:creator>
  <cp:keywords/>
  <cp:lastModifiedBy>張簡稜剛</cp:lastModifiedBy>
  <cp:revision>7</cp:revision>
  <cp:lastPrinted>2026-06-05T05:56:00Z</cp:lastPrinted>
  <dcterms:created xsi:type="dcterms:W3CDTF">2026-06-05T02:23:00Z</dcterms:created>
  <dcterms:modified xsi:type="dcterms:W3CDTF">2026-06-22T02:30:00Z</dcterms:modified>
</cp:coreProperties>
</file>