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0"/>
        <w:gridCol w:w="240"/>
        <w:gridCol w:w="1680"/>
        <w:gridCol w:w="1680"/>
        <w:gridCol w:w="1470"/>
        <w:gridCol w:w="1470"/>
        <w:gridCol w:w="470"/>
        <w:gridCol w:w="1000"/>
        <w:gridCol w:w="1470"/>
        <w:gridCol w:w="1440"/>
        <w:gridCol w:w="1440"/>
        <w:gridCol w:w="1440"/>
        <w:gridCol w:w="1560"/>
        <w:gridCol w:w="1560"/>
        <w:gridCol w:w="1560"/>
        <w:gridCol w:w="1560"/>
        <w:gridCol w:w="1680"/>
      </w:tblGrid>
      <w:tr w:rsidR="00975682" w14:paraId="4AD09766" w14:textId="77777777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37B27F89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D3783F" w14:textId="77777777" w:rsidR="00975682" w:rsidRDefault="00975682">
            <w:pPr>
              <w:ind w:left="-42" w:right="80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8DBAF" w14:textId="1881005D" w:rsidR="00975682" w:rsidRDefault="00975682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E110D7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75682" w14:paraId="49E5E1FF" w14:textId="77777777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right w:val="nil"/>
            </w:tcBorders>
          </w:tcPr>
          <w:p w14:paraId="3F4D0131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/>
            <w:tcBorders>
              <w:top w:val="nil"/>
              <w:left w:val="nil"/>
              <w:right w:val="nil"/>
            </w:tcBorders>
          </w:tcPr>
          <w:p w14:paraId="0833862D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3BAF29DD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</w:tr>
      <w:tr w:rsidR="00975682" w14:paraId="49E42E68" w14:textId="77777777">
        <w:trPr>
          <w:cantSplit/>
          <w:tblHeader/>
        </w:trPr>
        <w:tc>
          <w:tcPr>
            <w:tcW w:w="2040" w:type="dxa"/>
            <w:gridSpan w:val="3"/>
            <w:tcBorders>
              <w:left w:val="nil"/>
            </w:tcBorders>
            <w:vAlign w:val="center"/>
          </w:tcPr>
          <w:p w14:paraId="131BBDE5" w14:textId="77777777" w:rsidR="00975682" w:rsidRDefault="00975682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680" w:type="dxa"/>
            <w:vMerge w:val="restart"/>
            <w:vAlign w:val="center"/>
          </w:tcPr>
          <w:p w14:paraId="2A50ADE5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880" w:type="dxa"/>
            <w:gridSpan w:val="5"/>
            <w:vAlign w:val="center"/>
          </w:tcPr>
          <w:p w14:paraId="742BEA67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4320" w:type="dxa"/>
            <w:gridSpan w:val="3"/>
            <w:vAlign w:val="center"/>
          </w:tcPr>
          <w:p w14:paraId="53CC64CF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6240" w:type="dxa"/>
            <w:gridSpan w:val="4"/>
            <w:vAlign w:val="center"/>
          </w:tcPr>
          <w:p w14:paraId="6344288C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1680" w:type="dxa"/>
            <w:vMerge w:val="restart"/>
            <w:tcBorders>
              <w:right w:val="nil"/>
            </w:tcBorders>
            <w:vAlign w:val="center"/>
          </w:tcPr>
          <w:p w14:paraId="48D46A69" w14:textId="77777777" w:rsidR="00975682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決算審定數與預</w:t>
            </w:r>
          </w:p>
          <w:p w14:paraId="18031909" w14:textId="77777777" w:rsidR="00975682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算數比較增減</w:t>
            </w:r>
          </w:p>
        </w:tc>
      </w:tr>
      <w:tr w:rsidR="00975682" w14:paraId="5F6949C0" w14:textId="77777777">
        <w:trPr>
          <w:cantSplit/>
          <w:tblHeader/>
        </w:trPr>
        <w:tc>
          <w:tcPr>
            <w:tcW w:w="360" w:type="dxa"/>
            <w:gridSpan w:val="2"/>
            <w:tcBorders>
              <w:left w:val="nil"/>
            </w:tcBorders>
            <w:vAlign w:val="center"/>
          </w:tcPr>
          <w:p w14:paraId="51D53834" w14:textId="77777777" w:rsidR="00975682" w:rsidRDefault="00975682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1680" w:type="dxa"/>
            <w:vAlign w:val="center"/>
          </w:tcPr>
          <w:p w14:paraId="7BD9F65B" w14:textId="77777777" w:rsidR="00975682" w:rsidRDefault="00975682">
            <w:pPr>
              <w:ind w:left="140" w:right="146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680" w:type="dxa"/>
            <w:vMerge/>
            <w:vAlign w:val="center"/>
          </w:tcPr>
          <w:p w14:paraId="73CD0E98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vAlign w:val="center"/>
          </w:tcPr>
          <w:p w14:paraId="1CB5E212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70" w:type="dxa"/>
            <w:vAlign w:val="center"/>
          </w:tcPr>
          <w:p w14:paraId="08AE81F7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70" w:type="dxa"/>
            <w:gridSpan w:val="2"/>
            <w:vAlign w:val="center"/>
          </w:tcPr>
          <w:p w14:paraId="29BCA7C4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70" w:type="dxa"/>
            <w:vAlign w:val="center"/>
          </w:tcPr>
          <w:p w14:paraId="457CC52C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440" w:type="dxa"/>
            <w:vAlign w:val="center"/>
          </w:tcPr>
          <w:p w14:paraId="5EA500F3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40" w:type="dxa"/>
            <w:vAlign w:val="center"/>
          </w:tcPr>
          <w:p w14:paraId="7B224D8E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40" w:type="dxa"/>
            <w:vAlign w:val="center"/>
          </w:tcPr>
          <w:p w14:paraId="6E063446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7F104CA6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60" w:type="dxa"/>
            <w:vAlign w:val="center"/>
          </w:tcPr>
          <w:p w14:paraId="2F5979D0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60" w:type="dxa"/>
            <w:vAlign w:val="center"/>
          </w:tcPr>
          <w:p w14:paraId="16A2DDA2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011D44C1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680" w:type="dxa"/>
            <w:vMerge/>
            <w:tcBorders>
              <w:right w:val="nil"/>
            </w:tcBorders>
            <w:vAlign w:val="center"/>
          </w:tcPr>
          <w:p w14:paraId="5AE35CBB" w14:textId="77777777" w:rsidR="00975682" w:rsidRDefault="00975682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E110D7" w:rsidRPr="00A805B6" w14:paraId="7852465C" w14:textId="77777777" w:rsidTr="000453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980CE41" w14:textId="77777777" w:rsidR="00E110D7" w:rsidRPr="00A805B6" w:rsidRDefault="00E110D7" w:rsidP="000453A4">
            <w:pPr>
              <w:snapToGrid w:val="0"/>
              <w:spacing w:line="38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1D7562BD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A805B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經常門合計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B59BF4F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25,774,571,000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D0CFA95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23,179,717,945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5F631DE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126,193,317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0E408B7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961,303,239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72EF9B8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24,267,214,501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2EEC3F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- 48,369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2A2179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531113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7C2D1E2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23,179,669,576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7FA859F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126,193,317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0E4F948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961,303,239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B3C14CC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24,267,166,132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AF6C78D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- 1,507,404,868</w:t>
            </w:r>
          </w:p>
        </w:tc>
      </w:tr>
      <w:tr w:rsidR="00E110D7" w:rsidRPr="00A805B6" w14:paraId="6F72011F" w14:textId="77777777" w:rsidTr="000453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76224F9" w14:textId="77777777" w:rsidR="00E110D7" w:rsidRPr="00A805B6" w:rsidRDefault="00E110D7" w:rsidP="000453A4">
            <w:pPr>
              <w:snapToGrid w:val="0"/>
              <w:spacing w:line="38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5B310726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A805B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一般政務支出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2EC1A78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5,930,010,000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6C02305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5,261,853,579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40C3DDB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93,224,679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4ADA62A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234,936,766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4CC8E85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5,590,015,024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84686B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- 48,369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A6C47D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8CCAD4E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F213E28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5,261,805,210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95A9269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93,224,679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2AF8A67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234,936,766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35D7D78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5,589,966,655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4A31539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- 340,043,345</w:t>
            </w:r>
          </w:p>
        </w:tc>
      </w:tr>
      <w:tr w:rsidR="00E110D7" w14:paraId="40808585" w14:textId="77777777" w:rsidTr="000453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3A2052A" w14:textId="77777777" w:rsidR="00E110D7" w:rsidRDefault="00E110D7" w:rsidP="000453A4">
            <w:pPr>
              <w:snapToGrid w:val="0"/>
              <w:spacing w:line="38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9ACDC51" w14:textId="77777777" w:rsidR="00E110D7" w:rsidRDefault="00E110D7" w:rsidP="000453A4">
            <w:pPr>
              <w:snapToGrid w:val="0"/>
              <w:spacing w:line="38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11EE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行政支出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78D1B3D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506,324,000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B5AF143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452,042,529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AE68C27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300,000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99B94E7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40,366,099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0AC2893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492,708,628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9D7441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81CE2F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CFC28F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67A791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452,042,529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0942151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300,000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DCF10BD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40,366,099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C22DA8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492,708,628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35E3769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- 13,615,372</w:t>
            </w:r>
          </w:p>
        </w:tc>
      </w:tr>
      <w:tr w:rsidR="00E110D7" w14:paraId="3B0B696D" w14:textId="77777777" w:rsidTr="000453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D8F1902" w14:textId="77777777" w:rsidR="00E110D7" w:rsidRDefault="00E110D7" w:rsidP="000453A4">
            <w:pPr>
              <w:snapToGrid w:val="0"/>
              <w:spacing w:line="38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5BF2577" w14:textId="77777777" w:rsidR="00E110D7" w:rsidRDefault="00E110D7" w:rsidP="000453A4">
            <w:pPr>
              <w:snapToGrid w:val="0"/>
              <w:spacing w:line="38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11EE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立法支出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10D017F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294,381,000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AFF58FA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274,721,950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105419E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1B3193A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1,690,000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EDB7CD8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276,411,950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5513BD8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71A1FD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603C8E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8FFDEAA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274,721,950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B0DF9C0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232F400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1,690,000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7C74EC8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276,411,950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42643FF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- 17,969,050</w:t>
            </w:r>
          </w:p>
        </w:tc>
      </w:tr>
      <w:tr w:rsidR="00E110D7" w14:paraId="300E3586" w14:textId="77777777" w:rsidTr="000453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FD841A1" w14:textId="77777777" w:rsidR="00E110D7" w:rsidRDefault="00E110D7" w:rsidP="000453A4">
            <w:pPr>
              <w:snapToGrid w:val="0"/>
              <w:spacing w:line="38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65A9ED1" w14:textId="77777777" w:rsidR="00E110D7" w:rsidRDefault="00E110D7" w:rsidP="000453A4">
            <w:pPr>
              <w:snapToGrid w:val="0"/>
              <w:spacing w:line="38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11EE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D8BB641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2,693,929,000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3DBBEE5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2,295,574,928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0372485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92,924,679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E80C72D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192,453,667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D65E06B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2,580,953,274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5F1EE4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- 48,369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4310F9C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930940A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7ABF83C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2,295,526,559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5EDCE8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92,924,679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14D7238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192,453,667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323A231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2,580,904,905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911EF18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- 113,024,095</w:t>
            </w:r>
          </w:p>
        </w:tc>
      </w:tr>
      <w:tr w:rsidR="00E110D7" w14:paraId="2696ED82" w14:textId="77777777" w:rsidTr="000453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C282C4C" w14:textId="77777777" w:rsidR="00E110D7" w:rsidRDefault="00E110D7" w:rsidP="000453A4">
            <w:pPr>
              <w:snapToGrid w:val="0"/>
              <w:spacing w:line="38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C38388D" w14:textId="77777777" w:rsidR="00E110D7" w:rsidRDefault="00E110D7" w:rsidP="000453A4">
            <w:pPr>
              <w:snapToGrid w:val="0"/>
              <w:spacing w:line="38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11EE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警政支出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3DE4401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2,129,390,000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0E3987A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1,950,275,657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65D7069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9AE6229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1F87598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1,950,275,657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C4129F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40B45C4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80282C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292141F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1,950,275,657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91AD7EE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5DAAA2B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0BEEBE4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1,950,275,657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76C737A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- 179,114,343</w:t>
            </w:r>
          </w:p>
        </w:tc>
      </w:tr>
      <w:tr w:rsidR="00E110D7" w14:paraId="56BE13DE" w14:textId="77777777" w:rsidTr="000453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7225412" w14:textId="77777777" w:rsidR="00E110D7" w:rsidRDefault="00E110D7" w:rsidP="000453A4">
            <w:pPr>
              <w:snapToGrid w:val="0"/>
              <w:spacing w:line="38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AFFE0B9" w14:textId="77777777" w:rsidR="00E110D7" w:rsidRDefault="00E110D7" w:rsidP="000453A4">
            <w:pPr>
              <w:snapToGrid w:val="0"/>
              <w:spacing w:line="38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11EE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財務支出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55CFD29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305,986,000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B68F392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289,238,515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4551489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F01A635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427,000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D52224F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289,665,515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FB0F7D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8DD945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D50203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BAEDAD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289,238,515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C3CF5B7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9AB4E97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427,000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BF2B9EB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289,665,515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9D335A7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- 16,320,485</w:t>
            </w:r>
          </w:p>
        </w:tc>
      </w:tr>
      <w:tr w:rsidR="00E110D7" w:rsidRPr="00A805B6" w14:paraId="5BCB7404" w14:textId="77777777" w:rsidTr="000453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50D216F" w14:textId="77777777" w:rsidR="00E110D7" w:rsidRPr="00A805B6" w:rsidRDefault="00E110D7" w:rsidP="000453A4">
            <w:pPr>
              <w:snapToGrid w:val="0"/>
              <w:spacing w:line="38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73C88DD7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A805B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教育科學文化支出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FF66E3C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8,173,407,000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BEFDAD2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8,033,463,076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BAAA134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BF7057A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75,825,253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E9A255C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8,109,288,329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9826FF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1CBFAF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BF25526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AB94B99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8,033,463,076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19620A5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76F41A4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75,825,253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2361967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8,109,288,329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07962AD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- 64,118,671</w:t>
            </w:r>
          </w:p>
        </w:tc>
      </w:tr>
      <w:tr w:rsidR="00E110D7" w14:paraId="2F3FBB13" w14:textId="77777777" w:rsidTr="000453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72EB03F" w14:textId="77777777" w:rsidR="00E110D7" w:rsidRDefault="00E110D7" w:rsidP="000453A4">
            <w:pPr>
              <w:snapToGrid w:val="0"/>
              <w:spacing w:line="38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52C1EDA" w14:textId="77777777" w:rsidR="00E110D7" w:rsidRDefault="00E110D7" w:rsidP="000453A4">
            <w:pPr>
              <w:snapToGrid w:val="0"/>
              <w:spacing w:line="38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11EE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教育支出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8A8735A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7,795,166,000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15E1B97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7,719,775,309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25525CF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7982148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25,454,632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241BD81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7,745,229,941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0FE710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202B8D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3398CA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F794BAF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7,719,775,309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B594B4B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BAA6A78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25,454,632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3C33890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7,745,229,941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35DC448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- 49,936,059</w:t>
            </w:r>
          </w:p>
        </w:tc>
      </w:tr>
      <w:tr w:rsidR="00E110D7" w14:paraId="063E683A" w14:textId="77777777" w:rsidTr="000453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AF8953B" w14:textId="77777777" w:rsidR="00E110D7" w:rsidRDefault="00E110D7" w:rsidP="000453A4">
            <w:pPr>
              <w:snapToGrid w:val="0"/>
              <w:spacing w:line="38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D81BD4A" w14:textId="77777777" w:rsidR="00E110D7" w:rsidRDefault="00E110D7" w:rsidP="000453A4">
            <w:pPr>
              <w:snapToGrid w:val="0"/>
              <w:spacing w:line="38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11EE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文化支出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547BD51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378,241,000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C368299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313,687,767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23D0DEF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B4C684F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50,370,621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D4A7A6A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364,058,388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46F492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216A7E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AFF3B5E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C954596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313,687,767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59B6D6D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6C1B1A9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50,370,621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FC969AC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364,058,388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CE7DE0D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- 14,182,612</w:t>
            </w:r>
          </w:p>
        </w:tc>
      </w:tr>
      <w:tr w:rsidR="00E110D7" w:rsidRPr="00A805B6" w14:paraId="38355F66" w14:textId="77777777" w:rsidTr="000453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33121D5" w14:textId="77777777" w:rsidR="00E110D7" w:rsidRPr="00A805B6" w:rsidRDefault="00E110D7" w:rsidP="000453A4">
            <w:pPr>
              <w:snapToGrid w:val="0"/>
              <w:spacing w:line="38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2EEBBB07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A805B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經濟發展支出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472BC6F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1,737,909,000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0B3AD56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1,386,016,696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80DB33A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1,614,936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0A1A2FE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220,453,818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3F6CBD6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1,608,085,450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F6710A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25B4B1F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5DD0D5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1215CCA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1,386,016,696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7F169F5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1,614,936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37A94CD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220,453,818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0AB4A2D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1,608,085,450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64961B0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- 129,823,550</w:t>
            </w:r>
          </w:p>
        </w:tc>
      </w:tr>
      <w:tr w:rsidR="00E110D7" w14:paraId="4348A7F8" w14:textId="77777777" w:rsidTr="000453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299AA50" w14:textId="77777777" w:rsidR="00E110D7" w:rsidRDefault="00E110D7" w:rsidP="000453A4">
            <w:pPr>
              <w:snapToGrid w:val="0"/>
              <w:spacing w:line="38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C27AC3D" w14:textId="77777777" w:rsidR="00E110D7" w:rsidRDefault="00E110D7" w:rsidP="000453A4">
            <w:pPr>
              <w:snapToGrid w:val="0"/>
              <w:spacing w:line="38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11EE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農業支出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907464C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704,096,000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720BCE8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596,477,316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DFBEE52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1,091,390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4F271B0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47,837,412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4006C17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645,406,118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3F918F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4C007AC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F31A76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A4B1DED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596,477,316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EC7C6B7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1,091,390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11F4E78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47,837,412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9123254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645,406,118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A21871A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- 58,689,882</w:t>
            </w:r>
          </w:p>
        </w:tc>
      </w:tr>
      <w:tr w:rsidR="00E110D7" w14:paraId="6A92B135" w14:textId="77777777" w:rsidTr="000453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5609F6C" w14:textId="77777777" w:rsidR="00E110D7" w:rsidRDefault="00E110D7" w:rsidP="000453A4">
            <w:pPr>
              <w:snapToGrid w:val="0"/>
              <w:spacing w:line="38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6D0D343" w14:textId="77777777" w:rsidR="00E110D7" w:rsidRDefault="00E110D7" w:rsidP="000453A4">
            <w:pPr>
              <w:snapToGrid w:val="0"/>
              <w:spacing w:line="38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11EE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工業支出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445BA29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343,585,000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2038472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257,911,971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BFCE32E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FA4266A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52,399,121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7628E04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310,311,092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EF23AB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382665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C25D147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1DA4970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257,911,971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E4033D0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010A282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52,399,121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9371718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310,311,092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17D9A3C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- 33,273,908</w:t>
            </w:r>
          </w:p>
        </w:tc>
      </w:tr>
      <w:tr w:rsidR="00E110D7" w14:paraId="0CE7CA24" w14:textId="77777777" w:rsidTr="000453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8A52E0D" w14:textId="77777777" w:rsidR="00E110D7" w:rsidRDefault="00E110D7" w:rsidP="000453A4">
            <w:pPr>
              <w:snapToGrid w:val="0"/>
              <w:spacing w:line="38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10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3E45C80" w14:textId="77777777" w:rsidR="00E110D7" w:rsidRDefault="00E110D7" w:rsidP="000453A4">
            <w:pPr>
              <w:snapToGrid w:val="0"/>
              <w:spacing w:line="38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11EE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交通支出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ABD61AF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261,382,000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E593F7C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185,509,750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0E52169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13F76D0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73,756,843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ABDCFD9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259,266,593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EDB79D9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DE2E48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AA25FB1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23DD37C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185,509,750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8E6E8C8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D7D04FE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73,756,843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03567ED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259,266,593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BE0DF6A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- 2,115,407</w:t>
            </w:r>
          </w:p>
        </w:tc>
      </w:tr>
      <w:tr w:rsidR="00E110D7" w14:paraId="10622CBC" w14:textId="77777777" w:rsidTr="000453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3427862" w14:textId="77777777" w:rsidR="00E110D7" w:rsidRDefault="00E110D7" w:rsidP="000453A4">
            <w:pPr>
              <w:snapToGrid w:val="0"/>
              <w:spacing w:line="38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11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8110F03" w14:textId="77777777" w:rsidR="00E110D7" w:rsidRDefault="00E110D7" w:rsidP="000453A4">
            <w:pPr>
              <w:snapToGrid w:val="0"/>
              <w:spacing w:line="38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11EE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其他經濟服務支出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1799D89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428,846,000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19D7A7F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346,117,659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17118ED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523,546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AD61E2E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46,460,442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3509BA3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393,101,647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66F764A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199F97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B0C5239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2BB43E6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346,117,659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528BDAC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523,546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70157A3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46,460,442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98BCE46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393,101,647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37526E7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- 35,744,353</w:t>
            </w:r>
          </w:p>
        </w:tc>
      </w:tr>
      <w:tr w:rsidR="00E110D7" w:rsidRPr="00A805B6" w14:paraId="212B7748" w14:textId="77777777" w:rsidTr="000453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15AE058" w14:textId="77777777" w:rsidR="00E110D7" w:rsidRPr="00A805B6" w:rsidRDefault="00E110D7" w:rsidP="000453A4">
            <w:pPr>
              <w:snapToGrid w:val="0"/>
              <w:spacing w:line="38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365D64B7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A805B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社會福利支出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7ED84AB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6,056,605,000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E0752D6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5,660,155,099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A01B6DA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2,058,709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ED0C49A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142,879,856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A132802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5,805,093,664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F282F6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96CD9E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15AED5B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850966D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5,660,155,099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6A78952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2,058,709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44BF1B2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142,879,856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0840A84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5,805,093,664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4941D0D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- 251,511,336</w:t>
            </w:r>
          </w:p>
        </w:tc>
      </w:tr>
      <w:tr w:rsidR="00E110D7" w14:paraId="0176DE9D" w14:textId="77777777" w:rsidTr="000453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B8BD841" w14:textId="77777777" w:rsidR="00E110D7" w:rsidRDefault="00E110D7" w:rsidP="000453A4">
            <w:pPr>
              <w:snapToGrid w:val="0"/>
              <w:spacing w:line="38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12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EF3F9F2" w14:textId="77777777" w:rsidR="00E110D7" w:rsidRDefault="00E110D7" w:rsidP="000453A4">
            <w:pPr>
              <w:snapToGrid w:val="0"/>
              <w:spacing w:line="38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11EE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社會保險支出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0C8ABEE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131,008,000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D789C55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130,405,345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7123EAC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1FB257F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ADA713F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130,405,345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9375E52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2A40DD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07264B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954D413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130,405,345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658CC06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797C3F8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445C700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130,405,345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3F036E6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- 602,655</w:t>
            </w:r>
          </w:p>
        </w:tc>
      </w:tr>
      <w:tr w:rsidR="00E110D7" w14:paraId="06135978" w14:textId="77777777" w:rsidTr="000453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846E455" w14:textId="77777777" w:rsidR="00E110D7" w:rsidRDefault="00E110D7" w:rsidP="000453A4">
            <w:pPr>
              <w:snapToGrid w:val="0"/>
              <w:spacing w:line="38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13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2B26CAA" w14:textId="77777777" w:rsidR="00E110D7" w:rsidRDefault="00E110D7" w:rsidP="000453A4">
            <w:pPr>
              <w:snapToGrid w:val="0"/>
              <w:spacing w:line="38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11EE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社會救助支出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1FFAE9D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272,710,000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8DABCB6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267,699,051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A867FBC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159,500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4DF459D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327,500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47E4451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268,186,051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B0FBEAE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12D839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BFDF9B1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960E639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267,699,051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56CFA43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159,500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0C9C937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327,500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838F388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268,186,051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BE39D39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- 4,523,949</w:t>
            </w:r>
          </w:p>
        </w:tc>
      </w:tr>
      <w:tr w:rsidR="00E110D7" w14:paraId="22274551" w14:textId="77777777" w:rsidTr="000453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F5C0831" w14:textId="77777777" w:rsidR="00E110D7" w:rsidRDefault="00E110D7" w:rsidP="000453A4">
            <w:pPr>
              <w:snapToGrid w:val="0"/>
              <w:spacing w:line="38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14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8B31118" w14:textId="77777777" w:rsidR="00E110D7" w:rsidRDefault="00E110D7" w:rsidP="000453A4">
            <w:pPr>
              <w:snapToGrid w:val="0"/>
              <w:spacing w:line="38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11EE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福利服務支出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8A3C8FF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4,929,523,000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E629B1B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4,617,086,489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7E524AF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1,849,209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CBD5186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139,563,666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5ED5692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4,758,499,364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1F1786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D64C85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423FD0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C9702ED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4,617,086,489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8581B4F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1,849,209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71C7E0A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139,563,666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B1C2563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4,758,499,364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1D34C6B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- 171,023,636</w:t>
            </w:r>
          </w:p>
        </w:tc>
      </w:tr>
      <w:tr w:rsidR="00E110D7" w14:paraId="643A9796" w14:textId="77777777" w:rsidTr="000453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79B00DB" w14:textId="77777777" w:rsidR="00E110D7" w:rsidRDefault="00E110D7" w:rsidP="000453A4">
            <w:pPr>
              <w:snapToGrid w:val="0"/>
              <w:spacing w:line="38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15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07CA686" w14:textId="77777777" w:rsidR="00E110D7" w:rsidRDefault="00E110D7" w:rsidP="000453A4">
            <w:pPr>
              <w:snapToGrid w:val="0"/>
              <w:spacing w:line="38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11EE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國民就業支出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90D6221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58,694,000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17A8B25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51,408,592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538C75C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50,000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E44E1C0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395479D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51,458,592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E902BE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61AE90C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16B49C6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BFA17A7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51,408,592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46A62FE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50,000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06497E5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E23FC24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51,458,592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58CC3A6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- 7,235,408</w:t>
            </w:r>
          </w:p>
        </w:tc>
      </w:tr>
      <w:tr w:rsidR="00E110D7" w14:paraId="3B1BA6CA" w14:textId="77777777" w:rsidTr="000453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6D63EFE" w14:textId="77777777" w:rsidR="00E110D7" w:rsidRDefault="00E110D7" w:rsidP="000453A4">
            <w:pPr>
              <w:snapToGrid w:val="0"/>
              <w:spacing w:line="38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16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43B6685" w14:textId="77777777" w:rsidR="00E110D7" w:rsidRDefault="00E110D7" w:rsidP="000453A4">
            <w:pPr>
              <w:snapToGrid w:val="0"/>
              <w:spacing w:line="38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11EE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醫療保健支出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5D8EAC4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664,670,000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DB30AA3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593,555,622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8ABFA37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8AAD224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2,988,690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C4C97D4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596,544,312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697750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612DCA1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A6D88A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7CE1974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593,555,622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8B31929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9D8FF34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2,988,690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4C34867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596,544,312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2BD8172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- 68,125,688</w:t>
            </w:r>
          </w:p>
        </w:tc>
      </w:tr>
      <w:tr w:rsidR="00E110D7" w:rsidRPr="00A805B6" w14:paraId="362B01F3" w14:textId="77777777" w:rsidTr="000453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EDA6BF4" w14:textId="77777777" w:rsidR="00E110D7" w:rsidRPr="00A805B6" w:rsidRDefault="00E110D7" w:rsidP="000453A4">
            <w:pPr>
              <w:snapToGrid w:val="0"/>
              <w:spacing w:line="38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0C6C2E95" w14:textId="77777777" w:rsidR="00E110D7" w:rsidRPr="000453A4" w:rsidRDefault="00E110D7" w:rsidP="000453A4">
            <w:pPr>
              <w:snapToGrid w:val="0"/>
              <w:spacing w:line="380" w:lineRule="exact"/>
              <w:ind w:right="17"/>
              <w:jc w:val="distribute"/>
              <w:rPr>
                <w:rFonts w:ascii="標楷體" w:eastAsia="標楷體" w:hAnsi="標楷體"/>
                <w:b/>
                <w:spacing w:val="-30"/>
                <w:sz w:val="20"/>
              </w:rPr>
            </w:pPr>
            <w:r w:rsidRPr="000453A4">
              <w:rPr>
                <w:rFonts w:ascii="標楷體" w:eastAsia="標楷體" w:hAnsi="標楷體" w:hint="eastAsia"/>
                <w:b/>
                <w:noProof/>
                <w:spacing w:val="-30"/>
                <w:sz w:val="20"/>
              </w:rPr>
              <w:t>社區發展及環境保護支出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D43D3C9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408,850,000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E208EB4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314,954,974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20F4A35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F9EC3A5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46,222,499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8C47C78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361,177,473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E7ADE1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0689F8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E7EB66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C3E8F14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314,954,974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703E91A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C126795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46,222,499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91C9080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361,177,473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7E06261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- 47,672,527</w:t>
            </w:r>
          </w:p>
        </w:tc>
      </w:tr>
      <w:tr w:rsidR="00E110D7" w14:paraId="3ED1BA26" w14:textId="77777777" w:rsidTr="000453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AF69188" w14:textId="77777777" w:rsidR="00E110D7" w:rsidRDefault="00E110D7" w:rsidP="000453A4">
            <w:pPr>
              <w:snapToGrid w:val="0"/>
              <w:spacing w:line="38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17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039E878" w14:textId="77777777" w:rsidR="00E110D7" w:rsidRDefault="00E110D7" w:rsidP="000453A4">
            <w:pPr>
              <w:snapToGrid w:val="0"/>
              <w:spacing w:line="38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11EE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環境保護支出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8982A2B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398,936,000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096A702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306,133,360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E91ED71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F4EC93E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45,141,229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C8B040C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351,274,589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2726DC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0AB257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68AD70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8D288DD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306,133,360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FD964B2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1F8D568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45,141,229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21FE154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351,274,589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C1438BE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- 47,661,411</w:t>
            </w:r>
          </w:p>
        </w:tc>
      </w:tr>
      <w:tr w:rsidR="00E110D7" w14:paraId="1A8C1947" w14:textId="77777777" w:rsidTr="000453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EDF1794" w14:textId="77777777" w:rsidR="00E110D7" w:rsidRDefault="00E110D7" w:rsidP="000453A4">
            <w:pPr>
              <w:snapToGrid w:val="0"/>
              <w:spacing w:line="38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18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F983F17" w14:textId="77777777" w:rsidR="00E110D7" w:rsidRDefault="00E110D7" w:rsidP="000453A4">
            <w:pPr>
              <w:snapToGrid w:val="0"/>
              <w:spacing w:line="38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11EE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社區發展支出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EB92348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9,914,000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F8B5767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8,821,614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FA4C083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E7A6757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1,081,270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8DB30EC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9,902,884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BF0B00A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B9E5577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416403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BA6A041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8,821,614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25EBD4B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790E4CD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1,081,270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CA65E5E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9,902,884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57F2A72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- 11,116</w:t>
            </w:r>
          </w:p>
        </w:tc>
      </w:tr>
      <w:tr w:rsidR="00E110D7" w:rsidRPr="00A805B6" w14:paraId="5AD746C5" w14:textId="77777777" w:rsidTr="000453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BB285AC" w14:textId="77777777" w:rsidR="00E110D7" w:rsidRPr="00A805B6" w:rsidRDefault="00E110D7" w:rsidP="000453A4">
            <w:pPr>
              <w:snapToGrid w:val="0"/>
              <w:spacing w:line="38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5ABED8E5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A805B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退休撫卹支出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693B8FB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2,414,571,000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C2C75AF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1,962,534,399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0ABA81E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45D762B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08B1F59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1,962,534,399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3E56FF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69C6149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4CFB13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C48BB4E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1,962,534,399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D466A0A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15EDF24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FA35C4A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1,962,534,399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9187899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- 452,036,601</w:t>
            </w:r>
          </w:p>
        </w:tc>
      </w:tr>
      <w:tr w:rsidR="00E110D7" w14:paraId="67340E72" w14:textId="77777777" w:rsidTr="000453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FC2CE75" w14:textId="77777777" w:rsidR="00E110D7" w:rsidRDefault="00E110D7" w:rsidP="000453A4">
            <w:pPr>
              <w:snapToGrid w:val="0"/>
              <w:spacing w:line="38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19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F771EA5" w14:textId="77777777" w:rsidR="00E110D7" w:rsidRDefault="00E110D7" w:rsidP="000453A4">
            <w:pPr>
              <w:snapToGrid w:val="0"/>
              <w:spacing w:line="38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11EE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退休撫卹給付支出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7DF6600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2,414,571,000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058E179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1,962,534,399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CCE9FC5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DD426F9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EE81990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1,962,534,399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92993F0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B1D23E0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F5F900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25E70C8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1,962,534,399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C198531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A178F28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4DBA9CD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1,962,534,399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A0E071F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- 452,036,601</w:t>
            </w:r>
          </w:p>
        </w:tc>
      </w:tr>
      <w:tr w:rsidR="00E110D7" w:rsidRPr="00A805B6" w14:paraId="35FC7CC9" w14:textId="77777777" w:rsidTr="000453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31B119E" w14:textId="77777777" w:rsidR="00E110D7" w:rsidRPr="00A805B6" w:rsidRDefault="00E110D7" w:rsidP="000453A4">
            <w:pPr>
              <w:snapToGrid w:val="0"/>
              <w:spacing w:line="38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507FAAF2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A805B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債務支出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CCDE9DE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127,200,000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291CF54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120,231,256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ECB8FA5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252ADBE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8E03528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120,231,256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63FEEB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3770D6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F09823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9093ABF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120,231,256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21FAEE4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4854442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7987350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120,231,256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E8CAE03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- 6,968,744</w:t>
            </w:r>
          </w:p>
        </w:tc>
      </w:tr>
      <w:tr w:rsidR="00E110D7" w14:paraId="00B24C43" w14:textId="77777777" w:rsidTr="000453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24C00BD" w14:textId="77777777" w:rsidR="00E110D7" w:rsidRDefault="00E110D7" w:rsidP="000453A4">
            <w:pPr>
              <w:snapToGrid w:val="0"/>
              <w:spacing w:line="38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20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8C524B5" w14:textId="77777777" w:rsidR="00E110D7" w:rsidRDefault="00E110D7" w:rsidP="000453A4">
            <w:pPr>
              <w:snapToGrid w:val="0"/>
              <w:spacing w:line="38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11EE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債務付息支出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E1E09A0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127,200,000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163F8BE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120,231,256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34A8504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CDDA4D2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E08F93D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120,231,256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94E67AF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FEC8C33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0CB6275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58D0BDA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120,231,256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F0C92DF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06B4556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E4FC34A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120,231,256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503DFED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- 6,968,744</w:t>
            </w:r>
          </w:p>
        </w:tc>
      </w:tr>
      <w:tr w:rsidR="00E110D7" w:rsidRPr="00A805B6" w14:paraId="7FEE3033" w14:textId="77777777" w:rsidTr="000453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3244C8D" w14:textId="77777777" w:rsidR="00E110D7" w:rsidRPr="00A805B6" w:rsidRDefault="00E110D7" w:rsidP="000453A4">
            <w:pPr>
              <w:snapToGrid w:val="0"/>
              <w:spacing w:line="38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3299AF7E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A805B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補助及其他支出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CEE33CA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926,019,000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9459D01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440,508,866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EA51A4A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29,294,993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EEE4414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240,985,047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5B679C5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710,788,906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46A77D9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3848E49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5340D1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7EA518B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440,508,866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346FD23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29,294,993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56A1809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240,985,047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228CF76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710,788,906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2ABB291" w14:textId="77777777" w:rsidR="00E110D7" w:rsidRPr="00A805B6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805B6">
              <w:rPr>
                <w:rFonts w:ascii="新細明體" w:hAnsi="新細明體"/>
                <w:b/>
                <w:noProof/>
                <w:spacing w:val="-10"/>
                <w:sz w:val="20"/>
              </w:rPr>
              <w:t>- 215,230,094</w:t>
            </w:r>
          </w:p>
        </w:tc>
      </w:tr>
      <w:tr w:rsidR="00E110D7" w14:paraId="3F761590" w14:textId="77777777" w:rsidTr="000453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FBC1853" w14:textId="77777777" w:rsidR="00E110D7" w:rsidRDefault="00E110D7" w:rsidP="000453A4">
            <w:pPr>
              <w:snapToGrid w:val="0"/>
              <w:spacing w:line="38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21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DFE157A" w14:textId="77777777" w:rsidR="00E110D7" w:rsidRDefault="00E110D7" w:rsidP="000453A4">
            <w:pPr>
              <w:snapToGrid w:val="0"/>
              <w:spacing w:line="38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11EE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專案補助支出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78A9D65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156,000,000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BC50EBF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146,200,000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1D3942C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CE82D36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5,250,000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21B2033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151,450,000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AF051E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6641968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2F6587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A56AF1A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146,200,000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A886816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E0E068E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5,250,000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B1E6B72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151,450,000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90CE9E7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- 4,550,000</w:t>
            </w:r>
          </w:p>
        </w:tc>
      </w:tr>
      <w:tr w:rsidR="00E110D7" w14:paraId="31E37D9A" w14:textId="77777777" w:rsidTr="000453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0261C91" w14:textId="77777777" w:rsidR="00E110D7" w:rsidRDefault="00E110D7" w:rsidP="000453A4">
            <w:pPr>
              <w:snapToGrid w:val="0"/>
              <w:spacing w:line="38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22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122A5B1" w14:textId="77777777" w:rsidR="00E110D7" w:rsidRDefault="00E110D7" w:rsidP="000453A4">
            <w:pPr>
              <w:snapToGrid w:val="0"/>
              <w:spacing w:line="38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11EE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93B47EC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769,016,000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24313A9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294,308,866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255F598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29,294,993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6BB685D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235,735,047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E9F8EB4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559,338,906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A3274D8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B95A0F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C0D840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A34F12E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294,308,866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C155B0F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29,294,993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A533746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235,735,047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57C56B1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559,338,906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E168B1C" w14:textId="77777777" w:rsidR="00E110D7" w:rsidRDefault="00E110D7" w:rsidP="000453A4">
            <w:pPr>
              <w:snapToGrid w:val="0"/>
              <w:spacing w:line="38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11EEF">
              <w:rPr>
                <w:rFonts w:ascii="新細明體" w:hAnsi="新細明體"/>
                <w:noProof/>
                <w:spacing w:val="-10"/>
                <w:sz w:val="20"/>
              </w:rPr>
              <w:t>- 209,677,094</w:t>
            </w:r>
          </w:p>
        </w:tc>
      </w:tr>
    </w:tbl>
    <w:p w14:paraId="4E9897A7" w14:textId="77777777" w:rsidR="000453A4" w:rsidRPr="005A5C82" w:rsidRDefault="000453A4" w:rsidP="000453A4">
      <w:pPr>
        <w:pStyle w:val="a3"/>
        <w:tabs>
          <w:tab w:val="clear" w:pos="4153"/>
          <w:tab w:val="clear" w:pos="8306"/>
        </w:tabs>
        <w:snapToGrid/>
        <w:rPr>
          <w:rFonts w:ascii="標楷體" w:eastAsia="標楷體" w:hAnsi="標楷體"/>
        </w:rPr>
      </w:pPr>
      <w:r w:rsidRPr="00C41F8F">
        <w:rPr>
          <w:rFonts w:ascii="標楷體" w:eastAsia="標楷體" w:hAnsi="標楷體"/>
        </w:rPr>
        <w:t>註</w:t>
      </w:r>
      <w:r>
        <w:rPr>
          <w:rFonts w:ascii="標楷體" w:eastAsia="標楷體" w:hAnsi="標楷體"/>
        </w:rPr>
        <w:t>：本年度第二預備金原編列預算數</w:t>
      </w:r>
      <w:r>
        <w:rPr>
          <w:rFonts w:ascii="標楷體" w:eastAsia="標楷體" w:hAnsi="標楷體" w:hint="eastAsia"/>
        </w:rPr>
        <w:t>6</w:t>
      </w:r>
      <w:r>
        <w:rPr>
          <w:rFonts w:ascii="標楷體" w:eastAsia="標楷體" w:hAnsi="標楷體"/>
        </w:rPr>
        <w:t>,000</w:t>
      </w:r>
      <w:r>
        <w:rPr>
          <w:rFonts w:ascii="標楷體" w:eastAsia="標楷體" w:hAnsi="標楷體" w:hint="eastAsia"/>
        </w:rPr>
        <w:t>萬元</w:t>
      </w:r>
      <w:r>
        <w:rPr>
          <w:rFonts w:ascii="標楷體" w:eastAsia="標楷體" w:hAnsi="標楷體"/>
        </w:rPr>
        <w:t>，其中經常門部分經縣政府核准動支</w:t>
      </w:r>
      <w:r>
        <w:rPr>
          <w:rFonts w:ascii="標楷體" w:eastAsia="標楷體" w:hAnsi="標楷體" w:hint="eastAsia"/>
        </w:rPr>
        <w:t>4</w:t>
      </w:r>
      <w:r>
        <w:rPr>
          <w:rFonts w:ascii="標楷體" w:eastAsia="標楷體" w:hAnsi="標楷體"/>
        </w:rPr>
        <w:t>,</w:t>
      </w:r>
      <w:r>
        <w:rPr>
          <w:rFonts w:ascii="標楷體" w:eastAsia="標楷體" w:hAnsi="標楷體" w:hint="eastAsia"/>
        </w:rPr>
        <w:t>364萬元</w:t>
      </w:r>
      <w:r>
        <w:rPr>
          <w:rFonts w:ascii="標楷體" w:eastAsia="標楷體" w:hAnsi="標楷體"/>
        </w:rPr>
        <w:t>。</w:t>
      </w:r>
    </w:p>
    <w:sectPr w:rsidR="000453A4" w:rsidRPr="005A5C8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0EC59" w14:textId="77777777" w:rsidR="00E110D7" w:rsidRDefault="00E110D7">
      <w:r>
        <w:separator/>
      </w:r>
    </w:p>
  </w:endnote>
  <w:endnote w:type="continuationSeparator" w:id="0">
    <w:p w14:paraId="0C6F26A3" w14:textId="77777777" w:rsidR="00E110D7" w:rsidRDefault="00E11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0D89B" w14:textId="709E7FE1" w:rsidR="00CB668F" w:rsidRPr="00CB668F" w:rsidRDefault="00CB668F" w:rsidP="00CB668F">
    <w:pPr>
      <w:pStyle w:val="a5"/>
      <w:jc w:val="center"/>
      <w:rPr>
        <w:rFonts w:ascii="標楷體" w:eastAsia="標楷體"/>
      </w:rPr>
    </w:pPr>
    <w:r w:rsidRPr="00CB668F">
      <w:rPr>
        <w:rFonts w:ascii="標楷體" w:eastAsia="標楷體" w:hint="eastAsia"/>
      </w:rPr>
      <w:t>第 10-2-</w:t>
    </w:r>
    <w:r w:rsidRPr="00CB668F">
      <w:rPr>
        <w:rFonts w:ascii="標楷體" w:eastAsia="標楷體"/>
      </w:rPr>
      <w:fldChar w:fldCharType="begin"/>
    </w:r>
    <w:r w:rsidRPr="00CB668F">
      <w:rPr>
        <w:rFonts w:ascii="標楷體" w:eastAsia="標楷體"/>
      </w:rPr>
      <w:instrText xml:space="preserve"> </w:instrText>
    </w:r>
    <w:r w:rsidRPr="00CB668F">
      <w:rPr>
        <w:rFonts w:ascii="標楷體" w:eastAsia="標楷體" w:hint="eastAsia"/>
      </w:rPr>
      <w:instrText>PAGE  \* MERGEFORMAT</w:instrText>
    </w:r>
    <w:r w:rsidRPr="00CB668F">
      <w:rPr>
        <w:rFonts w:ascii="標楷體" w:eastAsia="標楷體"/>
      </w:rPr>
      <w:instrText xml:space="preserve"> </w:instrText>
    </w:r>
    <w:r w:rsidRPr="00CB668F">
      <w:rPr>
        <w:rFonts w:ascii="標楷體" w:eastAsia="標楷體"/>
      </w:rPr>
      <w:fldChar w:fldCharType="separate"/>
    </w:r>
    <w:r w:rsidRPr="00CB668F">
      <w:rPr>
        <w:rFonts w:ascii="標楷體" w:eastAsia="標楷體"/>
        <w:noProof/>
      </w:rPr>
      <w:t>1</w:t>
    </w:r>
    <w:r w:rsidRPr="00CB668F">
      <w:rPr>
        <w:rFonts w:ascii="標楷體" w:eastAsia="標楷體"/>
      </w:rPr>
      <w:fldChar w:fldCharType="end"/>
    </w:r>
    <w:r w:rsidRPr="00CB668F">
      <w:rPr>
        <w:rFonts w:ascii="標楷體" w:eastAsia="標楷體" w:hint="eastAsia"/>
      </w:rPr>
      <w:t xml:space="preserve"> 頁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F5B86" w14:textId="5114EEF4" w:rsidR="00CB668F" w:rsidRPr="00CB668F" w:rsidRDefault="00CB668F" w:rsidP="00CB668F">
    <w:pPr>
      <w:pStyle w:val="a5"/>
      <w:jc w:val="center"/>
      <w:rPr>
        <w:rFonts w:ascii="標楷體" w:eastAsia="標楷體"/>
      </w:rPr>
    </w:pPr>
    <w:r w:rsidRPr="00CB668F">
      <w:rPr>
        <w:rFonts w:ascii="標楷體" w:eastAsia="標楷體" w:hint="eastAsia"/>
      </w:rPr>
      <w:t>第 10-2-</w:t>
    </w:r>
    <w:r w:rsidRPr="00CB668F">
      <w:rPr>
        <w:rFonts w:ascii="標楷體" w:eastAsia="標楷體"/>
      </w:rPr>
      <w:fldChar w:fldCharType="begin"/>
    </w:r>
    <w:r w:rsidRPr="00CB668F">
      <w:rPr>
        <w:rFonts w:ascii="標楷體" w:eastAsia="標楷體"/>
      </w:rPr>
      <w:instrText xml:space="preserve"> </w:instrText>
    </w:r>
    <w:r w:rsidRPr="00CB668F">
      <w:rPr>
        <w:rFonts w:ascii="標楷體" w:eastAsia="標楷體" w:hint="eastAsia"/>
      </w:rPr>
      <w:instrText>PAGE  \* MERGEFORMAT</w:instrText>
    </w:r>
    <w:r w:rsidRPr="00CB668F">
      <w:rPr>
        <w:rFonts w:ascii="標楷體" w:eastAsia="標楷體"/>
      </w:rPr>
      <w:instrText xml:space="preserve"> </w:instrText>
    </w:r>
    <w:r w:rsidRPr="00CB668F">
      <w:rPr>
        <w:rFonts w:ascii="標楷體" w:eastAsia="標楷體"/>
      </w:rPr>
      <w:fldChar w:fldCharType="separate"/>
    </w:r>
    <w:r w:rsidRPr="00CB668F">
      <w:rPr>
        <w:rFonts w:ascii="標楷體" w:eastAsia="標楷體"/>
        <w:noProof/>
      </w:rPr>
      <w:t>1</w:t>
    </w:r>
    <w:r w:rsidRPr="00CB668F">
      <w:rPr>
        <w:rFonts w:ascii="標楷體" w:eastAsia="標楷體"/>
      </w:rPr>
      <w:fldChar w:fldCharType="end"/>
    </w:r>
    <w:r w:rsidRPr="00CB668F">
      <w:rPr>
        <w:rFonts w:ascii="標楷體" w:eastAsia="標楷體" w:hint="eastAsia"/>
      </w:rPr>
      <w:t xml:space="preserve"> </w:t>
    </w:r>
    <w:r w:rsidRPr="00CB668F">
      <w:rPr>
        <w:rFonts w:ascii="標楷體" w:eastAsia="標楷體" w:hint="eastAsia"/>
      </w:rPr>
      <w:t>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CDCE4" w14:textId="30E553D8" w:rsidR="00CB668F" w:rsidRPr="00CB668F" w:rsidRDefault="00CB668F" w:rsidP="00CB668F">
    <w:pPr>
      <w:pStyle w:val="a5"/>
      <w:jc w:val="center"/>
      <w:rPr>
        <w:rFonts w:ascii="標楷體" w:eastAsia="標楷體"/>
      </w:rPr>
    </w:pPr>
    <w:r w:rsidRPr="00CB668F">
      <w:rPr>
        <w:rFonts w:ascii="標楷體" w:eastAsia="標楷體" w:hint="eastAsia"/>
      </w:rPr>
      <w:t>第 10-2-</w:t>
    </w:r>
    <w:r w:rsidRPr="00CB668F">
      <w:rPr>
        <w:rFonts w:ascii="標楷體" w:eastAsia="標楷體"/>
      </w:rPr>
      <w:fldChar w:fldCharType="begin"/>
    </w:r>
    <w:r w:rsidRPr="00CB668F">
      <w:rPr>
        <w:rFonts w:ascii="標楷體" w:eastAsia="標楷體"/>
      </w:rPr>
      <w:instrText xml:space="preserve"> </w:instrText>
    </w:r>
    <w:r w:rsidRPr="00CB668F">
      <w:rPr>
        <w:rFonts w:ascii="標楷體" w:eastAsia="標楷體" w:hint="eastAsia"/>
      </w:rPr>
      <w:instrText>PAGE  \* MERGEFORMAT</w:instrText>
    </w:r>
    <w:r w:rsidRPr="00CB668F">
      <w:rPr>
        <w:rFonts w:ascii="標楷體" w:eastAsia="標楷體"/>
      </w:rPr>
      <w:instrText xml:space="preserve"> </w:instrText>
    </w:r>
    <w:r w:rsidRPr="00CB668F">
      <w:rPr>
        <w:rFonts w:ascii="標楷體" w:eastAsia="標楷體"/>
      </w:rPr>
      <w:fldChar w:fldCharType="separate"/>
    </w:r>
    <w:r w:rsidRPr="00CB668F">
      <w:rPr>
        <w:rFonts w:ascii="標楷體" w:eastAsia="標楷體"/>
        <w:noProof/>
      </w:rPr>
      <w:t>1</w:t>
    </w:r>
    <w:r w:rsidRPr="00CB668F">
      <w:rPr>
        <w:rFonts w:ascii="標楷體" w:eastAsia="標楷體"/>
      </w:rPr>
      <w:fldChar w:fldCharType="end"/>
    </w:r>
    <w:r w:rsidRPr="00CB668F">
      <w:rPr>
        <w:rFonts w:ascii="標楷體" w:eastAsia="標楷體" w:hint="eastAsia"/>
      </w:rPr>
      <w:t xml:space="preserve"> 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A3EAD" w14:textId="77777777" w:rsidR="00E110D7" w:rsidRDefault="00E110D7">
      <w:r>
        <w:separator/>
      </w:r>
    </w:p>
  </w:footnote>
  <w:footnote w:type="continuationSeparator" w:id="0">
    <w:p w14:paraId="35036A01" w14:textId="77777777" w:rsidR="00E110D7" w:rsidRDefault="00E110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17EEB" w14:textId="77777777" w:rsidR="00CB668F" w:rsidRDefault="00CB668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A34A0" w14:textId="763BB08A" w:rsidR="00975682" w:rsidRDefault="008D3C3C">
    <w:pPr>
      <w:pStyle w:val="a3"/>
      <w:jc w:val="center"/>
    </w:pPr>
    <w:r w:rsidRPr="008D3C3C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陸</w:t>
    </w:r>
    <w:r w:rsidR="000E09BC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Pr="008D3C3C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8D3C3C">
      <w:rPr>
        <w:rFonts w:ascii="標楷體" w:eastAsia="標楷體" w:hAnsi="標楷體" w:hint="eastAsia"/>
        <w:b/>
        <w:spacing w:val="60"/>
        <w:sz w:val="32"/>
        <w:szCs w:val="32"/>
        <w:u w:val="single"/>
      </w:rPr>
      <w:t>花蓮縣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</w:t>
    </w:r>
    <w:r w:rsidRPr="008D3C3C">
      <w:rPr>
        <w:rFonts w:ascii="標楷體" w:eastAsia="標楷體" w:hAnsi="標楷體" w:hint="eastAsia"/>
        <w:b/>
        <w:spacing w:val="60"/>
        <w:sz w:val="32"/>
        <w:szCs w:val="32"/>
        <w:u w:val="single"/>
      </w:rPr>
      <w:t>經常門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8D3C3C">
      <w:rPr>
        <w:rFonts w:ascii="標楷體" w:eastAsia="標楷體" w:hAnsi="標楷體"/>
        <w:bCs/>
        <w:spacing w:val="40"/>
        <w:sz w:val="24"/>
        <w:szCs w:val="24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994CD" w14:textId="63451D21" w:rsidR="00975682" w:rsidRDefault="000453A4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二</w:t>
    </w:r>
    <w:r w:rsidR="000E09BC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中華民國</w:t>
    </w:r>
    <w:r w:rsidR="008D3C3C" w:rsidRPr="008D3C3C">
      <w:rPr>
        <w:rFonts w:ascii="標楷體" w:eastAsia="標楷體" w:hAnsi="標楷體" w:hint="eastAsia"/>
        <w:b/>
        <w:spacing w:val="60"/>
        <w:sz w:val="32"/>
        <w:u w:val="single"/>
      </w:rPr>
      <w:t>114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年度</w:t>
    </w:r>
    <w:r w:rsidR="008D3C3C" w:rsidRPr="008D3C3C">
      <w:rPr>
        <w:rFonts w:ascii="標楷體" w:eastAsia="標楷體" w:hAnsi="標楷體" w:hint="eastAsia"/>
        <w:b/>
        <w:spacing w:val="60"/>
        <w:sz w:val="32"/>
        <w:u w:val="single"/>
      </w:rPr>
      <w:t>花蓮縣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總決算歲出政事別</w:t>
    </w:r>
    <w:r w:rsidR="008D3C3C" w:rsidRPr="008D3C3C">
      <w:rPr>
        <w:rFonts w:ascii="標楷體" w:eastAsia="標楷體" w:hAnsi="標楷體" w:hint="eastAsia"/>
        <w:b/>
        <w:spacing w:val="60"/>
        <w:sz w:val="32"/>
        <w:u w:val="single"/>
      </w:rPr>
      <w:t>經常門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bordersDoNotSurroundHeader/>
  <w:bordersDoNotSurroundFooter/>
  <w:proofState w:spelling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0D7"/>
    <w:rsid w:val="000453A4"/>
    <w:rsid w:val="000E09BC"/>
    <w:rsid w:val="00124BF8"/>
    <w:rsid w:val="00187730"/>
    <w:rsid w:val="002B20C7"/>
    <w:rsid w:val="004B41BD"/>
    <w:rsid w:val="005A5C82"/>
    <w:rsid w:val="00646B4A"/>
    <w:rsid w:val="006A11BB"/>
    <w:rsid w:val="00725752"/>
    <w:rsid w:val="008D3C3C"/>
    <w:rsid w:val="00923433"/>
    <w:rsid w:val="00975682"/>
    <w:rsid w:val="00B26D79"/>
    <w:rsid w:val="00CB668F"/>
    <w:rsid w:val="00CB7FF9"/>
    <w:rsid w:val="00CF71B6"/>
    <w:rsid w:val="00E05496"/>
    <w:rsid w:val="00E11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289C5DC"/>
  <w15:chartTrackingRefBased/>
  <w15:docId w15:val="{5A92801C-D755-4816-81AC-004528ADF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semiHidden/>
    <w:rsid w:val="000453A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K7J85tBGe18sDA&#27506;&#20986;&#25919;&#20107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K7J85tBGe18sDA歲出政事別總表</Template>
  <TotalTime>21</TotalTime>
  <Pages>1</Pages>
  <Words>741</Words>
  <Characters>3158</Characters>
  <Application>Microsoft Office Word</Application>
  <DocSecurity>0</DocSecurity>
  <Lines>26</Lines>
  <Paragraphs>7</Paragraphs>
  <ScaleCrop>false</ScaleCrop>
  <Company>N.A.O.</Company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何宜樺</dc:creator>
  <cp:keywords/>
  <cp:lastModifiedBy>張簡稜剛</cp:lastModifiedBy>
  <cp:revision>5</cp:revision>
  <cp:lastPrinted>2026-06-05T02:28:00Z</cp:lastPrinted>
  <dcterms:created xsi:type="dcterms:W3CDTF">2026-06-05T02:26:00Z</dcterms:created>
  <dcterms:modified xsi:type="dcterms:W3CDTF">2026-06-22T02:30:00Z</dcterms:modified>
</cp:coreProperties>
</file>