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750399E6" w14:textId="77777777" w:rsidTr="005D560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C693F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E883A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FA1A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5D560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25D9739F" w14:textId="77777777" w:rsidTr="005D560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26340052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3FD15B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F36013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69D8C1DC" w14:textId="77777777" w:rsidTr="005D5609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22357008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717B18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301907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4E0FB63D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4BCF24EA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64C80E48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45F4765D" w14:textId="77777777" w:rsidTr="005D5609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3B920FBB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6D72479B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5431FADF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C7216B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FDDBB2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58609C4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0D575D7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6BA8FDE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4D22AF0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6A0E33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2539F97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C2347E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308B542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6C28E63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8158C3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DB14D6E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5D5609" w:rsidRPr="00C9124A" w14:paraId="192C0E92" w14:textId="77777777" w:rsidTr="007567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2FBB36D" w14:textId="77777777" w:rsidR="005D5609" w:rsidRPr="00C9124A" w:rsidRDefault="005D5609" w:rsidP="0075674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D1F4C2B" w14:textId="77777777" w:rsidR="005D5609" w:rsidRPr="00C9124A" w:rsidRDefault="005D5609" w:rsidP="0075674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4B9D2DB" w14:textId="77777777" w:rsidR="005D5609" w:rsidRPr="00C9124A" w:rsidRDefault="005D5609" w:rsidP="0075674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C9124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DAEF1A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520,000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13A698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EAC94A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39254D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58D9E8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AC7871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9554C1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E13173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32F19A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6B7F34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FBDB10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0FC13E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075257E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500,000</w:t>
            </w:r>
          </w:p>
        </w:tc>
      </w:tr>
      <w:tr w:rsidR="005D5609" w:rsidRPr="00C9124A" w14:paraId="577151D8" w14:textId="77777777" w:rsidTr="007567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A37A891" w14:textId="77777777" w:rsidR="005D5609" w:rsidRPr="00C9124A" w:rsidRDefault="005D5609" w:rsidP="0075674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44A9EFD" w14:textId="77777777" w:rsidR="005D5609" w:rsidRPr="00C9124A" w:rsidRDefault="005D5609" w:rsidP="0075674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DC2215B" w14:textId="77777777" w:rsidR="005D5609" w:rsidRPr="00C9124A" w:rsidRDefault="005D5609" w:rsidP="0075674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C9124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68AE8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520,000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8BC0DE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72F5A5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466B1E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88563B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610AD8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E9F282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09509A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65E2AA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FB54881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AB7845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31CF34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1,020,000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2E6B317" w14:textId="77777777" w:rsidR="005D5609" w:rsidRPr="00C9124A" w:rsidRDefault="005D5609" w:rsidP="0075674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9124A">
              <w:rPr>
                <w:rFonts w:ascii="新細明體" w:hAnsi="新細明體"/>
                <w:b/>
                <w:noProof/>
                <w:spacing w:val="-6"/>
                <w:sz w:val="20"/>
              </w:rPr>
              <w:t>500,000</w:t>
            </w:r>
          </w:p>
        </w:tc>
      </w:tr>
      <w:tr w:rsidR="005D5609" w14:paraId="6D5BBFA4" w14:textId="77777777" w:rsidTr="007567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15DB92A" w14:textId="77777777" w:rsidR="005D5609" w:rsidRDefault="005D5609" w:rsidP="0075674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3955719" w14:textId="77777777" w:rsidR="005D5609" w:rsidRDefault="005D5609" w:rsidP="0075674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33B47ED" w14:textId="77777777" w:rsidR="005D5609" w:rsidRDefault="005D5609" w:rsidP="0075674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91D5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33406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6"/>
                <w:sz w:val="20"/>
              </w:rPr>
              <w:t>520,000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2FBDB8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8E1922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66E64C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9DCD3F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D7C958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541E8B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2491B6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F6DD70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9A0839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3A5A55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A850BC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D2E1EAD" w14:textId="77777777" w:rsidR="005D5609" w:rsidRPr="00DF667B" w:rsidRDefault="005D5609" w:rsidP="0075674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91D5B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</w:tc>
      </w:tr>
    </w:tbl>
    <w:p w14:paraId="5B4B8236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10BCA" w14:textId="77777777" w:rsidR="005D5609" w:rsidRDefault="005D5609">
      <w:r>
        <w:separator/>
      </w:r>
    </w:p>
  </w:endnote>
  <w:endnote w:type="continuationSeparator" w:id="0">
    <w:p w14:paraId="3CFB7B74" w14:textId="77777777" w:rsidR="005D5609" w:rsidRDefault="005D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837" w14:textId="685E7B7A" w:rsidR="00DD347B" w:rsidRPr="00E34A67" w:rsidRDefault="00E34A67" w:rsidP="00E34A67">
    <w:pPr>
      <w:pStyle w:val="a4"/>
      <w:jc w:val="center"/>
      <w:rPr>
        <w:rFonts w:ascii="標楷體" w:eastAsia="標楷體"/>
      </w:rPr>
    </w:pPr>
    <w:r w:rsidRPr="00E34A67">
      <w:rPr>
        <w:rFonts w:ascii="標楷體" w:eastAsia="標楷體" w:hint="eastAsia"/>
      </w:rPr>
      <w:t>第 9-3-</w:t>
    </w:r>
    <w:r w:rsidRPr="00E34A67">
      <w:rPr>
        <w:rFonts w:ascii="標楷體" w:eastAsia="標楷體"/>
      </w:rPr>
      <w:fldChar w:fldCharType="begin"/>
    </w:r>
    <w:r w:rsidRPr="00E34A67">
      <w:rPr>
        <w:rFonts w:ascii="標楷體" w:eastAsia="標楷體"/>
      </w:rPr>
      <w:instrText xml:space="preserve"> </w:instrText>
    </w:r>
    <w:r w:rsidRPr="00E34A67">
      <w:rPr>
        <w:rFonts w:ascii="標楷體" w:eastAsia="標楷體" w:hint="eastAsia"/>
      </w:rPr>
      <w:instrText>PAGE  \* MERGEFORMAT</w:instrText>
    </w:r>
    <w:r w:rsidRPr="00E34A67">
      <w:rPr>
        <w:rFonts w:ascii="標楷體" w:eastAsia="標楷體"/>
      </w:rPr>
      <w:instrText xml:space="preserve"> </w:instrText>
    </w:r>
    <w:r w:rsidRPr="00E34A67">
      <w:rPr>
        <w:rFonts w:ascii="標楷體" w:eastAsia="標楷體"/>
      </w:rPr>
      <w:fldChar w:fldCharType="separate"/>
    </w:r>
    <w:r w:rsidRPr="00E34A67">
      <w:rPr>
        <w:rFonts w:ascii="標楷體" w:eastAsia="標楷體"/>
        <w:noProof/>
      </w:rPr>
      <w:t>1</w:t>
    </w:r>
    <w:r w:rsidRPr="00E34A67">
      <w:rPr>
        <w:rFonts w:ascii="標楷體" w:eastAsia="標楷體"/>
      </w:rPr>
      <w:fldChar w:fldCharType="end"/>
    </w:r>
    <w:r w:rsidRPr="00E34A67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4646" w14:textId="214B09A7" w:rsidR="00DD347B" w:rsidRPr="00E34A67" w:rsidRDefault="00E34A67" w:rsidP="00E34A67">
    <w:pPr>
      <w:pStyle w:val="a4"/>
      <w:jc w:val="center"/>
      <w:rPr>
        <w:rFonts w:ascii="標楷體" w:eastAsia="標楷體"/>
      </w:rPr>
    </w:pPr>
    <w:r w:rsidRPr="00E34A67">
      <w:rPr>
        <w:rFonts w:ascii="標楷體" w:eastAsia="標楷體" w:hint="eastAsia"/>
      </w:rPr>
      <w:t>第 9-3-</w:t>
    </w:r>
    <w:r w:rsidRPr="00E34A67">
      <w:rPr>
        <w:rFonts w:ascii="標楷體" w:eastAsia="標楷體"/>
      </w:rPr>
      <w:fldChar w:fldCharType="begin"/>
    </w:r>
    <w:r w:rsidRPr="00E34A67">
      <w:rPr>
        <w:rFonts w:ascii="標楷體" w:eastAsia="標楷體"/>
      </w:rPr>
      <w:instrText xml:space="preserve"> </w:instrText>
    </w:r>
    <w:r w:rsidRPr="00E34A67">
      <w:rPr>
        <w:rFonts w:ascii="標楷體" w:eastAsia="標楷體" w:hint="eastAsia"/>
      </w:rPr>
      <w:instrText>PAGE  \* MERGEFORMAT</w:instrText>
    </w:r>
    <w:r w:rsidRPr="00E34A67">
      <w:rPr>
        <w:rFonts w:ascii="標楷體" w:eastAsia="標楷體"/>
      </w:rPr>
      <w:instrText xml:space="preserve"> </w:instrText>
    </w:r>
    <w:r w:rsidRPr="00E34A67">
      <w:rPr>
        <w:rFonts w:ascii="標楷體" w:eastAsia="標楷體"/>
      </w:rPr>
      <w:fldChar w:fldCharType="separate"/>
    </w:r>
    <w:r w:rsidRPr="00E34A67">
      <w:rPr>
        <w:rFonts w:ascii="標楷體" w:eastAsia="標楷體"/>
        <w:noProof/>
      </w:rPr>
      <w:t>1</w:t>
    </w:r>
    <w:r w:rsidRPr="00E34A67">
      <w:rPr>
        <w:rFonts w:ascii="標楷體" w:eastAsia="標楷體"/>
      </w:rPr>
      <w:fldChar w:fldCharType="end"/>
    </w:r>
    <w:r w:rsidRPr="00E34A67">
      <w:rPr>
        <w:rFonts w:ascii="標楷體" w:eastAsia="標楷體" w:hint="eastAsia"/>
      </w:rPr>
      <w:t xml:space="preserve"> </w:t>
    </w:r>
    <w:r w:rsidRPr="00E34A67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98C1A" w14:textId="2439DA07" w:rsidR="00DD347B" w:rsidRPr="00E34A67" w:rsidRDefault="00E34A67" w:rsidP="00E34A67">
    <w:pPr>
      <w:pStyle w:val="a4"/>
      <w:jc w:val="center"/>
      <w:rPr>
        <w:rFonts w:ascii="標楷體" w:eastAsia="標楷體"/>
      </w:rPr>
    </w:pPr>
    <w:r w:rsidRPr="00E34A67">
      <w:rPr>
        <w:rFonts w:ascii="標楷體" w:eastAsia="標楷體" w:hint="eastAsia"/>
      </w:rPr>
      <w:t>第 9-3-</w:t>
    </w:r>
    <w:r w:rsidRPr="00E34A67">
      <w:rPr>
        <w:rFonts w:ascii="標楷體" w:eastAsia="標楷體"/>
      </w:rPr>
      <w:fldChar w:fldCharType="begin"/>
    </w:r>
    <w:r w:rsidRPr="00E34A67">
      <w:rPr>
        <w:rFonts w:ascii="標楷體" w:eastAsia="標楷體"/>
      </w:rPr>
      <w:instrText xml:space="preserve"> </w:instrText>
    </w:r>
    <w:r w:rsidRPr="00E34A67">
      <w:rPr>
        <w:rFonts w:ascii="標楷體" w:eastAsia="標楷體" w:hint="eastAsia"/>
      </w:rPr>
      <w:instrText>PAGE  \* MERGEFORMAT</w:instrText>
    </w:r>
    <w:r w:rsidRPr="00E34A67">
      <w:rPr>
        <w:rFonts w:ascii="標楷體" w:eastAsia="標楷體"/>
      </w:rPr>
      <w:instrText xml:space="preserve"> </w:instrText>
    </w:r>
    <w:r w:rsidRPr="00E34A67">
      <w:rPr>
        <w:rFonts w:ascii="標楷體" w:eastAsia="標楷體"/>
      </w:rPr>
      <w:fldChar w:fldCharType="separate"/>
    </w:r>
    <w:r w:rsidRPr="00E34A67">
      <w:rPr>
        <w:rFonts w:ascii="標楷體" w:eastAsia="標楷體"/>
        <w:noProof/>
      </w:rPr>
      <w:t>1</w:t>
    </w:r>
    <w:r w:rsidRPr="00E34A67">
      <w:rPr>
        <w:rFonts w:ascii="標楷體" w:eastAsia="標楷體"/>
      </w:rPr>
      <w:fldChar w:fldCharType="end"/>
    </w:r>
    <w:r w:rsidRPr="00E34A67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AD89" w14:textId="77777777" w:rsidR="005D5609" w:rsidRDefault="005D5609">
      <w:r>
        <w:separator/>
      </w:r>
    </w:p>
  </w:footnote>
  <w:footnote w:type="continuationSeparator" w:id="0">
    <w:p w14:paraId="0C6FAF36" w14:textId="77777777" w:rsidR="005D5609" w:rsidRDefault="005D5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1FFF" w14:textId="77777777" w:rsidR="00DD347B" w:rsidRDefault="00DD34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5A7BF" w14:textId="356AD481" w:rsidR="00A82CB1" w:rsidRDefault="00DD347B">
    <w:pPr>
      <w:pStyle w:val="a3"/>
      <w:jc w:val="center"/>
    </w:pPr>
    <w:r w:rsidRPr="00DD347B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D347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D347B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DD347B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DD347B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A769D" w14:textId="07ED60DD" w:rsidR="00A82CB1" w:rsidRDefault="00DD347B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DD347B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DD347B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DD347B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609"/>
    <w:rsid w:val="000E0216"/>
    <w:rsid w:val="00183F3F"/>
    <w:rsid w:val="003C15BB"/>
    <w:rsid w:val="005D5609"/>
    <w:rsid w:val="009C47CC"/>
    <w:rsid w:val="00A82CB1"/>
    <w:rsid w:val="00CB0F10"/>
    <w:rsid w:val="00DD347B"/>
    <w:rsid w:val="00DF667B"/>
    <w:rsid w:val="00E3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87599A"/>
  <w15:chartTrackingRefBased/>
  <w15:docId w15:val="{74BBC8A8-F3D9-47B6-985B-E32654E5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cEoL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mcEoL歲入來源別總表</Template>
  <TotalTime>1</TotalTime>
  <Pages>1</Pages>
  <Words>125</Words>
  <Characters>217</Characters>
  <Application>Microsoft Office Word</Application>
  <DocSecurity>0</DocSecurity>
  <Lines>1</Lines>
  <Paragraphs>1</Paragraphs>
  <ScaleCrop>false</ScaleCrop>
  <Company>N.A.O.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3</cp:revision>
  <dcterms:created xsi:type="dcterms:W3CDTF">2026-05-30T01:57:00Z</dcterms:created>
  <dcterms:modified xsi:type="dcterms:W3CDTF">2026-06-22T02:28:00Z</dcterms:modified>
</cp:coreProperties>
</file>